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4cce" w14:paraId="0dc4cc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C34" w:rsidP="00537B78" w:rsidR="00A80C34">
      <w:r>
        <w:separator/>
      </w:r>
    </w:p>
  </w:endnote>
  <w:endnote w:id="0" w:type="continuationSeparator">
    <w:p w:rsidRDefault="00A80C34" w:rsidP="00537B78" w:rsidR="00A80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C34" w:rsidP="00537B78" w:rsidR="00A80C34">
      <w:r>
        <w:separator/>
      </w:r>
    </w:p>
  </w:footnote>
  <w:footnote w:id="0" w:type="continuationSeparator">
    <w:p w:rsidRDefault="00A80C34" w:rsidP="00537B78" w:rsidR="00A80C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C34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492A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St-2260/2016-16</izvorni_sadrzaj>
    <derivirana_varijabla naziv="DomainObject.Oznaka_1">St-2260/2016-16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2260</izvorni_sadrzaj>
    <derivirana_varijabla naziv="DomainObject.Predmet.Broj_1">2260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137240.02</izvorni_sadrzaj>
    <derivirana_varijabla naziv="DomainObject.Predmet.InicijalnaVrijednost_1">137240.02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St-2260/2016</izvorni_sadrzaj>
    <derivirana_varijabla naziv="DomainObject.Predmet.OznakaBroj_1">St-2260/2016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 1  SZ</izvorni_sadrzaj>
    <derivirana_varijabla naziv="DomainObject.Predmet.PrimjedbaSuca_1">čl.110 St. 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STROJOTEHNA d.o.o. za proizvodnju, montažu, popravak, trgovinu i usluge</izvorni_sadrzaj>
    <derivirana_varijabla naziv="DomainObject.Predmet.ProtustrankaFormated_1">  STROJOTEHNA d.o.o. za proizvodnju, montažu, popravak, trgovinu i usluge</derivirana_varijabla>
  </DomainObject.Predmet.ProtustrankaFormated>
  <DomainObject.Predmet.ProtustrankaFormatedOIB>
    <izvorni_sadrzaj>  STROJOTEHNA d.o.o. za proizvodnju, montažu, popravak, trgovinu i usluge, OIB 99480706854</izvorni_sadrzaj>
    <derivirana_varijabla naziv="DomainObject.Predmet.ProtustrankaFormatedOIB_1">  STROJOTEHNA d.o.o. za proizvodnju, montažu, popravak, trgovinu i usluge, OIB 99480706854</derivirana_varijabla>
  </DomainObject.Predmet.ProtustrankaFormatedOIB>
  <DomainObject.Predmet.ProtustrankaFormatedWithAdress>
    <izvorni_sadrzaj> STROJOTEHNA d.o.o. za proizvodnju, montažu, popravak, trgovinu i usluge, Eugena Kumičića 34, 35000 Slavonski Brod</izvorni_sadrzaj>
    <derivirana_varijabla naziv="DomainObject.Predmet.ProtustrankaFormatedWithAdress_1"> STROJOTEHNA d.o.o. za proizvodnju, montažu, popravak, trgovinu i usluge, Eugena Kumičića 34, 35000 Slavonski Brod</derivirana_varijabla>
  </DomainObject.Predmet.ProtustrankaFormatedWithAdress>
  <DomainObject.Predmet.ProtustrankaFormatedWithAdressOIB>
    <izvorni_sadrzaj> STROJOTEHNA d.o.o. za proizvodnju, montažu, popravak, trgovinu i usluge, OIB 99480706854, Eugena Kumičića 34, 35000 Slavonski Brod</izvorni_sadrzaj>
    <derivirana_varijabla naziv="DomainObject.Predmet.ProtustrankaFormatedWithAdressOIB_1"> STROJOTEHNA d.o.o. za proizvodnju, montažu, popravak, trgovinu i usluge, OIB 99480706854, Eugena Kumičića 34, 35000 Slavonski Brod</derivirana_varijabla>
  </DomainObject.Predmet.ProtustrankaFormatedWithAdressOIB>
  <DomainObject.Predmet.ProtustrankaWithAdress>
    <izvorni_sadrzaj>STROJOTEHNA d.o.o. za proizvodnju, montažu, popravak, trgovinu i usluge Eugena Kumičića 34, 35000 Slavonski Brod</izvorni_sadrzaj>
    <derivirana_varijabla naziv="DomainObject.Predmet.ProtustrankaWithAdress_1">STROJOTEHNA d.o.o. za proizvodnju, montažu, popravak, trgovinu i usluge Eugena Kumičića 34, 35000 Slavonski Brod</derivirana_varijabla>
  </DomainObject.Predmet.ProtustrankaWithAdress>
  <DomainObject.Predmet.ProtustrankaWithAdressOIB>
    <izvorni_sadrzaj>STROJOTEHNA d.o.o. za proizvodnju, montažu, popravak, trgovinu i usluge, OIB 99480706854, Eugena Kumičića 34, 35000 Slavonski Brod</izvorni_sadrzaj>
    <derivirana_varijabla naziv="DomainObject.Predmet.ProtustrankaWithAdressOIB_1">STROJOTEHNA d.o.o. za proizvodnju, montažu, popravak, trgovinu i usluge, OIB 99480706854, Eugena Kumičića 34, 35000 Slavonski Brod</derivirana_varijabla>
  </DomainObject.Predmet.ProtustrankaWithAdressOIB>
  <DomainObject.Predmet.ProtustrankaNazivFormated>
    <izvorni_sadrzaj>STROJOTEHNA d.o.o. za proizvodnju, montažu, popravak, trgovinu i usluge</izvorni_sadrzaj>
    <derivirana_varijabla naziv="DomainObject.Predmet.ProtustrankaNazivFormated_1">STROJOTEHNA d.o.o. za proizvodnju, montažu, popravak, trgovinu i usluge</derivirana_varijabla>
  </DomainObject.Predmet.ProtustrankaNazivFormated>
  <DomainObject.Predmet.ProtustrankaNazivFormatedOIB>
    <izvorni_sadrzaj>STROJOTEHNA d.o.o. za proizvodnju, montažu, popravak, trgovinu i usluge, OIB 99480706854</izvorni_sadrzaj>
    <derivirana_varijabla naziv="DomainObject.Predmet.ProtustrankaNazivFormatedOIB_1">STROJOTEHNA d.o.o. za proizvodnju, montažu, popravak, trgovinu i usluge, OIB 99480706854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STROJOTEHNA d.o.o. za proizvodnju, montažu, popravak, trgovinu i usluge</item>
    </izvorni_sadrzaj>
    <derivirana_varijabla naziv="DomainObject.Predmet.ProtuStrankaListFormated_1">
      <item>STROJOTEHNA d.o.o. za proizvodnju, montažu, popravak, trgovinu i usluge</item>
    </derivirana_varijabla>
  </DomainObject.Predmet.ProtuStrankaListFormated>
  <DomainObject.Predmet.ProtuStrankaListFormatedOIB>
    <izvorni_sadrzaj>
      <item>STROJOTEHNA d.o.o. za proizvodnju, montažu, popravak, trgovinu i usluge, OIB 99480706854</item>
    </izvorni_sadrzaj>
    <derivirana_varijabla naziv="DomainObject.Predmet.ProtuStrankaListFormatedOIB_1">
      <item>STROJOTEHNA d.o.o. za proizvodnju, montažu, popravak, trgovinu i usluge, OIB 99480706854</item>
    </derivirana_varijabla>
  </DomainObject.Predmet.ProtuStrankaListFormatedOIB>
  <DomainObject.Predmet.ProtuStrankaListFormatedWithAdress>
    <izvorni_sadrzaj>
      <item>STROJOTEHNA d.o.o. za proizvodnju, montažu, popravak, trgovinu i usluge, Eugena Kumičića 34, 35000 Slavonski Brod</item>
    </izvorni_sadrzaj>
    <derivirana_varijabla naziv="DomainObject.Predmet.ProtuStrankaListFormatedWithAdress_1">
      <item>STROJOTEHNA d.o.o. za proizvodnju, montažu, popravak, trgovinu i usluge, Eugena Kumičića 34, 35000 Slavonski Brod</item>
    </derivirana_varijabla>
  </DomainObject.Predmet.ProtuStrankaListFormatedWithAdress>
  <DomainObject.Predmet.ProtuStrankaListFormatedWithAdressOIB>
    <izvorni_sadrzaj>
      <item>STROJOTEHNA d.o.o. za proizvodnju, montažu, popravak, trgovinu i usluge, OIB 99480706854, Eugena Kumičića 34, 35000 Slavonski Brod</item>
    </izvorni_sadrzaj>
    <derivirana_varijabla naziv="DomainObject.Predmet.ProtuStrankaListFormatedWithAdressOIB_1">
      <item>STROJOTEHNA d.o.o. za proizvodnju, montažu, popravak, trgovinu i usluge, OIB 99480706854, Eugena Kumičića 34, 35000 Slavonski Brod</item>
    </derivirana_varijabla>
  </DomainObject.Predmet.ProtuStrankaListFormatedWithAdressOIB>
  <DomainObject.Predmet.ProtuStrankaListNazivFormated>
    <izvorni_sadrzaj>
      <item>STROJOTEHNA d.o.o. za proizvodnju, montažu, popravak, trgovinu i usluge</item>
    </izvorni_sadrzaj>
    <derivirana_varijabla naziv="DomainObject.Predmet.ProtuStrankaListNazivFormated_1">
      <item>STROJOTEHNA d.o.o. za proizvodnju, montažu, popravak, trgovinu i usluge</item>
    </derivirana_varijabla>
  </DomainObject.Predmet.ProtuStrankaListNazivFormated>
  <DomainObject.Predmet.ProtuStrankaListNazivFormatedOIB>
    <izvorni_sadrzaj>
      <item>STROJOTEHNA d.o.o. za proizvodnju, montažu, popravak, trgovinu i usluge, OIB 99480706854</item>
    </izvorni_sadrzaj>
    <derivirana_varijabla naziv="DomainObject.Predmet.ProtuStrankaListNazivFormatedOIB_1">
      <item>STROJOTEHNA d.o.o. za proizvodnju, montažu, popravak, trgovinu i usluge, OIB 99480706854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St-2260/2016-16</izvorni_sadrzaj>
    <derivirana_varijabla naziv="DomainObject.PoslovniBrojDokumenta_1">St-2260/2016-16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STROJOTEHNA d.o.o. za proizvodnju, montažu, popravak, trgovinu i usluge</izvorni_sadrzaj>
    <derivirana_varijabla naziv="DomainObject.Predmet.ProtustrankaIDrugi_1">STROJOTEHNA d.o.o. za proizvodnju, montažu, popravak,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STROJOTEHNA d.o.o. za proizvodnju, montažu, popravak, trgovinu i usluge, OIB 99480706854, Eugena Kumičića 34, 35000 Slavonski Brod</izvorni_sadrzaj>
    <derivirana_varijabla naziv="DomainObject.Predmet.ProtustrankaIDrugiAdressOIB_1">STROJOTEHNA d.o.o. za proizvodnju, montažu, popravak, trgovinu i usluge, OIB 99480706854, Eugena Kumičića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STROJOTEHNA d.o.o. za proizvodnju, montažu, popravak, trgovinu i usluge</item>
    </izvorni_sadrzaj>
    <derivirana_varijabla naziv="DomainObject.Predmet.SudioniciListNaziv_1">
      <item>Financijska agencija</item>
      <item>STROJOTEHNA d.o.o. za proizvodnju, montažu, popravak, trgovinu i usluge</item>
    </derivirana_varijabla>
  </DomainObject.Predmet.SudioniciListNaziv>
  <DomainObject.Predmet.SudioniciListAdressOIB>
    <izvorni_sadrzaj>
      <item>Financijska agencija, OIB 85821130368, Ulica grada Vukovara 70,10000 Zagreb</item>
      <item>STROJOTEHNA d.o.o. za proizvodnju, montažu, popravak, trgovinu i usluge, OIB 99480706854, Eugena Kumičića 34,35000 Slavonski Brod</item>
    </izvorni_sadrzaj>
    <derivirana_varijabla naziv="DomainObject.Predmet.SudioniciListAdressOIB_1">
      <item>Financijska agencija, OIB 85821130368, Ulica grada Vukovara 70,10000 Zagreb</item>
      <item>STROJOTEHNA d.o.o. za proizvodnju, montažu, popravak, trgovinu i usluge, OIB 99480706854, Eugena Kumičića 34,35000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FFCA0F-92A3-4C7C-A9A4-F4138AEA10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0</properties:Words>
  <properties:Characters>0</properties:Characters>
  <properties:Lines>6</properties:Lines>
  <properties:Paragraphs>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2016-11-18T11:23:00Z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St-2260/2016-16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