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bd5f" w14:paraId="724bd5f" w:rsidRDefault="007739D6" w:rsidP="007739D6" w:rsidR="007739D6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39D6" w:rsidP="007739D6" w:rsidR="007739D6" w:rsidRPr="0005475A">
      <w:pPr>
        <w:tabs>
          <w:tab w:pos="709" w:val="left"/>
        </w:tabs>
        <w:jc w:val="both"/>
      </w:pPr>
    </w:p>
    <w:p w:rsidRDefault="007739D6" w:rsidP="007739D6" w:rsidR="007739D6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7739D6" w:rsidP="007739D6" w:rsidR="007739D6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7739D6" w:rsidP="007739D6" w:rsidR="007739D6" w:rsidRPr="0005475A">
      <w:pPr>
        <w:tabs>
          <w:tab w:pos="709" w:val="left"/>
        </w:tabs>
        <w:jc w:val="both"/>
      </w:pPr>
      <w:r w:rsidRPr="0005475A">
        <w:t xml:space="preserve">Zagreb, </w:t>
      </w:r>
      <w:proofErr w:type="spellStart"/>
      <w:r w:rsidRPr="0005475A">
        <w:t>Amruševa</w:t>
      </w:r>
      <w:proofErr w:type="spellEnd"/>
      <w:r w:rsidRPr="0005475A">
        <w:t xml:space="preserve"> 2/II</w:t>
      </w:r>
    </w:p>
    <w:p w:rsidRDefault="007739D6" w:rsidP="007739D6" w:rsidR="007739D6" w:rsidRPr="0005475A">
      <w:pPr>
        <w:tabs>
          <w:tab w:pos="709" w:val="left"/>
        </w:tabs>
        <w:jc w:val="right"/>
      </w:pPr>
      <w:proofErr w:type="spellStart"/>
      <w:r w:rsidRPr="0005475A">
        <w:t>42</w:t>
      </w:r>
      <w:proofErr w:type="spellEnd"/>
      <w:r w:rsidRPr="0005475A">
        <w:t>. St-</w:t>
      </w:r>
      <w:proofErr w:type="spellStart"/>
      <w:r>
        <w:t>2937</w:t>
      </w:r>
      <w:proofErr w:type="spellEnd"/>
      <w:r w:rsidRPr="0005475A">
        <w:t>/</w:t>
      </w:r>
      <w:proofErr w:type="spellStart"/>
      <w:r w:rsidRPr="0005475A">
        <w:t>2018</w:t>
      </w:r>
      <w:proofErr w:type="spellEnd"/>
      <w:r w:rsidRPr="0005475A">
        <w:t>-</w:t>
      </w:r>
      <w:r>
        <w:t>8</w:t>
      </w:r>
    </w:p>
    <w:p w:rsidRDefault="007739D6" w:rsidP="007739D6" w:rsidR="007739D6" w:rsidRPr="0005475A">
      <w:pPr>
        <w:tabs>
          <w:tab w:pos="709" w:val="left"/>
        </w:tabs>
        <w:jc w:val="right"/>
      </w:pPr>
    </w:p>
    <w:p w:rsidRDefault="007739D6" w:rsidP="007739D6" w:rsidR="007739D6" w:rsidRPr="0005475A">
      <w:pPr>
        <w:tabs>
          <w:tab w:pos="709" w:val="left"/>
        </w:tabs>
        <w:jc w:val="right"/>
      </w:pPr>
    </w:p>
    <w:p w:rsidRDefault="007739D6" w:rsidP="007739D6" w:rsidR="007739D6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7739D6" w:rsidP="007739D6" w:rsidR="007739D6" w:rsidRPr="0005475A">
      <w:pPr>
        <w:tabs>
          <w:tab w:pos="709" w:val="left"/>
        </w:tabs>
        <w:jc w:val="center"/>
      </w:pPr>
    </w:p>
    <w:p w:rsidRDefault="007739D6" w:rsidP="007739D6" w:rsidR="007739D6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7739D6" w:rsidP="007739D6" w:rsidR="007739D6" w:rsidRPr="0005475A">
      <w:pPr>
        <w:tabs>
          <w:tab w:pos="709" w:val="left"/>
        </w:tabs>
        <w:jc w:val="both"/>
      </w:pPr>
    </w:p>
    <w:p w:rsidRDefault="007739D6" w:rsidP="007739D6" w:rsidR="007739D6">
      <w:pPr>
        <w:ind w:firstLine="709"/>
        <w:jc w:val="both"/>
      </w:pPr>
      <w:r w:rsidRPr="0005475A">
        <w:t xml:space="preserve">TRGOVAČKI SUD U ZAGREBU, po sucu toga suda Hrvoju Lukšiću, kao sucu pojedincu, u stečajnom predmetu povodom zahtjeva FINANCIJSKE AGENCIJE, Regionalni centar Zagreb, Trg svibanjskih žrtava </w:t>
      </w:r>
      <w:proofErr w:type="spellStart"/>
      <w:r w:rsidRPr="0005475A">
        <w:t>1995</w:t>
      </w:r>
      <w:proofErr w:type="spellEnd"/>
      <w:r w:rsidRPr="0005475A">
        <w:t xml:space="preserve">. br. 1, </w:t>
      </w:r>
      <w:proofErr w:type="spellStart"/>
      <w:r w:rsidRPr="0005475A">
        <w:t>OIB</w:t>
      </w:r>
      <w:proofErr w:type="spellEnd"/>
      <w:r w:rsidRPr="0005475A">
        <w:t xml:space="preserve">: </w:t>
      </w:r>
      <w:proofErr w:type="spellStart"/>
      <w:r w:rsidRPr="0005475A">
        <w:t>85821130368</w:t>
      </w:r>
      <w:proofErr w:type="spellEnd"/>
      <w:r w:rsidRPr="0005475A">
        <w:t>, za provedbu skraćenog stečajnog postupka nad dužnikom</w:t>
      </w:r>
      <w:r>
        <w:t xml:space="preserve"> </w:t>
      </w:r>
      <w:proofErr w:type="spellStart"/>
      <w:r w:rsidRPr="007739D6">
        <w:t>KHALEESI</w:t>
      </w:r>
      <w:proofErr w:type="spellEnd"/>
      <w:r w:rsidRPr="007739D6">
        <w:t xml:space="preserve"> j.d.o.o. za ugostiteljstvo, trgovinu i usluge, Zagreb, Zagrebačka cesta </w:t>
      </w:r>
      <w:proofErr w:type="spellStart"/>
      <w:r w:rsidRPr="007739D6">
        <w:t>210</w:t>
      </w:r>
      <w:proofErr w:type="spellEnd"/>
      <w:r w:rsidRPr="007739D6">
        <w:t xml:space="preserve">, </w:t>
      </w:r>
      <w:proofErr w:type="spellStart"/>
      <w:r w:rsidRPr="007739D6">
        <w:t>OIB</w:t>
      </w:r>
      <w:proofErr w:type="spellEnd"/>
      <w:r w:rsidRPr="007739D6">
        <w:t xml:space="preserve">: </w:t>
      </w:r>
      <w:proofErr w:type="spellStart"/>
      <w:r w:rsidRPr="007739D6">
        <w:t>67769537118</w:t>
      </w:r>
      <w:proofErr w:type="spellEnd"/>
      <w:r w:rsidR="007021A7" w:rsidRPr="001F6C98">
        <w:t xml:space="preserve">, dana </w:t>
      </w:r>
      <w:proofErr w:type="spellStart"/>
      <w:r>
        <w:t>26</w:t>
      </w:r>
      <w:proofErr w:type="spellEnd"/>
      <w:r w:rsidR="0020728A" w:rsidRPr="007739D6">
        <w:t xml:space="preserve">. </w:t>
      </w:r>
      <w:r w:rsidR="009813A3" w:rsidRPr="007739D6">
        <w:t>travnja</w:t>
      </w:r>
      <w:r w:rsidR="0020728A" w:rsidRPr="007739D6">
        <w:t xml:space="preserve"> </w:t>
      </w:r>
      <w:proofErr w:type="spellStart"/>
      <w:r w:rsidR="0020728A" w:rsidRPr="007739D6">
        <w:t>2019</w:t>
      </w:r>
      <w:r w:rsidR="007021A7" w:rsidRPr="007739D6">
        <w:t>.g</w:t>
      </w:r>
      <w:proofErr w:type="spellEnd"/>
      <w:r w:rsidR="007021A7" w:rsidRPr="007739D6">
        <w:t>.</w:t>
      </w:r>
      <w:r>
        <w:t>,</w:t>
      </w:r>
    </w:p>
    <w:p w:rsidRDefault="007739D6" w:rsidP="007739D6" w:rsidR="007739D6">
      <w:pPr>
        <w:jc w:val="both"/>
      </w:pPr>
    </w:p>
    <w:p w:rsidRDefault="007739D6" w:rsidP="007739D6" w:rsidR="007739D6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7739D6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7739D6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proofErr w:type="spellStart"/>
      <w:r w:rsidRPr="007739D6">
        <w:t>KHALEESI</w:t>
      </w:r>
      <w:proofErr w:type="spellEnd"/>
      <w:r w:rsidRPr="007739D6">
        <w:t xml:space="preserve"> j.d.o.o. za ugostiteljstvo, trgovinu i usluge, Zagreb, Zagrebačka cesta </w:t>
      </w:r>
      <w:proofErr w:type="spellStart"/>
      <w:r w:rsidRPr="007739D6">
        <w:t>210</w:t>
      </w:r>
      <w:proofErr w:type="spellEnd"/>
      <w:r w:rsidRPr="007739D6">
        <w:t xml:space="preserve">, </w:t>
      </w:r>
      <w:proofErr w:type="spellStart"/>
      <w:r w:rsidRPr="007739D6">
        <w:t>OIB</w:t>
      </w:r>
      <w:proofErr w:type="spellEnd"/>
      <w:r w:rsidRPr="007739D6">
        <w:t xml:space="preserve">: </w:t>
      </w:r>
      <w:proofErr w:type="spellStart"/>
      <w:r w:rsidRPr="007739D6">
        <w:t>67769537118</w:t>
      </w:r>
      <w:proofErr w:type="spellEnd"/>
      <w:r w:rsidR="007021A7" w:rsidRPr="001F6C98">
        <w:t>.</w:t>
      </w:r>
    </w:p>
    <w:p w:rsidRDefault="00DC6DB7" w:rsidP="007739D6" w:rsidR="00DC6DB7" w:rsidRPr="001F6C98">
      <w:pPr>
        <w:ind w:firstLine="709"/>
        <w:jc w:val="both"/>
      </w:pPr>
      <w:r w:rsidRPr="001F6C98">
        <w:t xml:space="preserve">Stečajni postupak otvoren je </w:t>
      </w:r>
      <w:r w:rsidR="007739D6">
        <w:t xml:space="preserve">dana </w:t>
      </w:r>
      <w:proofErr w:type="spellStart"/>
      <w:r w:rsidR="007739D6">
        <w:t>26</w:t>
      </w:r>
      <w:proofErr w:type="spellEnd"/>
      <w:r w:rsidR="006F7BDE" w:rsidRPr="007739D6">
        <w:t>. tr</w:t>
      </w:r>
      <w:r w:rsidR="009813A3" w:rsidRPr="007739D6">
        <w:t>avnja</w:t>
      </w:r>
      <w:r w:rsidR="000523F8" w:rsidRPr="007739D6">
        <w:t xml:space="preserve"> </w:t>
      </w:r>
      <w:proofErr w:type="spellStart"/>
      <w:r w:rsidR="000523F8" w:rsidRPr="007739D6">
        <w:t>2019.</w:t>
      </w:r>
      <w:r w:rsidR="007739D6">
        <w:t>g</w:t>
      </w:r>
      <w:proofErr w:type="spellEnd"/>
      <w:r w:rsidR="007739D6">
        <w:t>.</w:t>
      </w:r>
      <w:r w:rsidRPr="007739D6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7739D6" w:rsidR="00DC6DB7" w:rsidRPr="001F6C98">
      <w:pPr>
        <w:jc w:val="both"/>
      </w:pPr>
    </w:p>
    <w:p w:rsidRDefault="007739D6" w:rsidP="00DC6DB7" w:rsidR="00DC6DB7" w:rsidRPr="007739D6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</w:t>
      </w:r>
      <w:r w:rsidR="00DC6DB7" w:rsidRPr="007739D6">
        <w:rPr>
          <w:rFonts w:cs="Times New Roman" w:eastAsia="Times New Roman"/>
          <w:szCs w:val="24"/>
          <w:lang w:eastAsia="hr-HR"/>
        </w:rPr>
        <w:t xml:space="preserve">se </w:t>
      </w:r>
      <w:r w:rsidR="00463C52">
        <w:rPr>
          <w:rFonts w:cs="Times New Roman" w:eastAsia="Times New Roman"/>
          <w:szCs w:val="24"/>
          <w:lang w:eastAsia="hr-HR"/>
        </w:rPr>
        <w:t xml:space="preserve">Josipa Jurčić, Zagreb, Radnička cesta </w:t>
      </w:r>
      <w:proofErr w:type="spellStart"/>
      <w:r w:rsidR="00463C52">
        <w:rPr>
          <w:rFonts w:cs="Times New Roman" w:eastAsia="Times New Roman"/>
          <w:szCs w:val="24"/>
          <w:lang w:eastAsia="hr-HR"/>
        </w:rPr>
        <w:t>37B</w:t>
      </w:r>
      <w:proofErr w:type="spellEnd"/>
      <w:r w:rsidR="00463C5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63C52">
        <w:rPr>
          <w:rFonts w:cs="Times New Roman" w:eastAsia="Times New Roman"/>
          <w:szCs w:val="24"/>
          <w:lang w:eastAsia="hr-HR"/>
        </w:rPr>
        <w:t>OIB</w:t>
      </w:r>
      <w:proofErr w:type="spellEnd"/>
      <w:r w:rsidR="00463C52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463C52">
        <w:rPr>
          <w:rFonts w:cs="Times New Roman" w:eastAsia="Times New Roman"/>
          <w:szCs w:val="24"/>
          <w:lang w:eastAsia="hr-HR"/>
        </w:rPr>
        <w:t>70344385865</w:t>
      </w:r>
      <w:proofErr w:type="spellEnd"/>
      <w:r w:rsidR="00463C52">
        <w:rPr>
          <w:rFonts w:cs="Times New Roman" w:eastAsia="Times New Roman"/>
          <w:szCs w:val="24"/>
          <w:lang w:eastAsia="hr-HR"/>
        </w:rPr>
        <w:t>.</w:t>
      </w:r>
    </w:p>
    <w:p w:rsidRDefault="00DC6DB7" w:rsidP="007739D6" w:rsidR="00DC6DB7" w:rsidRPr="001F6C98">
      <w:pPr>
        <w:jc w:val="both"/>
      </w:pPr>
    </w:p>
    <w:p w:rsidRDefault="007739D6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proofErr w:type="spellStart"/>
      <w:r w:rsidRPr="007739D6">
        <w:t>KHALEESI</w:t>
      </w:r>
      <w:proofErr w:type="spellEnd"/>
      <w:r w:rsidRPr="007739D6">
        <w:t xml:space="preserve"> j.d.o.o. za ugostiteljstvo, trgovinu i usluge, Zagreb, Zagrebačka cesta </w:t>
      </w:r>
      <w:proofErr w:type="spellStart"/>
      <w:r w:rsidRPr="007739D6">
        <w:t>210</w:t>
      </w:r>
      <w:proofErr w:type="spellEnd"/>
      <w:r w:rsidRPr="007739D6">
        <w:t xml:space="preserve">, </w:t>
      </w:r>
      <w:proofErr w:type="spellStart"/>
      <w:r w:rsidRPr="007739D6">
        <w:t>OIB</w:t>
      </w:r>
      <w:proofErr w:type="spellEnd"/>
      <w:r w:rsidRPr="007739D6">
        <w:t xml:space="preserve">: </w:t>
      </w:r>
      <w:proofErr w:type="spellStart"/>
      <w:r w:rsidRPr="007739D6">
        <w:t>67769537118</w:t>
      </w:r>
      <w:proofErr w:type="spellEnd"/>
      <w:r w:rsidR="00DE01E6" w:rsidRPr="001F6C98">
        <w:t>.</w:t>
      </w:r>
    </w:p>
    <w:p w:rsidRDefault="00DC6DB7" w:rsidP="007739D6" w:rsidR="00DC6DB7" w:rsidRPr="001F6C98">
      <w:pPr>
        <w:tabs>
          <w:tab w:pos="4150" w:val="left"/>
        </w:tabs>
        <w:jc w:val="both"/>
      </w:pPr>
    </w:p>
    <w:p w:rsidRDefault="007739D6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7739D6" w:rsidR="00DC6DB7" w:rsidRPr="001F6C98">
      <w:pPr>
        <w:jc w:val="both"/>
      </w:pPr>
    </w:p>
    <w:p w:rsidRDefault="00DC6DB7" w:rsidP="007739D6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7739D6" w:rsidR="00DC6DB7" w:rsidRPr="001F6C98">
      <w:pPr>
        <w:jc w:val="both"/>
      </w:pPr>
    </w:p>
    <w:p w:rsidRDefault="00DC6DB7" w:rsidP="007739D6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</w:t>
      </w:r>
      <w:proofErr w:type="spellStart"/>
      <w:r w:rsidR="003C4F1D">
        <w:t>429</w:t>
      </w:r>
      <w:proofErr w:type="spellEnd"/>
      <w:r w:rsidR="007739D6">
        <w:t>.</w:t>
      </w:r>
      <w:r w:rsidRPr="001F6C98">
        <w:t xml:space="preserve"> st. 1</w:t>
      </w:r>
      <w:r w:rsidR="007739D6">
        <w:t>.</w:t>
      </w:r>
      <w:r w:rsidRPr="001F6C98">
        <w:t xml:space="preserve"> Stečajnog zakona </w:t>
      </w:r>
      <w:r w:rsidR="007739D6" w:rsidRPr="00E82613">
        <w:t>(„Narodne novine“, broj</w:t>
      </w:r>
      <w:r w:rsidR="007739D6" w:rsidRPr="001F6C98">
        <w:t xml:space="preserve"> </w:t>
      </w:r>
      <w:proofErr w:type="spellStart"/>
      <w:r w:rsidRPr="001F6C98">
        <w:t>71</w:t>
      </w:r>
      <w:proofErr w:type="spellEnd"/>
      <w:r w:rsidRPr="001F6C98">
        <w:t>/</w:t>
      </w:r>
      <w:proofErr w:type="spellStart"/>
      <w:r w:rsidRPr="001F6C98">
        <w:t>15</w:t>
      </w:r>
      <w:proofErr w:type="spellEnd"/>
      <w:r w:rsidR="00B45EE1">
        <w:t xml:space="preserve">, </w:t>
      </w:r>
      <w:proofErr w:type="spellStart"/>
      <w:r w:rsidR="00B45EE1">
        <w:t>104</w:t>
      </w:r>
      <w:proofErr w:type="spellEnd"/>
      <w:r w:rsidR="00B45EE1">
        <w:t>/</w:t>
      </w:r>
      <w:proofErr w:type="spellStart"/>
      <w:r w:rsidR="00B45EE1">
        <w:t>17</w:t>
      </w:r>
      <w:proofErr w:type="spellEnd"/>
      <w:r w:rsidRPr="001F6C98">
        <w:t xml:space="preserve"> – u daljnjem tekstu</w:t>
      </w:r>
      <w:r w:rsidR="007739D6">
        <w:t>: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).</w:t>
      </w:r>
    </w:p>
    <w:p w:rsidRDefault="00DC6DB7" w:rsidP="00DC6DB7" w:rsidR="00DC6DB7" w:rsidRPr="001F6C98">
      <w:pPr>
        <w:ind w:firstLine="708"/>
        <w:jc w:val="both"/>
      </w:pPr>
      <w:r w:rsidRPr="001F6C98">
        <w:t xml:space="preserve">Zaključkom su pozvane osobe ovlaštene za zastupanje dužnika po zakonu dostaviti ovom sudu javnobilježnički ovjerovljeni popis imovine i obveza dužnika sukladno čl. </w:t>
      </w:r>
      <w:proofErr w:type="spellStart"/>
      <w:r w:rsidRPr="001F6C98">
        <w:t>430</w:t>
      </w:r>
      <w:proofErr w:type="spellEnd"/>
      <w:r w:rsidR="007739D6">
        <w:t>.</w:t>
      </w:r>
      <w:r w:rsidRPr="001F6C98">
        <w:t xml:space="preserve">, </w:t>
      </w:r>
      <w:proofErr w:type="spellStart"/>
      <w:r w:rsidRPr="001F6C98">
        <w:t>17</w:t>
      </w:r>
      <w:proofErr w:type="spellEnd"/>
      <w:r w:rsidR="007739D6">
        <w:t>.</w:t>
      </w:r>
      <w:r w:rsidRPr="001F6C98">
        <w:t xml:space="preserve"> i </w:t>
      </w:r>
      <w:proofErr w:type="spellStart"/>
      <w:r w:rsidRPr="001F6C98">
        <w:t>13</w:t>
      </w:r>
      <w:proofErr w:type="spellEnd"/>
      <w:r w:rsidR="007739D6">
        <w:t>.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.</w:t>
      </w:r>
    </w:p>
    <w:p w:rsidRDefault="001F6C98" w:rsidP="007739D6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7739D6">
        <w:t xml:space="preserve"> </w:t>
      </w:r>
      <w:r w:rsidRPr="001F6C98">
        <w:t>troškova stečajnog postupka.</w:t>
      </w:r>
    </w:p>
    <w:p w:rsidRDefault="00DC6DB7" w:rsidP="007739D6" w:rsidR="00DC6DB7" w:rsidRPr="001F6C98">
      <w:pPr>
        <w:ind w:firstLine="709"/>
        <w:jc w:val="both"/>
      </w:pPr>
      <w:r w:rsidRPr="001F6C98">
        <w:lastRenderedPageBreak/>
        <w:t xml:space="preserve">Oglasom su pozvani dužnikovi vjerovnici sukladno čl. </w:t>
      </w:r>
      <w:proofErr w:type="spellStart"/>
      <w:r w:rsidRPr="001F6C98">
        <w:t>430</w:t>
      </w:r>
      <w:proofErr w:type="spellEnd"/>
      <w:r w:rsidR="007739D6">
        <w:t>.</w:t>
      </w:r>
      <w:r w:rsidRPr="001F6C98">
        <w:t xml:space="preserve"> i </w:t>
      </w:r>
      <w:proofErr w:type="spellStart"/>
      <w:r w:rsidRPr="001F6C98">
        <w:t>431</w:t>
      </w:r>
      <w:proofErr w:type="spellEnd"/>
      <w:r w:rsidR="007739D6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7739D6">
        <w:t>oga.</w:t>
      </w:r>
    </w:p>
    <w:p w:rsidRDefault="00DC6DB7" w:rsidP="007739D6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7739D6">
        <w:t>a otvaranje stečajnog postupka.</w:t>
      </w:r>
    </w:p>
    <w:p w:rsidRDefault="00DC6DB7" w:rsidP="007739D6" w:rsidR="00DC6DB7" w:rsidRPr="001F6C98">
      <w:pPr>
        <w:ind w:firstLine="709"/>
        <w:jc w:val="both"/>
      </w:pPr>
      <w:r w:rsidRPr="001F6C98">
        <w:t xml:space="preserve">Temeljem navedenog, smatra se da je dužnik nesposoban za plaćanje, pa je odlučeno kao u izreci ovog rješenja sukladno odredbi čl. </w:t>
      </w:r>
      <w:proofErr w:type="spellStart"/>
      <w:r w:rsidRPr="001F6C98">
        <w:t>431</w:t>
      </w:r>
      <w:proofErr w:type="spellEnd"/>
      <w:r w:rsidR="007739D6">
        <w:t>.</w:t>
      </w:r>
      <w:r w:rsidRPr="001F6C98">
        <w:t xml:space="preserve"> SZ.</w:t>
      </w:r>
    </w:p>
    <w:p w:rsidRDefault="00DC6DB7" w:rsidP="007739D6" w:rsidR="00DC6DB7" w:rsidRPr="001F6C98">
      <w:pPr>
        <w:ind w:firstLine="709"/>
        <w:jc w:val="both"/>
      </w:pPr>
      <w:r w:rsidRPr="001F6C98">
        <w:t xml:space="preserve">Izbor stečajnog upravitelja odabran je primjenom odredbe čl. </w:t>
      </w:r>
      <w:proofErr w:type="spellStart"/>
      <w:r w:rsidRPr="001F6C98">
        <w:t>432</w:t>
      </w:r>
      <w:proofErr w:type="spellEnd"/>
      <w:r w:rsidR="007739D6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proofErr w:type="spellStart"/>
      <w:r w:rsidR="007739D6" w:rsidRPr="007739D6">
        <w:t>26</w:t>
      </w:r>
      <w:proofErr w:type="spellEnd"/>
      <w:r w:rsidR="002B1FF4" w:rsidRPr="007739D6">
        <w:t xml:space="preserve">. </w:t>
      </w:r>
      <w:r w:rsidR="009813A3" w:rsidRPr="007739D6">
        <w:t>travnja</w:t>
      </w:r>
      <w:r w:rsidR="002B1FF4" w:rsidRPr="007739D6">
        <w:t xml:space="preserve"> </w:t>
      </w:r>
      <w:proofErr w:type="spellStart"/>
      <w:r w:rsidR="002B1FF4" w:rsidRPr="007739D6">
        <w:t>2019</w:t>
      </w:r>
      <w:r w:rsidR="00DC6DB7" w:rsidRPr="007739D6">
        <w:t>.g</w:t>
      </w:r>
      <w:proofErr w:type="spellEnd"/>
      <w:r w:rsidR="00DC6DB7" w:rsidRPr="007739D6">
        <w:t>.</w:t>
      </w:r>
    </w:p>
    <w:p w:rsidRDefault="007739D6" w:rsidP="007739D6" w:rsidR="007739D6" w:rsidRPr="0005475A">
      <w:pPr>
        <w:tabs>
          <w:tab w:pos="709" w:val="left"/>
        </w:tabs>
      </w:pPr>
    </w:p>
    <w:p w:rsidRDefault="007739D6" w:rsidP="007739D6" w:rsidR="007739D6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7739D6" w:rsidP="007739D6" w:rsidR="007739D6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755649">
        <w:rPr>
          <w:rFonts w:hAnsi="Times New Roman" w:ascii="Times New Roman"/>
          <w:szCs w:val="24"/>
        </w:rPr>
        <w:t>, v.r.</w:t>
      </w:r>
    </w:p>
    <w:p w:rsidRDefault="007739D6" w:rsidP="007739D6" w:rsidR="007739D6" w:rsidRPr="0005475A">
      <w:pPr>
        <w:tabs>
          <w:tab w:pos="709" w:val="left"/>
        </w:tabs>
      </w:pPr>
    </w:p>
    <w:p w:rsidRDefault="007739D6" w:rsidP="007739D6" w:rsidR="007739D6" w:rsidRPr="0005475A">
      <w:pPr>
        <w:tabs>
          <w:tab w:pos="709" w:val="left"/>
        </w:tabs>
      </w:pPr>
    </w:p>
    <w:p w:rsidRDefault="007739D6" w:rsidP="007739D6" w:rsidR="007739D6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7739D6" w:rsidP="007739D6" w:rsidR="007739D6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7739D6" w:rsidP="007739D6" w:rsidR="007739D6" w:rsidRPr="0005475A">
      <w:pPr>
        <w:tabs>
          <w:tab w:pos="720" w:val="left"/>
        </w:tabs>
        <w:ind w:right="-422"/>
        <w:jc w:val="both"/>
      </w:pPr>
    </w:p>
    <w:p w:rsidRDefault="00755649" w:rsidP="00B33209" w:rsidR="00755649" w:rsidRPr="00222B83">
      <w:pPr>
        <w:jc w:val="right"/>
      </w:pPr>
      <w:r w:rsidRPr="00222B83">
        <w:t>Za točnost otpravka – ovlašteni službenik</w:t>
      </w:r>
    </w:p>
    <w:p w:rsidRDefault="00755649" w:rsidP="000B65C0" w:rsidR="00755649" w:rsidRPr="00222B83">
      <w:pPr>
        <w:jc w:val="right"/>
      </w:pPr>
      <w:r w:rsidRPr="00222B83">
        <w:t>Kristina Bujanić</w:t>
      </w:r>
    </w:p>
    <w:p w:rsidRDefault="00FC5B5E" w:rsidP="00FC5B5E" w:rsidR="00FC5B5E">
      <w:pPr>
        <w:jc w:val="both"/>
      </w:pPr>
    </w:p>
    <w:p w:rsidRDefault="007739D6" w:rsidP="00FC5B5E" w:rsidR="007739D6" w:rsidRPr="0005475A"/>
    <w:sectPr w:rsidSect="007739D6" w:rsidR="007739D6" w:rsidRPr="0005475A">
      <w:headerReference w:type="default" r:id="rId9"/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9D6" w:rsidP="007739D6" w:rsidR="007739D6">
      <w:r>
        <w:separator/>
      </w:r>
    </w:p>
  </w:endnote>
  <w:endnote w:id="0" w:type="continuationSeparator">
    <w:p w:rsidRDefault="007739D6" w:rsidP="007739D6" w:rsidR="00773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9D6" w:rsidP="007739D6" w:rsidR="007739D6">
      <w:r>
        <w:separator/>
      </w:r>
    </w:p>
  </w:footnote>
  <w:footnote w:id="0" w:type="continuationSeparator">
    <w:p w:rsidRDefault="007739D6" w:rsidP="007739D6" w:rsidR="00773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9D6" w:rsidP="007739D6" w:rsidR="007739D6">
    <w:pPr>
      <w:pStyle w:val="Zaglavlje"/>
      <w:tabs>
        <w:tab w:pos="9072" w:val="clear"/>
        <w:tab w:pos="4450" w:val="center"/>
        <w:tab w:pos="8901" w:val="right"/>
      </w:tabs>
    </w:pPr>
    <w:r>
      <w:tab/>
      <w:t>2</w:t>
    </w:r>
    <w:r>
      <w:tab/>
    </w:r>
    <w:r>
      <w:tab/>
    </w:r>
    <w:proofErr w:type="spellStart"/>
    <w:r w:rsidRPr="0005475A">
      <w:t>42</w:t>
    </w:r>
    <w:proofErr w:type="spellEnd"/>
    <w:r w:rsidRPr="0005475A">
      <w:t>. St-</w:t>
    </w:r>
    <w:proofErr w:type="spellStart"/>
    <w:r>
      <w:t>2937</w:t>
    </w:r>
    <w:proofErr w:type="spellEnd"/>
    <w:r w:rsidRPr="0005475A">
      <w:t>/</w:t>
    </w:r>
    <w:proofErr w:type="spellStart"/>
    <w:r w:rsidRPr="0005475A">
      <w:t>2018</w:t>
    </w:r>
    <w:proofErr w:type="spellEnd"/>
    <w:r w:rsidRPr="0005475A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F6C98"/>
    <w:rsid w:val="0020728A"/>
    <w:rsid w:val="00211BEB"/>
    <w:rsid w:val="002222D4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3C52"/>
    <w:rsid w:val="00465E83"/>
    <w:rsid w:val="00475FE0"/>
    <w:rsid w:val="0047787C"/>
    <w:rsid w:val="004822E1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0368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55649"/>
    <w:rsid w:val="007739D6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45EE1"/>
    <w:rsid w:val="00B526A0"/>
    <w:rsid w:val="00BA71FA"/>
    <w:rsid w:val="00BE022F"/>
    <w:rsid w:val="00BE41BC"/>
    <w:rsid w:val="00BF5CA9"/>
    <w:rsid w:val="00C0130E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C5B5E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39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39D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9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39D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39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39D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9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39D6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724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St-2937/2018-8</izvorni_sadrzaj>
    <derivirana_varijabla naziv="DomainObject.Oznaka_1">St-2937/2018-8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St-2937/2018</izvorni_sadrzaj>
    <derivirana_varijabla naziv="DomainObject.Predmet.OznakaBroj_1">St-2937/2018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KHALEESI j.d.o.o. za ugostiteljstvo, trgovinu i usluge zastupanog po punomoćniku Boris Hrlec</izvorni_sadrzaj>
    <derivirana_varijabla naziv="DomainObject.Predmet.ProtustrankaFormated_1">  KHALEESI j.d.o.o. za ugostiteljstvo, trgovinu i usluge zastupanog po punomoćniku Boris Hrlec</derivirana_varijabla>
  </DomainObject.Predmet.ProtustrankaFormated>
  <DomainObject.Predmet.ProtustrankaFormatedOIB>
    <izvorni_sadrzaj>  KHALEESI j.d.o.o. za ugostiteljstvo, trgovinu i usluge, OIB 67769537118 zastupanog po punomoćniku Boris Hrlec</izvorni_sadrzaj>
    <derivirana_varijabla naziv="DomainObject.Predmet.ProtustrankaFormatedOIB_1">  KHALEESI j.d.o.o. za ugostiteljstvo, trgovinu i usluge, OIB 67769537118 zastupanog po punomoćniku Boris Hrlec</derivirana_varijabla>
  </DomainObject.Predmet.ProtustrankaFormatedOIB>
  <DomainObject.Predmet.ProtustrankaFormatedWithAdress>
    <izvorni_sadrzaj> KHALEESI j.d.o.o. za ugostiteljstvo, trgovinu i usluge, Zagrebačka cesta 210, 10000 Zagreb zastupanog po punomoćniku Boris Hrlec</izvorni_sadrzaj>
    <derivirana_varijabla naziv="DomainObject.Predmet.ProtustrankaFormatedWithAdress_1"> KHALEESI j.d.o.o. za ugostiteljstvo, trgovinu i usluge, Zagrebačka cesta 210, 10000 Zagreb zastupanog po punomoćniku Boris Hrlec</derivirana_varijabla>
  </DomainObject.Predmet.ProtustrankaFormatedWithAdress>
  <DomainObject.Predmet.ProtustrankaFormatedWithAdressOIB>
    <izvorni_sadrzaj> KHALEESI j.d.o.o. za ugostiteljstvo, trgovinu i usluge, OIB 67769537118, Zagrebačka cesta 210, 10000 Zagreb zastupanog po punomoćniku Boris Hrlec</izvorni_sadrzaj>
    <derivirana_varijabla naziv="DomainObject.Predmet.ProtustrankaFormatedWithAdressOIB_1"> KHALEESI j.d.o.o. za ugostiteljstvo, trgovinu i usluge, OIB 67769537118, Zagrebačka cesta 210, 10000 Zagreb zastupanog po punomoćniku Boris Hrlec</derivirana_varijabla>
  </DomainObject.Predmet.ProtustrankaFormatedWithAdressOIB>
  <DomainObject.Predmet.ProtustrankaWithAdress>
    <izvorni_sadrzaj>KHALEESI j.d.o.o. za ugostiteljstvo, trgovinu i usluge Zagrebačka cesta 210, 10000 Zagreb</izvorni_sadrzaj>
    <derivirana_varijabla naziv="DomainObject.Predmet.ProtustrankaWithAdress_1">KHALEESI j.d.o.o. za ugostiteljstvo, trgovinu i usluge Zagrebačka cesta 210, 10000 Zagreb</derivirana_varijabla>
  </DomainObject.Predmet.ProtustrankaWithAdress>
  <DomainObject.Predmet.ProtustrankaWithAdressOIB>
    <izvorni_sadrzaj>KHALEESI j.d.o.o. za ugostiteljstvo, trgovinu i usluge, OIB 67769537118, Zagrebačka cesta 210, 10000 Zagreb</izvorni_sadrzaj>
    <derivirana_varijabla naziv="DomainObject.Predmet.ProtustrankaWithAdressOIB_1">KHALEESI j.d.o.o. za ugostiteljstvo, trgovinu i usluge, OIB 67769537118, Zagrebačka cesta 210, 10000 Zagreb</derivirana_varijabla>
  </DomainObject.Predmet.ProtustrankaWithAdressOIB>
  <DomainObject.Predmet.ProtustrankaNazivFormated>
    <izvorni_sadrzaj>KHALEESI j.d.o.o. za ugostiteljstvo, trgovinu i usluge</izvorni_sadrzaj>
    <derivirana_varijabla naziv="DomainObject.Predmet.ProtustrankaNazivFormated_1">KHALEESI j.d.o.o. za ugostiteljstvo, trgovinu i usluge</derivirana_varijabla>
  </DomainObject.Predmet.ProtustrankaNazivFormated>
  <DomainObject.Predmet.ProtustrankaNazivFormatedOIB>
    <izvorni_sadrzaj>KHALEESI j.d.o.o. za ugostiteljstvo, trgovinu i usluge, OIB 67769537118</izvorni_sadrzaj>
    <derivirana_varijabla naziv="DomainObject.Predmet.ProtustrankaNazivFormatedOIB_1">KHALEESI j.d.o.o. za ugostiteljstvo, trgovinu i usluge, OIB 67769537118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KHALEESI j.d.o.o. za ugostiteljstvo, trgovinu i usluge zastupanog po punomoćniku Boris Hrlec</item>
    </izvorni_sadrzaj>
    <derivirana_varijabla naziv="DomainObject.Predmet.ProtuStrankaListFormated_1">
      <item>KHALEESI j.d.o.o. za ugostiteljstvo, trgovinu i usluge zastupanog po punomoćniku Boris Hrlec</item>
    </derivirana_varijabla>
  </DomainObject.Predmet.ProtuStrankaListFormated>
  <DomainObject.Predmet.ProtuStrankaListFormatedOIB>
    <izvorni_sadrzaj>
      <item>KHALEESI j.d.o.o. za ugostiteljstvo, trgovinu i usluge, OIB 67769537118 zastupanog po punomoćniku Boris Hrlec</item>
    </izvorni_sadrzaj>
    <derivirana_varijabla naziv="DomainObject.Predmet.ProtuStrankaListFormatedOIB_1">
      <item>KHALEESI j.d.o.o. za ugostiteljstvo, trgovinu i usluge, OIB 67769537118 zastupanog po punomoćniku Boris Hrlec</item>
    </derivirana_varijabla>
  </DomainObject.Predmet.ProtuStrankaListFormatedOIB>
  <DomainObject.Predmet.ProtuStrankaListFormatedWithAdress>
    <izvorni_sadrzaj>
      <item>KHALEESI j.d.o.o. za ugostiteljstvo, trgovinu i usluge, Zagrebačka cesta 210, 10000 Zagreb zastupanog po punomoćniku Boris Hrlec</item>
    </izvorni_sadrzaj>
    <derivirana_varijabla naziv="DomainObject.Predmet.ProtuStrankaListFormatedWithAdress_1">
      <item>KHALEESI j.d.o.o. za ugostiteljstvo, trgovinu i usluge, Zagrebačka cesta 210, 10000 Zagreb zastupanog po punomoćniku Boris Hrlec</item>
    </derivirana_varijabla>
  </DomainObject.Predmet.ProtuStrankaListFormatedWithAdress>
  <DomainObject.Predmet.ProtuStrankaListFormatedWithAdressOIB>
    <izvorni_sadrzaj>
      <item>KHALEESI j.d.o.o. za ugostiteljstvo, trgovinu i usluge, OIB 67769537118, Zagrebačka cesta 210, 10000 Zagreb zastupanog po punomoćniku Boris Hrlec</item>
    </izvorni_sadrzaj>
    <derivirana_varijabla naziv="DomainObject.Predmet.ProtuStrankaListFormatedWithAdressOIB_1">
      <item>KHALEESI j.d.o.o. za ugostiteljstvo, trgovinu i usluge, OIB 67769537118, Zagrebačka cesta 210, 10000 Zagreb zastupanog po punomoćniku Boris Hrlec</item>
    </derivirana_varijabla>
  </DomainObject.Predmet.ProtuStrankaListFormatedWithAdressOIB>
  <DomainObject.Predmet.ProtuStrankaListNazivFormated>
    <izvorni_sadrzaj>
      <item>KHALEESI j.d.o.o. za ugostiteljstvo, trgovinu i usluge</item>
    </izvorni_sadrzaj>
    <derivirana_varijabla naziv="DomainObject.Predmet.ProtuStrankaListNazivFormated_1">
      <item>KHALEESI j.d.o.o. za ugostiteljstvo, trgovinu i usluge</item>
    </derivirana_varijabla>
  </DomainObject.Predmet.ProtuStrankaListNazivFormated>
  <DomainObject.Predmet.ProtuStrankaListNazivFormatedOIB>
    <izvorni_sadrzaj>
      <item>KHALEESI j.d.o.o. za ugostiteljstvo, trgovinu i usluge, OIB 67769537118</item>
    </izvorni_sadrzaj>
    <derivirana_varijabla naziv="DomainObject.Predmet.ProtuStrankaListNazivFormatedOIB_1">
      <item>KHALEESI j.d.o.o. za ugostiteljstvo, trgovinu i usluge, OIB 67769537118</item>
    </derivirana_varijabla>
  </DomainObject.Predmet.ProtuStrankaListNazivFormatedOIB>
  <DomainObject.Predmet.OstaliListFormated>
    <izvorni_sadrzaj>
      <item>Boris Hrlec punomoćnik sudionika u postupku KHALEESI j.d.o.o. za ugostiteljstvo, trgovinu i usluge</item>
      <item>HRVATSKI ZAVOD ZA MIROVINSKO OSIGURANJE</item>
    </izvorni_sadrzaj>
    <derivirana_varijabla naziv="DomainObject.Predmet.OstaliListFormated_1">
      <item>Boris Hrlec punomoćnik sudionika u postupku KHALEESI j.d.o.o. za ugostiteljstvo, trgovinu i usluge</item>
      <item>HRVATSKI ZAVOD ZA MIROVINSKO OSIGURANJE</item>
    </derivirana_varijabla>
  </DomainObject.Predmet.OstaliListFormated>
  <DomainObject.Predmet.OstaliListFormatedOIB>
    <izvorni_sadrzaj>
      <item>Boris Hrlec, OIB 77587164294 punomoćnik sudionika u postupku KHALEESI j.d.o.o. za ugostiteljstvo, trgovinu i usluge</item>
      <item>HRVATSKI ZAVOD ZA MIROVINSKO OSIGURANJE, OIB 84397956623</item>
    </izvorni_sadrzaj>
    <derivirana_varijabla naziv="DomainObject.Predmet.OstaliListFormatedOIB_1">
      <item>Boris Hrlec, OIB 77587164294 punomoćnik sudionika u postupku KHALEESI j.d.o.o. za ugostiteljstvo, trgovinu i usluge</item>
      <item>HRVATSKI ZAVOD ZA MIROVINSKO OSIGURANJE, OIB 84397956623</item>
    </derivirana_varijabla>
  </DomainObject.Predmet.OstaliListFormatedOIB>
  <DomainObject.Predmet.OstaliListFormatedWithAdress>
    <izvorni_sadrzaj>
      <item>Boris Hrlec, Gornje Prekrižje 48c, 10000 Zagreb punomoćnik sudionika u postupku KHALEESI j.d.o.o. za ugostiteljstvo, trgovinu i usluge</item>
      <item>HRVATSKI ZAVOD ZA MIROVINSKO OSIGURANJE, Trpimirova 4, 10000 Zagreb</item>
    </izvorni_sadrzaj>
    <derivirana_varijabla naziv="DomainObject.Predmet.OstaliListFormatedWithAdress_1">
      <item>Boris Hrlec, Gornje Prekrižje 48c, 10000 Zagreb punomoćnik sudionika u postupku KHALEESI j.d.o.o. za ugostiteljstvo,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Boris Hrlec, OIB 77587164294, Gornje Prekrižje 48c, 10000 Zagreb punomoćnik sudionika u postupku KHALEESI j.d.o.o. za ugostiteljstvo, trgovinu i usluge</item>
      <item>HRVATSKI ZAVOD ZA MIROVINSKO OSIGURANJE, OIB 84397956623, Trpimirova 4, 10000 Zagreb</item>
    </izvorni_sadrzaj>
    <derivirana_varijabla naziv="DomainObject.Predmet.OstaliListFormatedWithAdressOIB_1">
      <item>Boris Hrlec, OIB 77587164294, Gornje Prekrižje 48c, 10000 Zagreb punomoćnik sudionika u postupku KHALEESI j.d.o.o. za ugostiteljstvo,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Hrlec</item>
      <item>HRVATSKI ZAVOD ZA MIROVINSKO OSIGURANJE</item>
    </izvorni_sadrzaj>
    <derivirana_varijabla naziv="DomainObject.Predmet.OstaliListNazivFormated_1">
      <item>Boris Hrlec</item>
      <item>HRVATSKI ZAVOD ZA MIROVINSKO OSIGURANJE</item>
    </derivirana_varijabla>
  </DomainObject.Predmet.OstaliListNazivFormated>
  <DomainObject.Predmet.OstaliListNazivFormatedOIB>
    <izvorni_sadrzaj>
      <item>Boris Hrlec, OIB 77587164294</item>
      <item>HRVATSKI ZAVOD ZA MIROVINSKO OSIGURANJE, OIB 84397956623</item>
    </izvorni_sadrzaj>
    <derivirana_varijabla naziv="DomainObject.Predmet.OstaliListNazivFormatedOIB_1">
      <item>Boris Hrlec, OIB 77587164294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St-2937/2018-8</izvorni_sadrzaj>
    <derivirana_varijabla naziv="DomainObject.PoslovniBrojDokumenta_1">St-2937/2018-8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KHALEESI j.d.o.o. za ugostiteljstvo, trgovinu i usluge</izvorni_sadrzaj>
    <derivirana_varijabla naziv="DomainObject.Predmet.ProtustrankaIDrugi_1">KHALEESI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KHALEESI j.d.o.o. za ugostiteljstvo, trgovinu i usluge, OIB 67769537118, Zagrebačka cesta 210, 10000 Zagreb</izvorni_sadrzaj>
    <derivirana_varijabla naziv="DomainObject.Predmet.ProtustrankaIDrugiAdressOIB_1">KHALEESI j.d.o.o. za ugostiteljstvo, trgovinu i usluge, OIB 67769537118, Zagrebačka cesta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KHALEESI j.d.o.o. za ugostiteljstvo, trgovinu i usluge</item>
      <item>Boris Hrlec</item>
      <item>HRVATSKI ZAVOD ZA MIROVINSKO OSIGURANJE</item>
    </izvorni_sadrzaj>
    <derivirana_varijabla naziv="DomainObject.Predmet.SudioniciListNaziv_1">
      <item>FINA Regionalni centar Zagreb</item>
      <item>KHALEESI j.d.o.o. za ugostiteljstvo, trgovinu i usluge</item>
      <item>Boris Hrlec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KHALEESI j.d.o.o. za ugostiteljstvo, trgovinu i usluge, OIB 67769537118, Zagrebačka cesta 210,10000 Zagreb</item>
      <item>Boris Hrlec, OIB 77587164294, Gornje Prekrižje 48c,10000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KHALEESI j.d.o.o. za ugostiteljstvo, trgovinu i usluge, OIB 67769537118, Zagrebačka cesta 210,10000 Zagreb</item>
      <item>Boris Hrlec, OIB 77587164294, Gornje Prekrižje 48c,10000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67769537118</item>
      <item>, OIB 77587164294</item>
      <item>, OIB 84397956623</item>
    </izvorni_sadrzaj>
    <derivirana_varijabla naziv="DomainObject.Predmet.SudioniciListNazivOIB_1">
      <item>, OIB 85821130368</item>
      <item>, OIB 67769537118</item>
      <item>, OIB 77587164294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2193</properties:Characters>
  <properties:Lines>69</properties:Lines>
  <properties:Paragraphs>28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2019-04-23T12:08:00Z</dcterms:created>
  <dc:creator>Koviljka Brkić</dc:creator>
  <cp:lastModifiedBy>Kristina Bujanić</cp:lastModifiedBy>
  <cp:lastPrinted>2019-04-26T11:29:00Z</cp:lastPrinted>
  <dcterms:modified xmlns:xsi="http://www.w3.org/2001/XMLSchema-instance" xsi:type="dcterms:W3CDTF">2019-04-26T11:30:00Z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St-2937/2018-8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