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8fb0" w14:paraId="23d8fb0" w:rsidRDefault="00014568" w:rsidP="00992CAC" w:rsidR="00992CAC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2CAC">
        <w:t>6 St-231/13-62</w:t>
      </w:r>
    </w:p>
    <w:p w:rsidRDefault="00992CAC" w:rsidP="00992CAC" w:rsidR="00992CA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CAC" w:rsidP="00992CAC" w:rsidR="00992CAC" w:rsidRPr="00D21A2C"/>
    <w:p w:rsidRDefault="00992CAC" w:rsidP="00992CAC" w:rsidR="00992C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92CAC" w:rsidP="00992CAC" w:rsidR="00992CAC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92CAC" w:rsidP="00992CAC" w:rsidR="00992CAC">
      <w:pPr>
        <w:rPr>
          <w:b/>
          <w:bCs/>
        </w:rPr>
      </w:pPr>
    </w:p>
    <w:p w:rsidRDefault="00992CAC" w:rsidP="00992CAC" w:rsidR="00992CAC">
      <w:pPr>
        <w:jc w:val="center"/>
      </w:pPr>
      <w:r>
        <w:t>REPUBLIKA HRVATSKA</w:t>
      </w:r>
    </w:p>
    <w:p w:rsidRDefault="00992CAC" w:rsidP="00992CAC" w:rsidR="00992CAC" w:rsidRPr="00EB185D">
      <w:pPr>
        <w:jc w:val="center"/>
      </w:pPr>
    </w:p>
    <w:p w:rsidRDefault="00992CAC" w:rsidP="00992CAC" w:rsidR="00992CA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992CAC" w:rsidP="00992CAC" w:rsidR="00992CAC">
      <w:pPr>
        <w:rPr>
          <w:b/>
          <w:bCs/>
        </w:rPr>
      </w:pPr>
    </w:p>
    <w:p w:rsidRDefault="00992CAC" w:rsidP="00992CAC" w:rsidR="00992CAC">
      <w:pPr>
        <w:jc w:val="center"/>
        <w:rPr>
          <w:b/>
          <w:bCs/>
        </w:rPr>
      </w:pPr>
    </w:p>
    <w:p w:rsidRDefault="00992CAC" w:rsidP="00992CAC" w:rsidR="00992CAC">
      <w:pPr>
        <w:jc w:val="both"/>
      </w:pPr>
      <w:r>
        <w:tab/>
        <w:t xml:space="preserve">Trgovački sud u Osijeku, stečajnoj sutkinji Nadi Roso, u stečajnom postupku nad dužnikom: </w:t>
      </w:r>
      <w:r w:rsidRPr="00AF75CA">
        <w:rPr>
          <w:b/>
        </w:rPr>
        <w:t>SANUS VITA d.o.o. za obavljanje zdravstvene djelatnosti "u stečaju", Đakovo, Gajeva 2, OIB: 61590368933, MBS: 030081544</w:t>
      </w:r>
      <w:r>
        <w:rPr>
          <w:b/>
          <w:bCs/>
        </w:rPr>
        <w:t>,</w:t>
      </w:r>
      <w:r>
        <w:t xml:space="preserve"> dana 14. listopada 2016. g.,</w:t>
      </w:r>
    </w:p>
    <w:p w:rsidRDefault="00992CAC" w:rsidP="00992CAC" w:rsidR="00992CAC">
      <w:pPr>
        <w:jc w:val="both"/>
      </w:pPr>
    </w:p>
    <w:p w:rsidRDefault="0012541E" w:rsidP="00992CAC" w:rsidR="00763833">
      <w:pPr>
        <w:jc w:val="right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12541E" w:rsidR="00A7523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nekretnina stečajnog dužnika </w:t>
      </w:r>
      <w:r w:rsidR="00992CAC" w:rsidRPr="00AF75CA">
        <w:rPr>
          <w:b/>
        </w:rPr>
        <w:t>SANUS VITA d.o.o. za obavljanje zdravstvene djelatnosti "u stečaju", Đakovo, Gajeva 2, OIB: 61590368933, MBS: 030081544</w:t>
      </w:r>
      <w:r w:rsidR="00992CAC">
        <w:t xml:space="preserve"> </w:t>
      </w:r>
      <w:proofErr w:type="spellStart"/>
      <w:r w:rsidR="00A642D0">
        <w:t>razlučnog</w:t>
      </w:r>
      <w:proofErr w:type="spellEnd"/>
      <w:r w:rsidR="00A642D0">
        <w:t xml:space="preserve"> vjerovnika</w:t>
      </w:r>
      <w:r w:rsidR="00043E8B">
        <w:t xml:space="preserve"> </w:t>
      </w:r>
      <w:r w:rsidR="00992CAC">
        <w:t>H-</w:t>
      </w:r>
      <w:proofErr w:type="spellStart"/>
      <w:r w:rsidR="00992CAC">
        <w:t>Abduco</w:t>
      </w:r>
      <w:proofErr w:type="spellEnd"/>
      <w:r w:rsidR="00992CAC">
        <w:t xml:space="preserve"> d.o.o. Zagreb, Slavonska avenija 6a</w:t>
      </w:r>
      <w:r w:rsidR="001C1019">
        <w:t xml:space="preserve">, OIB: 13667298928 </w:t>
      </w:r>
      <w:r w:rsidR="00100221">
        <w:rPr>
          <w:rFonts w:eastAsia="Calibri"/>
        </w:rPr>
        <w:t xml:space="preserve">postalo pravomoćno dana </w:t>
      </w:r>
      <w:r w:rsidR="0012541E">
        <w:rPr>
          <w:rFonts w:eastAsia="Calibri"/>
        </w:rPr>
        <w:t>7. lipnja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</w:t>
      </w:r>
      <w:proofErr w:type="spellStart"/>
      <w:r w:rsidR="00A642D0">
        <w:t>razlučni</w:t>
      </w:r>
      <w:proofErr w:type="spellEnd"/>
      <w:r w:rsidR="00A642D0">
        <w:t xml:space="preserve"> vjerovnik</w:t>
      </w:r>
      <w:r w:rsidR="00043E8B">
        <w:t xml:space="preserve">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082B67" w:rsidP="00A642D0" w:rsidR="00A642D0">
      <w:pPr>
        <w:ind w:left="360"/>
        <w:jc w:val="both"/>
      </w:pPr>
      <w:r>
        <w:t xml:space="preserve">2. </w:t>
      </w:r>
      <w:r w:rsidR="0084627B" w:rsidRPr="00100221">
        <w:t xml:space="preserve">Nekretnina stečajnog dužnika </w:t>
      </w:r>
      <w:r w:rsidR="00992CAC" w:rsidRPr="00AF75CA">
        <w:rPr>
          <w:b/>
        </w:rPr>
        <w:t>SANUS VITA d.o.o. za obavljanje zdravstvene djelatnosti "u stečaju", Đakovo, Gajeva 2, OIB: 61590368933, MBS: 030081544</w:t>
      </w:r>
      <w:r w:rsidR="00992CAC">
        <w:t xml:space="preserve">  </w:t>
      </w:r>
      <w:r w:rsidR="0084627B" w:rsidRPr="00100221">
        <w:t xml:space="preserve">koja je prodana po pravilima koja vrijede za sudsku ovrhu </w:t>
      </w:r>
      <w:r w:rsidR="00010CFF">
        <w:t>i to upisana kod:</w:t>
      </w:r>
      <w:r w:rsidR="00A642D0">
        <w:t xml:space="preserve"> Općinskog suda u Osijeku Stalna služba Đakovo zemljišnoknjižni odjel Đakovo </w:t>
      </w:r>
      <w:proofErr w:type="spellStart"/>
      <w:r w:rsidR="00A642D0">
        <w:t>zk</w:t>
      </w:r>
      <w:proofErr w:type="spellEnd"/>
      <w:r w:rsidR="00A642D0">
        <w:t xml:space="preserve">. ul. 6061 k.o. Đakovo, Ulica </w:t>
      </w:r>
      <w:proofErr w:type="spellStart"/>
      <w:r w:rsidR="00A642D0">
        <w:t>Lj</w:t>
      </w:r>
      <w:proofErr w:type="spellEnd"/>
      <w:r w:rsidR="00A642D0">
        <w:t>. Gaja 2:</w:t>
      </w:r>
    </w:p>
    <w:p w:rsidRDefault="00A642D0" w:rsidP="00A642D0" w:rsidR="00A642D0"/>
    <w:p w:rsidRDefault="00A642D0" w:rsidP="00A642D0" w:rsidR="00A642D0" w:rsidRPr="000C0097">
      <w:pPr>
        <w:numPr>
          <w:ilvl w:val="0"/>
          <w:numId w:val="23"/>
        </w:numPr>
        <w:jc w:val="both"/>
        <w:rPr>
          <w:b/>
        </w:rPr>
      </w:pPr>
      <w:r>
        <w:t xml:space="preserve">1. ETAŽA 638/10000 POSLOVNI PROSTOR PO-1 u podrumu,a sastoji se od lokala sa 47,74 m2, sanitarnog </w:t>
      </w:r>
      <w:proofErr w:type="spellStart"/>
      <w:r>
        <w:t>predprostora</w:t>
      </w:r>
      <w:proofErr w:type="spellEnd"/>
      <w:r>
        <w:t xml:space="preserve"> sa 2,35 m2, tuša sa 1,40 m2, WC-a sa 1,34 m2 i spremišta sa 5,00 m2 ukupne površine 57,83 m2, upisan u poduložak 1 </w:t>
      </w:r>
    </w:p>
    <w:p w:rsidRDefault="00A642D0" w:rsidP="00A642D0" w:rsidR="00A642D0">
      <w:pPr>
        <w:ind w:left="720"/>
      </w:pPr>
    </w:p>
    <w:p w:rsidRDefault="00A642D0" w:rsidP="00A642D0" w:rsidR="00A642D0" w:rsidRPr="00A642D0">
      <w:pPr>
        <w:numPr>
          <w:ilvl w:val="0"/>
          <w:numId w:val="23"/>
        </w:numPr>
        <w:jc w:val="both"/>
        <w:rPr>
          <w:b/>
        </w:rPr>
      </w:pPr>
      <w:r>
        <w:t xml:space="preserve">2. ETAŽA 745/10000 POSLOVNI PROSTOR PO-2 u podrumu, a sastoji se od lokala sa 41,39 m2, radni prostor sa 12,20 m2, ostava sa 2,96 m2, spremište sa 4,66 m2, sanitarni </w:t>
      </w:r>
      <w:proofErr w:type="spellStart"/>
      <w:r>
        <w:t>predprostor</w:t>
      </w:r>
      <w:proofErr w:type="spellEnd"/>
      <w:r>
        <w:t xml:space="preserve"> sa 2,07 m2, WC i tuš sa 4,29 m2 ukupne površine 67,57 m2, upisan u poduložak 2. </w:t>
      </w:r>
    </w:p>
    <w:p w:rsidRDefault="00A642D0" w:rsidP="00A642D0" w:rsidR="00A642D0">
      <w:pPr>
        <w:pStyle w:val="Odlomakpopisa"/>
      </w:pPr>
    </w:p>
    <w:p w:rsidRDefault="00A642D0" w:rsidP="00A642D0" w:rsidR="008927D2" w:rsidRPr="00A642D0">
      <w:pPr>
        <w:ind w:firstLine="360"/>
        <w:jc w:val="both"/>
      </w:pPr>
      <w:proofErr w:type="spellStart"/>
      <w:r>
        <w:t>K</w:t>
      </w:r>
      <w:r w:rsidR="008702B9">
        <w:t>upovninu</w:t>
      </w:r>
      <w:proofErr w:type="spellEnd"/>
      <w:r w:rsidR="008702B9">
        <w:t xml:space="preserve"> kupac</w:t>
      </w:r>
      <w:r>
        <w:t xml:space="preserve"> – </w:t>
      </w:r>
      <w:proofErr w:type="spellStart"/>
      <w:r>
        <w:t>razlučni</w:t>
      </w:r>
      <w:proofErr w:type="spellEnd"/>
      <w:r>
        <w:t xml:space="preserve"> vjerovnik</w:t>
      </w:r>
      <w:r w:rsidR="008702B9">
        <w:t xml:space="preserve"> nije dužan položiti jer je ista manja od njegove tražbine u iznosu od </w:t>
      </w:r>
      <w:r>
        <w:t>6.321.833,16</w:t>
      </w:r>
      <w:r w:rsidR="008702B9">
        <w:t xml:space="preserve"> kn, te se oslobađa od polaganja </w:t>
      </w:r>
      <w:proofErr w:type="spellStart"/>
      <w:r w:rsidR="008702B9">
        <w:t>kupovnine</w:t>
      </w:r>
      <w:proofErr w:type="spellEnd"/>
      <w:r w:rsidR="008702B9">
        <w:t xml:space="preserve">, </w:t>
      </w:r>
      <w:r w:rsidR="008702B9" w:rsidRPr="00A642D0">
        <w:rPr>
          <w:b/>
        </w:rPr>
        <w:t xml:space="preserve">predaje se </w:t>
      </w:r>
      <w:proofErr w:type="spellStart"/>
      <w:r w:rsidR="008702B9" w:rsidRPr="00A642D0">
        <w:rPr>
          <w:b/>
        </w:rPr>
        <w:lastRenderedPageBreak/>
        <w:t>razlučnom</w:t>
      </w:r>
      <w:proofErr w:type="spellEnd"/>
      <w:r w:rsidR="008702B9" w:rsidRPr="00A642D0">
        <w:rPr>
          <w:b/>
        </w:rPr>
        <w:t xml:space="preserve"> vjerovniku </w:t>
      </w:r>
      <w:r>
        <w:t>H-</w:t>
      </w:r>
      <w:proofErr w:type="spellStart"/>
      <w:r>
        <w:t>Abduco</w:t>
      </w:r>
      <w:proofErr w:type="spellEnd"/>
      <w:r>
        <w:t xml:space="preserve"> d.o.o. Zagreb, Slavonska avenija 6a OIB: 13667298928 </w:t>
      </w:r>
      <w:r w:rsidR="00082B67">
        <w:t>koj</w:t>
      </w:r>
      <w:r w:rsidR="008702B9">
        <w:t xml:space="preserve">i je dana </w:t>
      </w:r>
      <w:r>
        <w:t>28.9.2016. g.</w:t>
      </w:r>
      <w:r w:rsidR="008702B9">
        <w:t xml:space="preserve"> platio troškove unovčenja u iznosu od </w:t>
      </w:r>
      <w:r>
        <w:t xml:space="preserve">93.198,42 </w:t>
      </w:r>
      <w:r w:rsidR="008702B9">
        <w:t>kn.</w:t>
      </w:r>
    </w:p>
    <w:p w:rsidRDefault="00905363" w:rsidP="003511A3" w:rsidR="00905363">
      <w:pPr>
        <w:jc w:val="both"/>
      </w:pPr>
    </w:p>
    <w:p w:rsidRDefault="00846CC4" w:rsidP="00B17E62" w:rsidR="00A07B0E">
      <w:pPr>
        <w:jc w:val="both"/>
      </w:pPr>
      <w:r>
        <w:t xml:space="preserve">3. </w:t>
      </w:r>
      <w:r w:rsidR="0084627B">
        <w:t xml:space="preserve">Zemljišnoknjižni odjel </w:t>
      </w:r>
      <w:r w:rsidR="00A642D0">
        <w:t>Đakovo</w:t>
      </w:r>
      <w:r w:rsidR="003511A3">
        <w:t xml:space="preserve"> </w:t>
      </w:r>
      <w:r w:rsidR="0084627B">
        <w:t xml:space="preserve">Općinskog suda u </w:t>
      </w:r>
      <w:r w:rsidR="0012541E">
        <w:t>Osijeku</w:t>
      </w:r>
      <w:r>
        <w:t xml:space="preserve"> Stalna služba </w:t>
      </w:r>
      <w:r w:rsidR="00A642D0">
        <w:t>Đakovo</w:t>
      </w:r>
      <w:r>
        <w:t xml:space="preserve"> </w:t>
      </w:r>
      <w:r w:rsidR="0084627B">
        <w:t xml:space="preserve"> izvršit će upis prava vlasništva na predan</w:t>
      </w:r>
      <w:r w:rsidR="00FC4A41">
        <w:t>oj</w:t>
      </w:r>
      <w:r w:rsidR="0084627B">
        <w:t xml:space="preserve"> nekretnin</w:t>
      </w:r>
      <w:r w:rsidR="00FC4A41">
        <w:t>i</w:t>
      </w:r>
      <w:r w:rsidR="0084627B">
        <w:t xml:space="preserve"> u korist kupca</w:t>
      </w:r>
      <w:r>
        <w:t xml:space="preserve"> iz točke 1. i 2.</w:t>
      </w:r>
      <w:r w:rsidR="00FC4A41">
        <w:t xml:space="preserve"> ovog zaključka </w:t>
      </w:r>
      <w:r w:rsidR="00B17E62">
        <w:rPr>
          <w:color w:val="000000"/>
        </w:rPr>
        <w:t>i</w:t>
      </w:r>
      <w:r w:rsidR="0084627B">
        <w:t xml:space="preserve"> b</w:t>
      </w:r>
      <w:r w:rsidR="00386290">
        <w:t xml:space="preserve">risati sve terete i zabilježbe i </w:t>
      </w:r>
      <w:r w:rsidR="00560345">
        <w:t>to</w:t>
      </w:r>
      <w:r w:rsidR="00A642D0">
        <w:t xml:space="preserve"> u odnosu na nekretninu:</w:t>
      </w:r>
    </w:p>
    <w:p w:rsidRDefault="00A642D0" w:rsidP="00B17E62" w:rsidR="00A642D0">
      <w:pPr>
        <w:jc w:val="both"/>
      </w:pPr>
    </w:p>
    <w:p w:rsidRDefault="00FD32DD" w:rsidP="00393B26" w:rsidR="00FD32DD">
      <w:pPr>
        <w:ind w:firstLine="708"/>
        <w:jc w:val="both"/>
      </w:pPr>
    </w:p>
    <w:p w:rsidRDefault="00A642D0" w:rsidP="00A642D0" w:rsidR="00A642D0">
      <w:pPr>
        <w:ind w:left="360"/>
        <w:jc w:val="both"/>
      </w:pPr>
      <w:r>
        <w:t xml:space="preserve">upisanu kod Općinskog suda u Osijeku Stalna služba Đakovo zemljišnoknjižni odjel Đakovo </w:t>
      </w:r>
      <w:proofErr w:type="spellStart"/>
      <w:r>
        <w:t>zk</w:t>
      </w:r>
      <w:proofErr w:type="spellEnd"/>
      <w:r>
        <w:t xml:space="preserve">. ul. 6061 k.o. Đakovo, Ulica </w:t>
      </w:r>
      <w:proofErr w:type="spellStart"/>
      <w:r>
        <w:t>Lj</w:t>
      </w:r>
      <w:proofErr w:type="spellEnd"/>
      <w:r>
        <w:t>. Gaja 2:</w:t>
      </w:r>
    </w:p>
    <w:p w:rsidRDefault="00A642D0" w:rsidP="00A642D0" w:rsidR="00A642D0"/>
    <w:p w:rsidRDefault="00A642D0" w:rsidP="00A642D0" w:rsidR="00A642D0" w:rsidRPr="000C0097">
      <w:pPr>
        <w:ind w:left="720"/>
        <w:jc w:val="both"/>
        <w:rPr>
          <w:b/>
        </w:rPr>
      </w:pPr>
      <w:r>
        <w:t xml:space="preserve">1. ETAŽA 638/10000 POSLOVNI PROSTOR PO-1 u podrumu,a sastoji se od lokala sa 47,74 m2, sanitarnog </w:t>
      </w:r>
      <w:proofErr w:type="spellStart"/>
      <w:r>
        <w:t>predprostora</w:t>
      </w:r>
      <w:proofErr w:type="spellEnd"/>
      <w:r>
        <w:t xml:space="preserve"> sa 2,35 m2, tuša sa 1,40 m2, WC-a sa 1,34 m2 i spremišta sa 5,00 m2 ukupne površine 57,83 m2, upisan u poduložak 1 </w:t>
      </w:r>
    </w:p>
    <w:p w:rsidRDefault="00FD32DD" w:rsidP="00393B26" w:rsidR="00FD32DD">
      <w:pPr>
        <w:ind w:firstLine="708"/>
        <w:jc w:val="both"/>
      </w:pPr>
    </w:p>
    <w:p w:rsidRDefault="001C1019" w:rsidP="001C1019" w:rsidR="001C1019">
      <w:pPr>
        <w:ind w:firstLine="708"/>
        <w:jc w:val="both"/>
      </w:pPr>
      <w:r>
        <w:t>C Teretovnica</w:t>
      </w:r>
    </w:p>
    <w:p w:rsidRDefault="001C1019" w:rsidP="001C1019" w:rsidR="001C1019">
      <w:pPr>
        <w:ind w:firstLine="708"/>
        <w:jc w:val="both"/>
      </w:pPr>
      <w:r>
        <w:t>2. Na suvlasnički dio: 1 (638/10000)</w:t>
      </w:r>
    </w:p>
    <w:p w:rsidRDefault="001C1019" w:rsidP="001C1019" w:rsidR="001C1019">
      <w:pPr>
        <w:ind w:firstLine="708"/>
        <w:rPr>
          <w:color w:val="000000"/>
        </w:rPr>
      </w:pPr>
      <w:r>
        <w:t xml:space="preserve">2.3 </w:t>
      </w:r>
      <w:r w:rsidRPr="00A47C59">
        <w:rPr>
          <w:color w:val="000000"/>
        </w:rPr>
        <w:t>Primljeno: 15. ožujka 2005. broj Z-833/05.</w:t>
      </w:r>
      <w:r w:rsidRPr="00A47C59">
        <w:rPr>
          <w:color w:val="000000"/>
        </w:rPr>
        <w:br/>
        <w:t xml:space="preserve">Na temelju ugovora o dugoročnom kreditu br. 34212/05 sa sporazumom o osiguranju novčane tražbine od 14. ožujka 2005. </w:t>
      </w:r>
      <w:proofErr w:type="spellStart"/>
      <w:r w:rsidRPr="00A47C59">
        <w:rPr>
          <w:color w:val="000000"/>
        </w:rPr>
        <w:t>solemniziranog</w:t>
      </w:r>
      <w:proofErr w:type="spellEnd"/>
      <w:r w:rsidRPr="00A47C59">
        <w:rPr>
          <w:color w:val="000000"/>
        </w:rPr>
        <w:t xml:space="preserve"> 15. ožujka 2005. br. OU-141/05 uknjižuje se ovršno pravo zaloga na nekretnine u A za kreditni iznos od 2.500.000,00 kn (</w:t>
      </w:r>
      <w:proofErr w:type="spellStart"/>
      <w:r w:rsidRPr="00A47C59">
        <w:rPr>
          <w:color w:val="000000"/>
        </w:rPr>
        <w:t>dvamilijunapetstotisuća</w:t>
      </w:r>
      <w:proofErr w:type="spellEnd"/>
      <w:r w:rsidRPr="00A47C59">
        <w:rPr>
          <w:color w:val="000000"/>
        </w:rPr>
        <w:t xml:space="preserve"> kuna) u protuvrijednosti eura uz kamate i ostale uvjete kako je navedeno u ugovoru i sporazumu u korist:</w:t>
      </w:r>
    </w:p>
    <w:p w:rsidRDefault="001C1019" w:rsidP="001C1019" w:rsidR="001C1019" w:rsidRPr="00A47C59">
      <w:pPr>
        <w:ind w:firstLine="708"/>
      </w:pPr>
      <w:r w:rsidRPr="00A47C59">
        <w:rPr>
          <w:b/>
          <w:bCs/>
          <w:color w:val="000000"/>
        </w:rPr>
        <w:t>H-ABDUCO D.O.O., OIB: 13667298928, ZAGREB, SLAVONSKA AVENIJA 6 A</w:t>
      </w:r>
    </w:p>
    <w:p w:rsidRDefault="001C1019" w:rsidP="001C1019" w:rsidR="001C1019">
      <w:pPr>
        <w:ind w:firstLine="708"/>
        <w:jc w:val="both"/>
      </w:pPr>
      <w:r>
        <w:t>Iznos tereta: 2.500.000,00 kn</w:t>
      </w:r>
    </w:p>
    <w:p w:rsidRDefault="001C1019" w:rsidP="001C1019" w:rsidR="001C1019">
      <w:pPr>
        <w:ind w:firstLine="708"/>
        <w:jc w:val="both"/>
      </w:pPr>
      <w:r>
        <w:t xml:space="preserve">Primjedba: SPOREDNA HIPO; A GL. </w:t>
      </w:r>
      <w:proofErr w:type="spellStart"/>
      <w:r>
        <w:t>HIPO.U</w:t>
      </w:r>
      <w:proofErr w:type="spellEnd"/>
      <w:r>
        <w:t xml:space="preserve"> UL. 12 K.O. IVANOVCI</w:t>
      </w:r>
    </w:p>
    <w:p w:rsidRDefault="001C1019" w:rsidP="001C1019" w:rsidR="001C1019">
      <w:pPr>
        <w:ind w:firstLine="708"/>
        <w:jc w:val="both"/>
      </w:pPr>
    </w:p>
    <w:p w:rsidRDefault="001C1019" w:rsidP="001C1019" w:rsidR="001C1019">
      <w:pPr>
        <w:ind w:firstLine="708"/>
        <w:jc w:val="both"/>
      </w:pPr>
      <w:r>
        <w:t>3. Na suvlasnički dio: 1 (638/10000)</w:t>
      </w:r>
    </w:p>
    <w:p w:rsidRDefault="001C1019" w:rsidP="001C1019" w:rsidR="001C1019">
      <w:pPr>
        <w:ind w:firstLine="708"/>
        <w:rPr>
          <w:color w:val="000000"/>
        </w:rPr>
      </w:pPr>
      <w:r>
        <w:t xml:space="preserve">3.1 </w:t>
      </w:r>
      <w:r w:rsidRPr="00A47C59">
        <w:rPr>
          <w:color w:val="000000"/>
        </w:rPr>
        <w:t>Primljeno: 18. rujna 2008. broj Z-4175/08</w:t>
      </w:r>
      <w:r w:rsidRPr="00A47C59">
        <w:rPr>
          <w:color w:val="000000"/>
        </w:rPr>
        <w:br/>
        <w:t xml:space="preserve">Na temelju ugovora o kreditu broj 54219/2008 sa sporazumom o zasnivanju založnog prava na nekretninama od 15. rujna 2008. </w:t>
      </w:r>
      <w:proofErr w:type="spellStart"/>
      <w:r w:rsidRPr="00A47C59">
        <w:rPr>
          <w:color w:val="000000"/>
        </w:rPr>
        <w:t>solemniziranog</w:t>
      </w:r>
      <w:proofErr w:type="spellEnd"/>
      <w:r w:rsidRPr="00A47C59">
        <w:rPr>
          <w:color w:val="000000"/>
        </w:rPr>
        <w:t xml:space="preserve"> 17. rujna 2008. broj OV-17366/2008 uknjižuje se ovršno pravo zaloga na nekretnine u A za kreditni</w:t>
      </w:r>
      <w:r>
        <w:rPr>
          <w:color w:val="000000"/>
          <w:sz w:val="15"/>
          <w:szCs w:val="15"/>
        </w:rPr>
        <w:t xml:space="preserve"> </w:t>
      </w:r>
      <w:r w:rsidRPr="00A47C59">
        <w:rPr>
          <w:color w:val="000000"/>
        </w:rPr>
        <w:t>iznos od 3.500.000,00 kn (</w:t>
      </w:r>
      <w:proofErr w:type="spellStart"/>
      <w:r w:rsidRPr="00A47C59">
        <w:rPr>
          <w:color w:val="000000"/>
        </w:rPr>
        <w:t>trimilijunapetstotisuća</w:t>
      </w:r>
      <w:proofErr w:type="spellEnd"/>
      <w:r w:rsidRPr="00A47C59">
        <w:rPr>
          <w:color w:val="000000"/>
        </w:rPr>
        <w:t xml:space="preserve"> kuna) uz kamate i ostale uvjete kako je navedeno u ugovoru i sporazumu za korist: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SLAVONSKA BANKA d.d. OSIJEK PODRUŽNICA ĐAKOVO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Iznos tereta: 3.500.000,00 kn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Primjedba: SPOREDNA HIPO A GLAVNA U PU 1 OVOG ULOŠKA</w:t>
      </w:r>
    </w:p>
    <w:p w:rsidRDefault="001C1019" w:rsidP="001C1019" w:rsidR="001C1019">
      <w:pPr>
        <w:ind w:firstLine="708"/>
        <w:rPr>
          <w:color w:val="000000"/>
        </w:rPr>
      </w:pP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4. Na suvlasnički dio: 1 (638/10000)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 xml:space="preserve">4. 3 </w:t>
      </w:r>
      <w:r w:rsidRPr="00A47C59">
        <w:rPr>
          <w:color w:val="000000"/>
        </w:rPr>
        <w:t>Zaprimljeno 13.10.2009. broj Z-4822/09</w:t>
      </w:r>
      <w:r w:rsidRPr="00A47C59">
        <w:rPr>
          <w:color w:val="000000"/>
        </w:rPr>
        <w:br/>
        <w:t xml:space="preserve">Na temelju ugovora o kreditu broj: 761-1/2009 sa Sporazumom o osiguranju novčane tražbine zasnivanjem Založnog prava na nekretninama od 30. rujna 2009.g. </w:t>
      </w:r>
      <w:proofErr w:type="spellStart"/>
      <w:r w:rsidRPr="00A47C59">
        <w:rPr>
          <w:color w:val="000000"/>
        </w:rPr>
        <w:t>solemniziranog</w:t>
      </w:r>
      <w:proofErr w:type="spellEnd"/>
      <w:r w:rsidRPr="00A47C59">
        <w:rPr>
          <w:color w:val="000000"/>
        </w:rPr>
        <w:t xml:space="preserve"> 13. listopada 2009.g. broj OV-14590/09 uknjižuje se ovršno pravo zaloga na nekretnine u A za kreditni iznos od 2.500.000,00 Kn (dva milijuna petsto tisuća kuna) uz kamate i ostale uvjete kako je navedeno u ugovoru i sporazumu za korist:</w:t>
      </w:r>
    </w:p>
    <w:p w:rsidRDefault="001C1019" w:rsidP="001C1019" w:rsidR="001C1019" w:rsidRPr="00A47C59">
      <w:pPr>
        <w:ind w:firstLine="708"/>
      </w:pPr>
      <w:r w:rsidRPr="00A47C59">
        <w:rPr>
          <w:b/>
          <w:bCs/>
          <w:color w:val="000000"/>
        </w:rPr>
        <w:t>H-ABDUCO D.O.O., OIB: 13667298928, ZAGREB, SLAVONSKA AVENIJA 6 A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Iznos tereta: 2.500.000,00 kn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Primjedba: SPOREDNI UL. GL. UL. 1227 K.O. IVANOVCI</w:t>
      </w:r>
    </w:p>
    <w:p w:rsidRDefault="001C1019" w:rsidP="001C1019" w:rsidR="001C1019">
      <w:pPr>
        <w:ind w:firstLine="708"/>
        <w:rPr>
          <w:color w:val="000000"/>
        </w:rPr>
      </w:pP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5. Na suvlasnički dio: 1 (638/10000)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lastRenderedPageBreak/>
        <w:t>5.3</w:t>
      </w:r>
      <w:r w:rsidRPr="001C1019">
        <w:rPr>
          <w:color w:val="000000"/>
          <w:sz w:val="15"/>
          <w:szCs w:val="15"/>
        </w:rPr>
        <w:t xml:space="preserve"> </w:t>
      </w:r>
      <w:r w:rsidRPr="001C1019">
        <w:rPr>
          <w:color w:val="000000"/>
        </w:rPr>
        <w:t>Zaprimljeno 13.10.2009. broj Z-4823/09</w:t>
      </w:r>
      <w:r w:rsidRPr="001C1019">
        <w:rPr>
          <w:color w:val="000000"/>
        </w:rPr>
        <w:br/>
        <w:t xml:space="preserve">Na temelju ugovora o kreditu broj: 761-51005358/2009 sa Sporazumom o osiguranju novčane tražbine zasnivanjem založnog prava na nekretninama od 01. listopada 2009.g. </w:t>
      </w:r>
      <w:proofErr w:type="spellStart"/>
      <w:r w:rsidRPr="001C1019">
        <w:rPr>
          <w:color w:val="000000"/>
        </w:rPr>
        <w:t>solemniziranog</w:t>
      </w:r>
      <w:proofErr w:type="spellEnd"/>
      <w:r w:rsidRPr="001C1019">
        <w:rPr>
          <w:color w:val="000000"/>
        </w:rPr>
        <w:t xml:space="preserve"> 13. listopada 2009.g. broj OV-14584/09 uknjižuje se ovršno pravo zaloga na nekretnine u A za kreditni iznos od 1.000.000,00 Kn (</w:t>
      </w:r>
      <w:proofErr w:type="spellStart"/>
      <w:r w:rsidRPr="001C1019">
        <w:rPr>
          <w:color w:val="000000"/>
        </w:rPr>
        <w:t>jedanilijun</w:t>
      </w:r>
      <w:proofErr w:type="spellEnd"/>
      <w:r w:rsidRPr="001C1019">
        <w:rPr>
          <w:color w:val="000000"/>
        </w:rPr>
        <w:t xml:space="preserve"> kuna) uz kamate i ostale uvjete kako je navedeno u ugovoru i </w:t>
      </w:r>
      <w:proofErr w:type="spellStart"/>
      <w:r w:rsidRPr="001C1019">
        <w:rPr>
          <w:color w:val="000000"/>
        </w:rPr>
        <w:t>sporazumum</w:t>
      </w:r>
      <w:proofErr w:type="spellEnd"/>
      <w:r w:rsidRPr="001C1019">
        <w:rPr>
          <w:color w:val="000000"/>
        </w:rPr>
        <w:t xml:space="preserve"> za korist:</w:t>
      </w:r>
    </w:p>
    <w:p w:rsidRDefault="001C1019" w:rsidP="001C1019" w:rsidR="001C1019" w:rsidRPr="00A47C59">
      <w:pPr>
        <w:ind w:firstLine="708"/>
      </w:pPr>
      <w:r w:rsidRPr="00A47C59">
        <w:rPr>
          <w:b/>
          <w:bCs/>
          <w:color w:val="000000"/>
        </w:rPr>
        <w:t>H-ABDUCO D.O.O., OIB: 13667298928, ZAGREB, SLAVONSKA AVENIJA 6 A</w:t>
      </w: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Iznos tereta: 1.000.000,00 kn</w:t>
      </w:r>
    </w:p>
    <w:p w:rsidRDefault="001C1019" w:rsidP="001C1019" w:rsidR="001C1019" w:rsidRPr="001C1019">
      <w:pPr>
        <w:ind w:firstLine="708"/>
        <w:rPr>
          <w:color w:val="000000"/>
        </w:rPr>
      </w:pPr>
      <w:r>
        <w:rPr>
          <w:color w:val="000000"/>
        </w:rPr>
        <w:t xml:space="preserve">Primjedba: SP.UL.A </w:t>
      </w:r>
      <w:proofErr w:type="spellStart"/>
      <w:r>
        <w:rPr>
          <w:color w:val="000000"/>
        </w:rPr>
        <w:t>GL.U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>. 1227 K.O. IVANOVCI</w:t>
      </w:r>
    </w:p>
    <w:p w:rsidRDefault="00A642D0" w:rsidP="00393B26" w:rsidR="00A642D0">
      <w:pPr>
        <w:ind w:firstLine="708"/>
        <w:jc w:val="both"/>
      </w:pPr>
    </w:p>
    <w:p w:rsidRDefault="00A642D0" w:rsidP="00393B26" w:rsidR="00A642D0">
      <w:pPr>
        <w:ind w:firstLine="708"/>
        <w:jc w:val="both"/>
      </w:pPr>
    </w:p>
    <w:p w:rsidRDefault="00A642D0" w:rsidP="00393B26" w:rsidR="00A642D0">
      <w:pPr>
        <w:ind w:firstLine="708"/>
        <w:jc w:val="both"/>
      </w:pPr>
      <w:r>
        <w:t xml:space="preserve">i </w:t>
      </w:r>
    </w:p>
    <w:p w:rsidRDefault="00A642D0" w:rsidP="00393B26" w:rsidR="00A642D0">
      <w:pPr>
        <w:ind w:firstLine="708"/>
        <w:jc w:val="both"/>
      </w:pPr>
    </w:p>
    <w:p w:rsidRDefault="00A642D0" w:rsidP="00A642D0" w:rsidR="00A642D0" w:rsidRPr="00A642D0">
      <w:pPr>
        <w:ind w:left="720"/>
        <w:jc w:val="both"/>
        <w:rPr>
          <w:b/>
        </w:rPr>
      </w:pPr>
      <w:r>
        <w:t xml:space="preserve">2. ETAŽA 745/10000 POSLOVNI PROSTOR PO-2 u podrumu, a sastoji se od lokala sa 41,39 m2, radni prostor sa 12,20 m2, ostava sa 2,96 m2, spremište sa 4,66 m2, sanitarni </w:t>
      </w:r>
      <w:proofErr w:type="spellStart"/>
      <w:r>
        <w:t>predprostor</w:t>
      </w:r>
      <w:proofErr w:type="spellEnd"/>
      <w:r>
        <w:t xml:space="preserve"> sa 2,07 m2, WC i tuš sa 4,29 m2 ukupne površine 67,57 m2, upisan u poduložak 2. </w:t>
      </w:r>
    </w:p>
    <w:p w:rsidRDefault="00A642D0" w:rsidP="00393B26" w:rsidR="00A642D0">
      <w:pPr>
        <w:ind w:firstLine="708"/>
        <w:jc w:val="both"/>
      </w:pPr>
    </w:p>
    <w:p w:rsidRDefault="00A47C59" w:rsidP="002D43ED" w:rsidR="002D43ED">
      <w:pPr>
        <w:ind w:firstLine="708"/>
        <w:jc w:val="both"/>
      </w:pPr>
      <w:r>
        <w:t>C Teretovnica</w:t>
      </w:r>
    </w:p>
    <w:p w:rsidRDefault="00A47C59" w:rsidP="002D43ED" w:rsidR="00A47C59">
      <w:pPr>
        <w:ind w:firstLine="708"/>
        <w:jc w:val="both"/>
      </w:pPr>
      <w:r>
        <w:t>3. Na suvlasnički dio: 2 (745/10000)</w:t>
      </w:r>
    </w:p>
    <w:p w:rsidRDefault="00A47C59" w:rsidP="00A47C59" w:rsidR="00A47C59">
      <w:pPr>
        <w:ind w:firstLine="708"/>
        <w:rPr>
          <w:color w:val="000000"/>
        </w:rPr>
      </w:pPr>
      <w:r>
        <w:t xml:space="preserve">3.3 </w:t>
      </w:r>
      <w:r w:rsidRPr="00A47C59">
        <w:rPr>
          <w:color w:val="000000"/>
        </w:rPr>
        <w:t>Primljeno: 15. ožujka 2005. broj Z-833/05.</w:t>
      </w:r>
      <w:r w:rsidRPr="00A47C59">
        <w:rPr>
          <w:color w:val="000000"/>
        </w:rPr>
        <w:br/>
        <w:t xml:space="preserve">Na temelju ugovora o dugoročnom kreditu br. 34212/05 sa sporazumom o osiguranju novčane tražbine od 14. ožujka 2005. </w:t>
      </w:r>
      <w:proofErr w:type="spellStart"/>
      <w:r w:rsidRPr="00A47C59">
        <w:rPr>
          <w:color w:val="000000"/>
        </w:rPr>
        <w:t>solemniziranog</w:t>
      </w:r>
      <w:proofErr w:type="spellEnd"/>
      <w:r w:rsidRPr="00A47C59">
        <w:rPr>
          <w:color w:val="000000"/>
        </w:rPr>
        <w:t xml:space="preserve"> 15. ožujka 2005. br. OU-141/05 uknjižuje se ovršno pravo zaloga na nekretnine u A za kreditni iznos od 2.500.000,00 kn (</w:t>
      </w:r>
      <w:proofErr w:type="spellStart"/>
      <w:r w:rsidRPr="00A47C59">
        <w:rPr>
          <w:color w:val="000000"/>
        </w:rPr>
        <w:t>dvamilijunapetstotisuća</w:t>
      </w:r>
      <w:proofErr w:type="spellEnd"/>
      <w:r w:rsidRPr="00A47C59">
        <w:rPr>
          <w:color w:val="000000"/>
        </w:rPr>
        <w:t xml:space="preserve"> kuna) u protuvrijednosti eura uz kamate i ostale uvjete kako je navedeno u ugovoru i sporazumu u korist:</w:t>
      </w:r>
    </w:p>
    <w:p w:rsidRDefault="00A47C59" w:rsidP="00A47C59" w:rsidR="00A47C59" w:rsidRPr="00A47C59">
      <w:pPr>
        <w:ind w:firstLine="708"/>
      </w:pPr>
      <w:r w:rsidRPr="00A47C59">
        <w:rPr>
          <w:b/>
          <w:bCs/>
          <w:color w:val="000000"/>
        </w:rPr>
        <w:t>H-ABDUCO D.O.O., OIB: 13667298928, ZAGREB, SLAVONSKA AVENIJA 6 A</w:t>
      </w:r>
    </w:p>
    <w:p w:rsidRDefault="00A47C59" w:rsidP="002D43ED" w:rsidR="002D43ED">
      <w:pPr>
        <w:ind w:firstLine="708"/>
        <w:jc w:val="both"/>
      </w:pPr>
      <w:r>
        <w:t>Iznos tereta: 2.500.000,00 kn</w:t>
      </w:r>
    </w:p>
    <w:p w:rsidRDefault="00A47C59" w:rsidP="002D43ED" w:rsidR="00A47C59">
      <w:pPr>
        <w:ind w:firstLine="708"/>
        <w:jc w:val="both"/>
      </w:pPr>
      <w:r>
        <w:t xml:space="preserve">Primjedba: </w:t>
      </w:r>
      <w:r w:rsidR="001C1019">
        <w:t>SPOREDNA HIPO</w:t>
      </w:r>
      <w:r>
        <w:t xml:space="preserve">; A GL. </w:t>
      </w:r>
      <w:proofErr w:type="spellStart"/>
      <w:r>
        <w:t>HIPO.U</w:t>
      </w:r>
      <w:proofErr w:type="spellEnd"/>
      <w:r>
        <w:t xml:space="preserve"> UL. 12 K.O. IVANOVCI</w:t>
      </w:r>
    </w:p>
    <w:p w:rsidRDefault="00A47C59" w:rsidP="002D43ED" w:rsidR="00A47C59">
      <w:pPr>
        <w:ind w:firstLine="708"/>
        <w:jc w:val="both"/>
      </w:pPr>
    </w:p>
    <w:p w:rsidRDefault="00A47C59" w:rsidP="002D43ED" w:rsidR="00A47C59">
      <w:pPr>
        <w:ind w:firstLine="708"/>
        <w:jc w:val="both"/>
      </w:pPr>
      <w:r>
        <w:t>4. Na suvlasnički dio: 2 (745/10000)</w:t>
      </w:r>
    </w:p>
    <w:p w:rsidRDefault="00A47C59" w:rsidP="00A47C59" w:rsidR="00A47C59">
      <w:pPr>
        <w:ind w:firstLine="708"/>
        <w:rPr>
          <w:color w:val="000000"/>
        </w:rPr>
      </w:pPr>
      <w:r>
        <w:t xml:space="preserve">4.1 </w:t>
      </w:r>
      <w:r w:rsidRPr="00A47C59">
        <w:rPr>
          <w:color w:val="000000"/>
        </w:rPr>
        <w:t>Primljeno: 18. rujna 2008. broj Z-4175/08</w:t>
      </w:r>
      <w:r w:rsidRPr="00A47C59">
        <w:rPr>
          <w:color w:val="000000"/>
        </w:rPr>
        <w:br/>
        <w:t xml:space="preserve">Na temelju ugovora o kreditu broj 54219/2008 sa sporazumom o zasnivanju založnog prava na nekretninama od 15. rujna 2008. </w:t>
      </w:r>
      <w:proofErr w:type="spellStart"/>
      <w:r w:rsidRPr="00A47C59">
        <w:rPr>
          <w:color w:val="000000"/>
        </w:rPr>
        <w:t>solemniziranog</w:t>
      </w:r>
      <w:proofErr w:type="spellEnd"/>
      <w:r w:rsidRPr="00A47C59">
        <w:rPr>
          <w:color w:val="000000"/>
        </w:rPr>
        <w:t xml:space="preserve"> 17. rujna 2008. broj OV-17366/2008 uknjižuje se ovršno pravo zaloga na nekretnine u A za kreditni</w:t>
      </w:r>
      <w:r>
        <w:rPr>
          <w:color w:val="000000"/>
          <w:sz w:val="15"/>
          <w:szCs w:val="15"/>
        </w:rPr>
        <w:t xml:space="preserve"> </w:t>
      </w:r>
      <w:r w:rsidRPr="00A47C59">
        <w:rPr>
          <w:color w:val="000000"/>
        </w:rPr>
        <w:t>iznos od 3.500.000,00 kn (</w:t>
      </w:r>
      <w:proofErr w:type="spellStart"/>
      <w:r w:rsidRPr="00A47C59">
        <w:rPr>
          <w:color w:val="000000"/>
        </w:rPr>
        <w:t>trimilijunapetstotisuća</w:t>
      </w:r>
      <w:proofErr w:type="spellEnd"/>
      <w:r w:rsidRPr="00A47C59">
        <w:rPr>
          <w:color w:val="000000"/>
        </w:rPr>
        <w:t xml:space="preserve"> kuna) uz kamate i ostale uvjete kako je navedeno u ugovoru i sporazumu za korist:</w:t>
      </w:r>
    </w:p>
    <w:p w:rsidRDefault="00A47C59" w:rsidP="00A47C59" w:rsidR="00A47C59">
      <w:pPr>
        <w:ind w:firstLine="708"/>
        <w:rPr>
          <w:color w:val="000000"/>
        </w:rPr>
      </w:pPr>
      <w:r>
        <w:rPr>
          <w:color w:val="000000"/>
        </w:rPr>
        <w:t>SLAVONSKA BANKA d.d. OSIJEK PODRUŽNICA ĐAKOVO</w:t>
      </w:r>
    </w:p>
    <w:p w:rsidRDefault="00A47C59" w:rsidP="00A47C59" w:rsidR="00A47C59">
      <w:pPr>
        <w:ind w:firstLine="708"/>
        <w:rPr>
          <w:color w:val="000000"/>
        </w:rPr>
      </w:pPr>
      <w:r>
        <w:rPr>
          <w:color w:val="000000"/>
        </w:rPr>
        <w:t>Iznos tereta: 3.500.000,00 kn</w:t>
      </w:r>
    </w:p>
    <w:p w:rsidRDefault="00A47C59" w:rsidP="00A47C59" w:rsidR="00A47C59">
      <w:pPr>
        <w:ind w:firstLine="708"/>
        <w:rPr>
          <w:color w:val="000000"/>
        </w:rPr>
      </w:pPr>
      <w:r>
        <w:rPr>
          <w:color w:val="000000"/>
        </w:rPr>
        <w:t>Primjedba: SPOREDNA HIPO A GLAVNA U PU 1 OVOG ULOŠKA</w:t>
      </w:r>
    </w:p>
    <w:p w:rsidRDefault="00A47C59" w:rsidP="00A47C59" w:rsidR="00A47C59">
      <w:pPr>
        <w:ind w:firstLine="708"/>
        <w:rPr>
          <w:color w:val="000000"/>
        </w:rPr>
      </w:pPr>
    </w:p>
    <w:p w:rsidRDefault="00A47C59" w:rsidP="00A47C59" w:rsidR="00A47C59">
      <w:pPr>
        <w:ind w:firstLine="708"/>
        <w:rPr>
          <w:color w:val="000000"/>
        </w:rPr>
      </w:pPr>
      <w:r>
        <w:rPr>
          <w:color w:val="000000"/>
        </w:rPr>
        <w:t>5. Na suvlasnički dio: 2 (745/10000)</w:t>
      </w:r>
    </w:p>
    <w:p w:rsidRDefault="00A47C59" w:rsidP="00A47C59" w:rsidR="00A47C59">
      <w:pPr>
        <w:ind w:firstLine="708"/>
        <w:rPr>
          <w:color w:val="000000"/>
        </w:rPr>
      </w:pPr>
      <w:r>
        <w:rPr>
          <w:color w:val="000000"/>
        </w:rPr>
        <w:t xml:space="preserve">5. 3 </w:t>
      </w:r>
      <w:r w:rsidRPr="00A47C59">
        <w:rPr>
          <w:color w:val="000000"/>
        </w:rPr>
        <w:t>Zaprimljeno 13.10.2009. broj Z-4822/09</w:t>
      </w:r>
      <w:r w:rsidRPr="00A47C59">
        <w:rPr>
          <w:color w:val="000000"/>
        </w:rPr>
        <w:br/>
        <w:t xml:space="preserve">Na temelju ugovora o kreditu broj: 761-1/2009 sa Sporazumom o osiguranju novčane tražbine zasnivanjem Založnog prava na nekretninama od 30. rujna 2009.g. </w:t>
      </w:r>
      <w:proofErr w:type="spellStart"/>
      <w:r w:rsidRPr="00A47C59">
        <w:rPr>
          <w:color w:val="000000"/>
        </w:rPr>
        <w:t>solemniziranog</w:t>
      </w:r>
      <w:proofErr w:type="spellEnd"/>
      <w:r w:rsidRPr="00A47C59">
        <w:rPr>
          <w:color w:val="000000"/>
        </w:rPr>
        <w:t xml:space="preserve"> 13. listopada 2009.g. broj OV-14590/09 uknjižuje se ovršno pravo zaloga na nekretnine u A za kreditni iznos od 2.500.000,00 Kn (dva milijuna petsto tisuća kuna) uz kamate i ostale uvjete kako je navedeno u ugovoru i sporazumu za korist:</w:t>
      </w:r>
    </w:p>
    <w:p w:rsidRDefault="00A47C59" w:rsidP="00A47C59" w:rsidR="00A47C59" w:rsidRPr="00A47C59">
      <w:pPr>
        <w:ind w:firstLine="708"/>
      </w:pPr>
      <w:r w:rsidRPr="00A47C59">
        <w:rPr>
          <w:b/>
          <w:bCs/>
          <w:color w:val="000000"/>
        </w:rPr>
        <w:t>H-ABDUCO D.O.O., OIB: 13667298928, ZAGREB, SLAVONSKA AVENIJA 6 A</w:t>
      </w:r>
    </w:p>
    <w:p w:rsidRDefault="001C1019" w:rsidP="00A47C59" w:rsidR="00A47C59">
      <w:pPr>
        <w:ind w:firstLine="708"/>
        <w:rPr>
          <w:color w:val="000000"/>
        </w:rPr>
      </w:pPr>
      <w:r>
        <w:rPr>
          <w:color w:val="000000"/>
        </w:rPr>
        <w:t>Iznos tereta: 2.500.000,00 kn</w:t>
      </w:r>
    </w:p>
    <w:p w:rsidRDefault="001C1019" w:rsidP="00A47C59" w:rsidR="001C1019">
      <w:pPr>
        <w:ind w:firstLine="708"/>
        <w:rPr>
          <w:color w:val="000000"/>
        </w:rPr>
      </w:pPr>
      <w:r>
        <w:rPr>
          <w:color w:val="000000"/>
        </w:rPr>
        <w:lastRenderedPageBreak/>
        <w:t>Primjedba: SPOREDNI UL. GL. UL. 1227 K.O. IVANOVCI</w:t>
      </w:r>
    </w:p>
    <w:p w:rsidRDefault="00A47C59" w:rsidP="00A47C59" w:rsidR="00A47C59">
      <w:pPr>
        <w:ind w:firstLine="708"/>
        <w:rPr>
          <w:color w:val="000000"/>
        </w:rPr>
      </w:pPr>
    </w:p>
    <w:p w:rsidRDefault="001C1019" w:rsidP="001C1019" w:rsidR="001C1019">
      <w:pPr>
        <w:ind w:firstLine="708"/>
        <w:rPr>
          <w:color w:val="000000"/>
        </w:rPr>
      </w:pPr>
      <w:r>
        <w:rPr>
          <w:color w:val="000000"/>
        </w:rPr>
        <w:t>6. Na suvlasnički dio: 2 (745/10000)</w:t>
      </w:r>
    </w:p>
    <w:p w:rsidRDefault="001C1019" w:rsidP="00A47C59" w:rsidR="001C1019">
      <w:pPr>
        <w:ind w:firstLine="708"/>
        <w:rPr>
          <w:color w:val="000000"/>
        </w:rPr>
      </w:pPr>
      <w:r>
        <w:rPr>
          <w:color w:val="000000"/>
        </w:rPr>
        <w:t>6.3</w:t>
      </w:r>
      <w:r w:rsidRPr="001C1019">
        <w:rPr>
          <w:color w:val="000000"/>
          <w:sz w:val="15"/>
          <w:szCs w:val="15"/>
        </w:rPr>
        <w:t xml:space="preserve"> </w:t>
      </w:r>
      <w:r w:rsidRPr="001C1019">
        <w:rPr>
          <w:color w:val="000000"/>
        </w:rPr>
        <w:t>Zaprimljeno 13.10.2009. broj Z-4823/09</w:t>
      </w:r>
      <w:r w:rsidRPr="001C1019">
        <w:rPr>
          <w:color w:val="000000"/>
        </w:rPr>
        <w:br/>
        <w:t xml:space="preserve">Na temelju ugovora o kreditu broj: 761-51005358/2009 sa Sporazumom o osiguranju novčane tražbine zasnivanjem založnog prava na nekretninama od 01. listopada 2009.g. </w:t>
      </w:r>
      <w:proofErr w:type="spellStart"/>
      <w:r w:rsidRPr="001C1019">
        <w:rPr>
          <w:color w:val="000000"/>
        </w:rPr>
        <w:t>solemniziranog</w:t>
      </w:r>
      <w:proofErr w:type="spellEnd"/>
      <w:r w:rsidRPr="001C1019">
        <w:rPr>
          <w:color w:val="000000"/>
        </w:rPr>
        <w:t xml:space="preserve"> 13. listopada 2009.g. broj OV-14584/09 uknjižuje se ovršno pravo zaloga na nekretnine u A za kreditni iznos od 1.000.000,00 Kn (</w:t>
      </w:r>
      <w:proofErr w:type="spellStart"/>
      <w:r w:rsidRPr="001C1019">
        <w:rPr>
          <w:color w:val="000000"/>
        </w:rPr>
        <w:t>jedanilijun</w:t>
      </w:r>
      <w:proofErr w:type="spellEnd"/>
      <w:r w:rsidRPr="001C1019">
        <w:rPr>
          <w:color w:val="000000"/>
        </w:rPr>
        <w:t xml:space="preserve"> kuna) uz kamate i ostale uvjete kako je navedeno u ugovoru i </w:t>
      </w:r>
      <w:proofErr w:type="spellStart"/>
      <w:r w:rsidRPr="001C1019">
        <w:rPr>
          <w:color w:val="000000"/>
        </w:rPr>
        <w:t>sporazumum</w:t>
      </w:r>
      <w:proofErr w:type="spellEnd"/>
      <w:r w:rsidRPr="001C1019">
        <w:rPr>
          <w:color w:val="000000"/>
        </w:rPr>
        <w:t xml:space="preserve"> za korist:</w:t>
      </w:r>
    </w:p>
    <w:p w:rsidRDefault="001C1019" w:rsidP="001C1019" w:rsidR="001C1019" w:rsidRPr="00A47C59">
      <w:pPr>
        <w:ind w:firstLine="708"/>
      </w:pPr>
      <w:r w:rsidRPr="00A47C59">
        <w:rPr>
          <w:b/>
          <w:bCs/>
          <w:color w:val="000000"/>
        </w:rPr>
        <w:t>H-ABDUCO D.O.O., OIB: 13667298928, ZAGREB, SLAVONSKA AVENIJA 6 A</w:t>
      </w:r>
    </w:p>
    <w:p w:rsidRDefault="001C1019" w:rsidP="00A47C59" w:rsidR="001C1019">
      <w:pPr>
        <w:ind w:firstLine="708"/>
        <w:rPr>
          <w:color w:val="000000"/>
        </w:rPr>
      </w:pPr>
      <w:r>
        <w:rPr>
          <w:color w:val="000000"/>
        </w:rPr>
        <w:t>Iznos tereta: 1.000.000,00 kn</w:t>
      </w:r>
    </w:p>
    <w:p w:rsidRDefault="001C1019" w:rsidP="00A47C59" w:rsidR="001C1019" w:rsidRPr="001C1019">
      <w:pPr>
        <w:ind w:firstLine="708"/>
        <w:rPr>
          <w:color w:val="000000"/>
        </w:rPr>
      </w:pPr>
      <w:r>
        <w:rPr>
          <w:color w:val="000000"/>
        </w:rPr>
        <w:t xml:space="preserve">Primjedba: SP.UL.A </w:t>
      </w:r>
      <w:proofErr w:type="spellStart"/>
      <w:r>
        <w:rPr>
          <w:color w:val="000000"/>
        </w:rPr>
        <w:t>GL.U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>. 1227 K.O. IVANOVCI</w:t>
      </w:r>
    </w:p>
    <w:p w:rsidRDefault="001C1019" w:rsidP="001C1019" w:rsidR="00A47C59" w:rsidRPr="00A47C59">
      <w:pPr>
        <w:tabs>
          <w:tab w:pos="5835" w:val="left"/>
        </w:tabs>
        <w:ind w:firstLine="708"/>
      </w:pPr>
      <w:r>
        <w:tab/>
      </w:r>
    </w:p>
    <w:p w:rsidRDefault="00FC4A41" w:rsidP="007379B6" w:rsidR="00FC4A41" w:rsidRPr="00FC4A41">
      <w:pPr>
        <w:rPr>
          <w:color w:val="444444"/>
        </w:rPr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8702B9" w:rsidR="008702B9">
      <w:pPr>
        <w:jc w:val="both"/>
        <w:rPr>
          <w:bCs/>
        </w:rPr>
      </w:pPr>
      <w:r>
        <w:t xml:space="preserve"> </w:t>
      </w:r>
      <w:r w:rsidR="008702B9">
        <w:tab/>
      </w:r>
      <w:r>
        <w:t>Rješenjem Trgovačkog suda u Osijeku broj St-</w:t>
      </w:r>
      <w:r w:rsidR="001C1019">
        <w:t>231/13 od 17. lipnja 2016. g.</w:t>
      </w:r>
      <w:r>
        <w:t xml:space="preserve"> nekretnin</w:t>
      </w:r>
      <w:r w:rsidR="003335CC">
        <w:t>a</w:t>
      </w:r>
      <w:r>
        <w:t xml:space="preserve"> stečajnog dužnika </w:t>
      </w:r>
      <w:r w:rsidR="001C1019" w:rsidRPr="00AF75CA">
        <w:rPr>
          <w:b/>
        </w:rPr>
        <w:t>SANUS VITA d.o.o. za obavljanje zdravstvene djelatnosti "u stečaju", Đakovo, Gajeva 2, OIB: 61590368933, MBS: 030081544</w:t>
      </w:r>
      <w:r w:rsidR="001C1019">
        <w:rPr>
          <w:b/>
        </w:rPr>
        <w:t xml:space="preserve"> </w:t>
      </w:r>
      <w:r w:rsidR="008702B9">
        <w:t xml:space="preserve">dosuđena je </w:t>
      </w:r>
      <w:proofErr w:type="spellStart"/>
      <w:r w:rsidR="008702B9">
        <w:t>razlučnom</w:t>
      </w:r>
      <w:proofErr w:type="spellEnd"/>
      <w:r w:rsidR="008702B9">
        <w:t xml:space="preserve"> vjerovniku </w:t>
      </w:r>
      <w:r w:rsidR="001C1019">
        <w:t>H-</w:t>
      </w:r>
      <w:proofErr w:type="spellStart"/>
      <w:r w:rsidR="001C1019">
        <w:t>Abduco</w:t>
      </w:r>
      <w:proofErr w:type="spellEnd"/>
      <w:r w:rsidR="001C1019">
        <w:t xml:space="preserve"> d.o.o. Zagreb, Slavonska avenija 6a, OIB: 13667298928</w:t>
      </w:r>
      <w:r w:rsidR="008702B9">
        <w:rPr>
          <w:bCs/>
        </w:rPr>
        <w:t>.</w:t>
      </w:r>
      <w:r w:rsidR="001C1019">
        <w:rPr>
          <w:bCs/>
        </w:rPr>
        <w:t xml:space="preserve"> </w:t>
      </w:r>
    </w:p>
    <w:p w:rsidRDefault="001C1019" w:rsidP="001C1019" w:rsidR="008702B9">
      <w:pPr>
        <w:tabs>
          <w:tab w:pos="1155" w:val="left"/>
        </w:tabs>
        <w:jc w:val="both"/>
      </w:pPr>
      <w:r>
        <w:tab/>
      </w:r>
    </w:p>
    <w:p w:rsidRDefault="008702B9" w:rsidP="008702B9" w:rsidR="008702B9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vjerovniku </w:t>
      </w:r>
      <w:r w:rsidR="001C1019">
        <w:t>H-</w:t>
      </w:r>
      <w:proofErr w:type="spellStart"/>
      <w:r w:rsidR="001C1019">
        <w:t>Abduco</w:t>
      </w:r>
      <w:proofErr w:type="spellEnd"/>
      <w:r w:rsidR="001C1019">
        <w:t xml:space="preserve"> d.o.o. Zagreb, Slavonska avenija 6a, OIB: 13667298928  </w:t>
      </w:r>
      <w:r>
        <w:t xml:space="preserve">od </w:t>
      </w:r>
      <w:r w:rsidR="001C1019">
        <w:t>17. lipnja</w:t>
      </w:r>
      <w:r>
        <w:t xml:space="preserve"> 2016. g. postalo je pravomoćno </w:t>
      </w:r>
      <w:r w:rsidR="001C1019">
        <w:t>7. srpnja</w:t>
      </w:r>
      <w:r>
        <w:t xml:space="preserve"> 2016. g., a utvrđeno je da je </w:t>
      </w:r>
      <w:proofErr w:type="spellStart"/>
      <w:r>
        <w:t>razlučni</w:t>
      </w:r>
      <w:proofErr w:type="spellEnd"/>
      <w:r>
        <w:t xml:space="preserve"> vjerovnik uplatio traženi trošak stečajnog postupka u ukupnom iznosu od </w:t>
      </w:r>
      <w:r w:rsidR="001C1019">
        <w:t>93.198,42</w:t>
      </w:r>
      <w:r>
        <w:t xml:space="preserve"> kn dana </w:t>
      </w:r>
      <w:r w:rsidR="001C1019">
        <w:t>28. rujna</w:t>
      </w:r>
      <w:r>
        <w:t xml:space="preserve"> 2016. g.</w:t>
      </w:r>
      <w:r w:rsidR="001C1019">
        <w:t xml:space="preserve"> (pravomoćnim rješenjem St-231/13 od 15.9.2016. g. produžen rok za uplatu troška za daljnjih 8 dana).</w:t>
      </w:r>
    </w:p>
    <w:p w:rsidRDefault="008702B9" w:rsidP="008702B9" w:rsidR="008702B9">
      <w:pPr>
        <w:jc w:val="both"/>
      </w:pPr>
      <w:r>
        <w:t xml:space="preserve"> </w:t>
      </w:r>
    </w:p>
    <w:p w:rsidRDefault="008702B9" w:rsidP="008702B9" w:rsidR="008702B9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FC4A41" w:rsidP="003335CC" w:rsidR="00FC4A41">
      <w:pPr>
        <w:jc w:val="both"/>
      </w:pPr>
    </w:p>
    <w:p w:rsidRDefault="00FC4A41" w:rsidP="003335CC" w:rsidR="00FC4A4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1C1019">
        <w:t>14. listopada</w:t>
      </w:r>
      <w:r>
        <w:t xml:space="preserve"> 2016.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 w:rsidRPr="001C1019">
      <w:pPr>
        <w:numPr>
          <w:ilvl w:val="0"/>
          <w:numId w:val="16"/>
        </w:numPr>
        <w:jc w:val="both"/>
      </w:pPr>
      <w:r>
        <w:t xml:space="preserve">st. uprav. </w:t>
      </w:r>
      <w:r w:rsidR="001C1019">
        <w:t xml:space="preserve">Željko Rupčić </w:t>
      </w:r>
      <w:r w:rsidR="001C1019" w:rsidRPr="001C1019">
        <w:t xml:space="preserve">Đakova, Božidara </w:t>
      </w:r>
      <w:proofErr w:type="spellStart"/>
      <w:r w:rsidR="001C1019" w:rsidRPr="001C1019">
        <w:t>Adžije</w:t>
      </w:r>
      <w:proofErr w:type="spellEnd"/>
      <w:r w:rsidR="001C1019" w:rsidRPr="001C1019">
        <w:t xml:space="preserve"> 58</w:t>
      </w:r>
    </w:p>
    <w:p w:rsidRDefault="001C1019" w:rsidP="002D43ED" w:rsidR="00D00FF1">
      <w:pPr>
        <w:numPr>
          <w:ilvl w:val="0"/>
          <w:numId w:val="16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6A</w:t>
      </w:r>
    </w:p>
    <w:p w:rsidRDefault="00FC4A41" w:rsidP="002D43ED" w:rsidR="00FC4A41">
      <w:pPr>
        <w:numPr>
          <w:ilvl w:val="0"/>
          <w:numId w:val="16"/>
        </w:numPr>
        <w:jc w:val="both"/>
      </w:pPr>
      <w:r>
        <w:t>ŽDO Osijek</w:t>
      </w:r>
    </w:p>
    <w:p w:rsidRDefault="00C669C5" w:rsidP="002D43ED" w:rsidR="002D43ED">
      <w:pPr>
        <w:numPr>
          <w:ilvl w:val="0"/>
          <w:numId w:val="16"/>
        </w:numPr>
        <w:jc w:val="both"/>
      </w:pPr>
      <w:r>
        <w:t xml:space="preserve"> </w:t>
      </w:r>
      <w:r w:rsidR="00760EA3">
        <w:t xml:space="preserve">OS </w:t>
      </w:r>
      <w:r w:rsidR="0012541E">
        <w:t>Osijek</w:t>
      </w:r>
      <w:r w:rsidR="00760EA3">
        <w:t xml:space="preserve"> SS </w:t>
      </w:r>
      <w:r w:rsidR="001C1019">
        <w:t>Đakovo</w:t>
      </w:r>
      <w:r w:rsidR="0012541E">
        <w:t xml:space="preserve"> </w:t>
      </w:r>
      <w:proofErr w:type="spellStart"/>
      <w:r w:rsidR="00760EA3">
        <w:t>zk</w:t>
      </w:r>
      <w:proofErr w:type="spellEnd"/>
      <w:r w:rsidR="00760EA3">
        <w:t xml:space="preserve">. odjel </w:t>
      </w:r>
      <w:r w:rsidR="001C1019">
        <w:t>Đakovo</w:t>
      </w:r>
      <w:r w:rsidR="002D43ED">
        <w:t xml:space="preserve"> uz </w:t>
      </w:r>
      <w:proofErr w:type="spellStart"/>
      <w:r w:rsidR="002D43ED">
        <w:t>rj</w:t>
      </w:r>
      <w:proofErr w:type="spellEnd"/>
      <w:r w:rsidR="002D43ED">
        <w:t xml:space="preserve">. o dosudi od </w:t>
      </w:r>
      <w:r w:rsidR="001C1019">
        <w:t>17.6</w:t>
      </w:r>
      <w:r w:rsidR="0012541E">
        <w:t>.</w:t>
      </w:r>
      <w:r w:rsidR="000F2FD0">
        <w:t>2016.</w:t>
      </w:r>
      <w:r w:rsidR="002D43ED">
        <w:t xml:space="preserve"> g.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60EA3" w:rsidP="002D43ED" w:rsidR="002D43ED">
      <w:pPr>
        <w:numPr>
          <w:ilvl w:val="0"/>
          <w:numId w:val="16"/>
        </w:numPr>
        <w:jc w:val="both"/>
      </w:pPr>
      <w:r>
        <w:t>K-</w:t>
      </w:r>
      <w:r w:rsidR="001C1019">
        <w:t>14.11.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59A" w:rsidR="00BE759A">
      <w:r>
        <w:separator/>
      </w:r>
    </w:p>
  </w:endnote>
  <w:endnote w:id="0" w:type="continuationSeparator">
    <w:p w:rsidRDefault="00BE759A" w:rsidR="00BE7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59A" w:rsidR="00BE759A">
      <w:r>
        <w:separator/>
      </w:r>
    </w:p>
  </w:footnote>
  <w:footnote w:id="0" w:type="continuationSeparator">
    <w:p w:rsidRDefault="00BE759A" w:rsidR="00BE7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4C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A642D0" w:rsidP="00A642D0" w:rsidR="00A642D0">
    <w:pPr>
      <w:jc w:val="right"/>
    </w:pPr>
    <w:r>
      <w:t>6 St-231/13-62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6A43475"/>
    <w:multiLevelType w:val="hybridMultilevel"/>
    <w:tmpl w:val="41B64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8"/>
  </w:num>
  <w:num w:numId="4">
    <w:abstractNumId w:val="9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2"/>
  </w:num>
  <w:num w:numId="11">
    <w:abstractNumId w:val="6"/>
  </w:num>
  <w:num w:numId="12">
    <w:abstractNumId w:val="22"/>
  </w:num>
  <w:num w:numId="13">
    <w:abstractNumId w:val="1"/>
  </w:num>
  <w:num w:numId="14">
    <w:abstractNumId w:val="14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2"/>
  </w:num>
  <w:num w:numId="20">
    <w:abstractNumId w:val="10"/>
  </w:num>
  <w:num w:numId="21">
    <w:abstractNumId w:val="8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0CFF"/>
    <w:rsid w:val="00014568"/>
    <w:rsid w:val="00015C57"/>
    <w:rsid w:val="00020F00"/>
    <w:rsid w:val="00034E5E"/>
    <w:rsid w:val="000358A8"/>
    <w:rsid w:val="00037F02"/>
    <w:rsid w:val="00043E8B"/>
    <w:rsid w:val="00045716"/>
    <w:rsid w:val="0005668D"/>
    <w:rsid w:val="00070955"/>
    <w:rsid w:val="000716DB"/>
    <w:rsid w:val="00072104"/>
    <w:rsid w:val="00081501"/>
    <w:rsid w:val="00082B67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41E"/>
    <w:rsid w:val="0012580D"/>
    <w:rsid w:val="00155C69"/>
    <w:rsid w:val="00165DD6"/>
    <w:rsid w:val="0018745E"/>
    <w:rsid w:val="001923B0"/>
    <w:rsid w:val="00193FD2"/>
    <w:rsid w:val="001A7119"/>
    <w:rsid w:val="001B691C"/>
    <w:rsid w:val="001C1019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E03C2"/>
    <w:rsid w:val="004F2B9D"/>
    <w:rsid w:val="004F5057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370CF"/>
    <w:rsid w:val="00662F00"/>
    <w:rsid w:val="00666DFD"/>
    <w:rsid w:val="00672D37"/>
    <w:rsid w:val="00690297"/>
    <w:rsid w:val="00695AD9"/>
    <w:rsid w:val="006976A3"/>
    <w:rsid w:val="006B17D9"/>
    <w:rsid w:val="006C1EE3"/>
    <w:rsid w:val="006D6978"/>
    <w:rsid w:val="006F3607"/>
    <w:rsid w:val="00715362"/>
    <w:rsid w:val="00733C3D"/>
    <w:rsid w:val="00734462"/>
    <w:rsid w:val="007379B6"/>
    <w:rsid w:val="0076065C"/>
    <w:rsid w:val="00760EA3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6CC4"/>
    <w:rsid w:val="00847615"/>
    <w:rsid w:val="00853215"/>
    <w:rsid w:val="00857BAA"/>
    <w:rsid w:val="0086125B"/>
    <w:rsid w:val="00864CDA"/>
    <w:rsid w:val="008702B9"/>
    <w:rsid w:val="00870C8C"/>
    <w:rsid w:val="0088426E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4FAA"/>
    <w:rsid w:val="00905363"/>
    <w:rsid w:val="00925E5F"/>
    <w:rsid w:val="0094128C"/>
    <w:rsid w:val="00944AED"/>
    <w:rsid w:val="00946342"/>
    <w:rsid w:val="009516A0"/>
    <w:rsid w:val="00973133"/>
    <w:rsid w:val="00992CAC"/>
    <w:rsid w:val="009B72A4"/>
    <w:rsid w:val="009E299F"/>
    <w:rsid w:val="00A0408F"/>
    <w:rsid w:val="00A07B0E"/>
    <w:rsid w:val="00A3682D"/>
    <w:rsid w:val="00A41D6B"/>
    <w:rsid w:val="00A47C59"/>
    <w:rsid w:val="00A642D0"/>
    <w:rsid w:val="00A64C12"/>
    <w:rsid w:val="00A652E1"/>
    <w:rsid w:val="00A75237"/>
    <w:rsid w:val="00AA02FE"/>
    <w:rsid w:val="00AA7BA7"/>
    <w:rsid w:val="00AB71FE"/>
    <w:rsid w:val="00B11FDD"/>
    <w:rsid w:val="00B17E62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E759A"/>
    <w:rsid w:val="00BF79EC"/>
    <w:rsid w:val="00C07014"/>
    <w:rsid w:val="00C26D1C"/>
    <w:rsid w:val="00C3127D"/>
    <w:rsid w:val="00C428B5"/>
    <w:rsid w:val="00C5562A"/>
    <w:rsid w:val="00C63693"/>
    <w:rsid w:val="00C6437F"/>
    <w:rsid w:val="00C669C5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00FF1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A30BE"/>
    <w:rsid w:val="00DF64C1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334CD"/>
    <w:rsid w:val="00F45DD4"/>
    <w:rsid w:val="00F50565"/>
    <w:rsid w:val="00F63D27"/>
    <w:rsid w:val="00F661AF"/>
    <w:rsid w:val="00F70CCD"/>
    <w:rsid w:val="00F8328B"/>
    <w:rsid w:val="00FA0CE4"/>
    <w:rsid w:val="00FC4A41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4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3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34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3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55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04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85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06300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63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7316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56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36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963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13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57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548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4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725473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13467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3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3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503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759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St-231/2013</izvorni_sadrzaj>
    <derivirana_varijabla naziv="DomainObject.Predmet.OznakaBroj_1">St-231/2013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SANUS VITA d.o.o. za obavljanje zdravstvene djelatnosti</izvorni_sadrzaj>
    <derivirana_varijabla naziv="DomainObject.Predmet.ProtustrankaFormated_1">  SANUS VITA d.o.o. za obavljanje zdravstvene djelatnosti</derivirana_varijabla>
  </DomainObject.Predmet.ProtustrankaFormated>
  <DomainObject.Predmet.ProtustrankaFormatedOIB>
    <izvorni_sadrzaj>  SANUS VITA d.o.o. za obavljanje zdravstvene djelatnosti, OIB 61590368933</izvorni_sadrzaj>
    <derivirana_varijabla naziv="DomainObject.Predmet.ProtustrankaFormatedOIB_1">  SANUS VITA d.o.o. za obavljanje zdravstvene djelatnosti, OIB 61590368933</derivirana_varijabla>
  </DomainObject.Predmet.ProtustrankaFormatedOIB>
  <DomainObject.Predmet.ProtustrankaFormatedWithAdress>
    <izvorni_sadrzaj> SANUS VITA d.o.o. za obavljanje zdravstvene djelatnosti, Gajeva 2, Đakovo</izvorni_sadrzaj>
    <derivirana_varijabla naziv="DomainObject.Predmet.ProtustrankaFormatedWithAdress_1"> SANUS VITA d.o.o. za obavljanje zdravstvene djelatnosti, Gajeva 2, Đakovo</derivirana_varijabla>
  </DomainObject.Predmet.ProtustrankaFormatedWithAdress>
  <DomainObject.Predmet.ProtustrankaFormatedWithAdressOIB>
    <izvorni_sadrzaj> SANUS VITA d.o.o. za obavljanje zdravstvene djelatnosti, OIB 61590368933, Gajeva 2, Đakovo</izvorni_sadrzaj>
    <derivirana_varijabla naziv="DomainObject.Predmet.ProtustrankaFormatedWithAdressOIB_1"> SANUS VITA d.o.o. za obavljanje zdravstvene djelatnosti, OIB 61590368933, Gajeva 2, Đakovo</derivirana_varijabla>
  </DomainObject.Predmet.ProtustrankaFormatedWithAdressOIB>
  <DomainObject.Predmet.ProtustrankaWithAdress>
    <izvorni_sadrzaj>SANUS VITA d.o.o. za obavljanje zdravstvene djelatnosti Gajeva 2, Đakovo</izvorni_sadrzaj>
    <derivirana_varijabla naziv="DomainObject.Predmet.ProtustrankaWithAdress_1">SANUS VITA d.o.o. za obavljanje zdravstvene djelatnosti Gajeva 2, Đakovo</derivirana_varijabla>
  </DomainObject.Predmet.ProtustrankaWithAdress>
  <DomainObject.Predmet.ProtustrankaWithAdressOIB>
    <izvorni_sadrzaj>SANUS VITA d.o.o. za obavljanje zdravstvene djelatnosti, OIB 61590368933, Gajeva 2, Đakovo</izvorni_sadrzaj>
    <derivirana_varijabla naziv="DomainObject.Predmet.ProtustrankaWithAdressOIB_1">SANUS VITA d.o.o. za obavljanje zdravstvene djelatnosti, OIB 61590368933, Gajeva 2, Đakovo</derivirana_varijabla>
  </DomainObject.Predmet.ProtustrankaWithAdressOIB>
  <DomainObject.Predmet.ProtustrankaNazivFormated>
    <izvorni_sadrzaj>SANUS VITA d.o.o. za obavljanje zdravstvene djelatnosti</izvorni_sadrzaj>
    <derivirana_varijabla naziv="DomainObject.Predmet.ProtustrankaNazivFormated_1">SANUS VITA d.o.o. za obavljanje zdravstvene djelatnosti</derivirana_varijabla>
  </DomainObject.Predmet.ProtustrankaNazivFormated>
  <DomainObject.Predmet.ProtustrankaNazivFormatedOIB>
    <izvorni_sadrzaj>SANUS VITA d.o.o. za obavljanje zdravstvene djelatnosti, OIB 61590368933</izvorni_sadrzaj>
    <derivirana_varijabla naziv="DomainObject.Predmet.ProtustrankaNazivFormatedOIB_1">SANUS VITA d.o.o. za obavljanje zdravstvene djelatnosti, OIB 61590368933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OSIJEK; ŽDO</izvorni_sadrzaj>
    <derivirana_varijabla naziv="DomainObject.Predmet.StrankaFormated_1">  FINA OSIJEK; ŽDO</derivirana_varijabla>
  </DomainObject.Predmet.StrankaFormated>
  <DomainObject.Predmet.StrankaFormatedOIB>
    <izvorni_sadrzaj>  FINA OSIJEK, OIB 85821130368; ŽDO, OIB 52634238587</izvorni_sadrzaj>
    <derivirana_varijabla naziv="DomainObject.Predmet.StrankaFormatedOIB_1">  FINA OSIJEK, OIB 85821130368; ŽDO, OIB 52634238587</derivirana_varijabla>
  </DomainObject.Predmet.StrankaFormatedOIB>
  <DomainObject.Predmet.StrankaFormatedWithAdress>
    <izvorni_sadrzaj> FINA OSIJEK, L. Jagera 1-3, 31 000 Osijek; ŽDO</izvorni_sadrzaj>
    <derivirana_varijabla naziv="DomainObject.Predmet.StrankaFormatedWithAdress_1"> FINA OSIJEK, L. Jagera 1-3, 31 000 Osijek; ŽDO</derivirana_varijabla>
  </DomainObject.Predmet.StrankaFormatedWithAdress>
  <DomainObject.Predmet.StrankaFormatedWithAdressOIB>
    <izvorni_sadrzaj> FINA OSIJEK, OIB 85821130368, L. Jagera 1-3, 31 000 Osijek; ŽDO, OIB 52634238587</izvorni_sadrzaj>
    <derivirana_varijabla naziv="DomainObject.Predmet.StrankaFormatedWithAdressOIB_1"> FINA OSIJEK, OIB 85821130368, L. Jagera 1-3, 31 000 Osijek; ŽDO, OIB 52634238587</derivirana_varijabla>
  </DomainObject.Predmet.StrankaFormatedWithAdressOIB>
  <DomainObject.Predmet.StrankaWithAdress>
    <izvorni_sadrzaj>FINA OSIJEK L. Jagera 1-3,31 000 Osijek,ŽDO </izvorni_sadrzaj>
    <derivirana_varijabla naziv="DomainObject.Predmet.StrankaWithAdress_1">FINA OSIJEK L. Jagera 1-3,31 000 Osijek,ŽDO </derivirana_varijabla>
  </DomainObject.Predmet.StrankaWithAdress>
  <DomainObject.Predmet.StrankaWithAdressOIB>
    <izvorni_sadrzaj>FINA OSIJEK, OIB 85821130368, L. Jagera 1-3,31 000 Osijek,ŽDO, OIB 52634238587</izvorni_sadrzaj>
    <derivirana_varijabla naziv="DomainObject.Predmet.StrankaWithAdressOIB_1">FINA OSIJEK, OIB 85821130368, L. Jagera 1-3,31 000 Osijek,ŽDO, OIB 52634238587</derivirana_varijabla>
  </DomainObject.Predmet.StrankaWithAdressOIB>
  <DomainObject.Predmet.StrankaNazivFormated>
    <izvorni_sadrzaj>FINA OSIJEK,ŽDO</izvorni_sadrzaj>
    <derivirana_varijabla naziv="DomainObject.Predmet.StrankaNazivFormated_1">FINA OSIJEK,ŽDO</derivirana_varijabla>
  </DomainObject.Predmet.StrankaNazivFormated>
  <DomainObject.Predmet.StrankaNazivFormatedOIB>
    <izvorni_sadrzaj>FINA OSIJEK, OIB 85821130368,ŽDO, OIB 52634238587</izvorni_sadrzaj>
    <derivirana_varijabla naziv="DomainObject.Predmet.StrankaNazivFormatedOIB_1">FINA OSIJEK, OIB 85821130368,ŽDO,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OSIJEK</item>
      <item>ŽDO</item>
    </izvorni_sadrzaj>
    <derivirana_varijabla naziv="DomainObject.Predmet.StrankaListFormated_1">
      <item>FINA OSIJEK</item>
      <item>ŽDO</item>
    </derivirana_varijabla>
  </DomainObject.Predmet.StrankaListFormated>
  <DomainObject.Predmet.StrankaListFormatedOIB>
    <izvorni_sadrzaj>
      <item>FINA OSIJEK, OIB 85821130368</item>
      <item>ŽDO, OIB 52634238587</item>
    </izvorni_sadrzaj>
    <derivirana_varijabla naziv="DomainObject.Predmet.StrankaListFormatedOIB_1">
      <item>FINA OSIJEK, OIB 85821130368</item>
      <item>ŽDO, OIB 52634238587</item>
    </derivirana_varijabla>
  </DomainObject.Predmet.StrankaListFormatedOIB>
  <DomainObject.Predmet.StrankaListFormatedWithAdress>
    <izvorni_sadrzaj>
      <item>FINA OSIJEK, L. Jagera 1-3, 31 000 Osijek</item>
      <item>ŽDO</item>
    </izvorni_sadrzaj>
    <derivirana_varijabla naziv="DomainObject.Predmet.StrankaListFormatedWithAdress_1">
      <item>FINA OSIJEK, L. Jagera 1-3, 31 000 Osijek</item>
      <item>ŽDO</item>
    </derivirana_varijabla>
  </DomainObject.Predmet.StrankaListFormatedWithAdress>
  <DomainObject.Predmet.StrankaListFormatedWithAdressOIB>
    <izvorni_sadrzaj>
      <item>FINA OSIJEK, OIB 85821130368, L. Jagera 1-3, 31 000 Osijek</item>
      <item>ŽDO, OIB 52634238587</item>
    </izvorni_sadrzaj>
    <derivirana_varijabla naziv="DomainObject.Predmet.StrankaListFormatedWithAdressOIB_1">
      <item>FINA OSIJEK, OIB 85821130368, L. Jagera 1-3, 31 000 Osijek</item>
      <item>ŽDO, OIB 52634238587</item>
    </derivirana_varijabla>
  </DomainObject.Predmet.StrankaListFormatedWithAdressOIB>
  <DomainObject.Predmet.StrankaListNazivFormated>
    <izvorni_sadrzaj>
      <item>FINA OSIJEK</item>
      <item>ŽDO</item>
    </izvorni_sadrzaj>
    <derivirana_varijabla naziv="DomainObject.Predmet.StrankaListNazivFormated_1">
      <item>FINA OSIJEK</item>
      <item>ŽDO</item>
    </derivirana_varijabla>
  </DomainObject.Predmet.StrankaListNazivFormated>
  <DomainObject.Predmet.StrankaListNazivFormatedOIB>
    <izvorni_sadrzaj>
      <item>FINA OSIJEK, OIB 85821130368</item>
      <item>ŽDO, OIB 52634238587</item>
    </izvorni_sadrzaj>
    <derivirana_varijabla naziv="DomainObject.Predmet.StrankaListNazivFormatedOIB_1">
      <item>FINA OSIJEK, OIB 85821130368</item>
      <item>ŽDO, OIB 52634238587</item>
    </derivirana_varijabla>
  </DomainObject.Predmet.StrankaListNazivFormatedOIB>
  <DomainObject.Predmet.ProtuStrankaListFormated>
    <izvorni_sadrzaj>
      <item>SANUS VITA d.o.o. za obavljanje zdravstvene djelatnosti</item>
    </izvorni_sadrzaj>
    <derivirana_varijabla naziv="DomainObject.Predmet.ProtuStrankaListFormated_1">
      <item>SANUS VITA d.o.o. za obavljanje zdravstvene djelatnosti</item>
    </derivirana_varijabla>
  </DomainObject.Predmet.ProtuStrankaListFormated>
  <DomainObject.Predmet.ProtuStrankaListFormatedOIB>
    <izvorni_sadrzaj>
      <item>SANUS VITA d.o.o. za obavljanje zdravstvene djelatnosti, OIB 61590368933</item>
    </izvorni_sadrzaj>
    <derivirana_varijabla naziv="DomainObject.Predmet.ProtuStrankaListFormatedOIB_1">
      <item>SANUS VITA d.o.o. za obavljanje zdravstvene djelatnosti, OIB 61590368933</item>
    </derivirana_varijabla>
  </DomainObject.Predmet.ProtuStrankaListFormatedOIB>
  <DomainObject.Predmet.ProtuStrankaListFormatedWithAdress>
    <izvorni_sadrzaj>
      <item>SANUS VITA d.o.o. za obavljanje zdravstvene djelatnosti, Gajeva 2, Đakovo</item>
    </izvorni_sadrzaj>
    <derivirana_varijabla naziv="DomainObject.Predmet.ProtuStrankaListFormatedWithAdress_1">
      <item>SANUS VITA d.o.o. za obavljanje zdravstvene djelatnosti, Gajeva 2, Đakovo</item>
    </derivirana_varijabla>
  </DomainObject.Predmet.ProtuStrankaListFormatedWithAdress>
  <DomainObject.Predmet.ProtuStrankaListFormatedWithAdressOIB>
    <izvorni_sadrzaj>
      <item>SANUS VITA d.o.o. za obavljanje zdravstvene djelatnosti, OIB 61590368933, Gajeva 2, Đakovo</item>
    </izvorni_sadrzaj>
    <derivirana_varijabla naziv="DomainObject.Predmet.ProtuStrankaListFormatedWithAdressOIB_1">
      <item>SANUS VITA d.o.o. za obavljanje zdravstvene djelatnosti, OIB 61590368933, Gajeva 2, Đakovo</item>
    </derivirana_varijabla>
  </DomainObject.Predmet.ProtuStrankaListFormatedWithAdressOIB>
  <DomainObject.Predmet.ProtuStrankaListNazivFormated>
    <izvorni_sadrzaj>
      <item>SANUS VITA d.o.o. za obavljanje zdravstvene djelatnosti</item>
    </izvorni_sadrzaj>
    <derivirana_varijabla naziv="DomainObject.Predmet.ProtuStrankaListNazivFormated_1">
      <item>SANUS VITA d.o.o. za obavljanje zdravstvene djelatnosti</item>
    </derivirana_varijabla>
  </DomainObject.Predmet.ProtuStrankaListNazivFormated>
  <DomainObject.Predmet.ProtuStrankaListNazivFormatedOIB>
    <izvorni_sadrzaj>
      <item>SANUS VITA d.o.o. za obavljanje zdravstvene djelatnosti, OIB 61590368933</item>
    </izvorni_sadrzaj>
    <derivirana_varijabla naziv="DomainObject.Predmet.ProtuStrankaListNazivFormatedOIB_1">
      <item>SANUS VITA d.o.o. za obavljanje zdravstvene djelatnosti, OIB 61590368933</item>
    </derivirana_varijabla>
  </DomainObject.Predmet.ProtuStrankaListNazivFormatedOIB>
  <DomainObject.Predmet.OstaliListFormated>
    <izvorni_sadrzaj>
      <item>Željko Rupčić</item>
      <item>Oglasna ploča-Sanus Vita d.o.o.</item>
    </izvorni_sadrzaj>
    <derivirana_varijabla naziv="DomainObject.Predmet.OstaliListFormated_1">
      <item>Željko Rupčić</item>
      <item>Oglasna ploča-Sanus Vita d.o.o.</item>
    </derivirana_varijabla>
  </DomainObject.Predmet.OstaliListFormated>
  <DomainObject.Predmet.OstaliListFormatedOIB>
    <izvorni_sadrzaj>
      <item>Željko Rupčić, OIB 31017026540</item>
      <item>Oglasna ploča-Sanus Vita d.o.o.</item>
    </izvorni_sadrzaj>
    <derivirana_varijabla naziv="DomainObject.Predmet.OstaliListFormatedOIB_1">
      <item>Željko Rupčić, OIB 31017026540</item>
      <item>Oglasna ploča-Sanus Vita d.o.o.</item>
    </derivirana_varijabla>
  </DomainObject.Predmet.OstaliListFormatedOIB>
  <DomainObject.Predmet.OstaliListFormatedWithAdress>
    <izvorni_sadrzaj>
      <item>Željko Rupčić, B.Adžije 58, 31400 Đakovo</item>
      <item>Oglasna ploča-Sanus Vita d.o.o.</item>
    </izvorni_sadrzaj>
    <derivirana_varijabla naziv="DomainObject.Predmet.OstaliListFormatedWithAdress_1">
      <item>Željko Rupčić, B.Adžije 58, 31400 Đakovo</item>
      <item>Oglasna ploča-Sanus Vita d.o.o.</item>
    </derivirana_varijabla>
  </DomainObject.Predmet.OstaliListFormatedWithAdress>
  <DomainObject.Predmet.OstaliListFormatedWithAdressOIB>
    <izvorni_sadrzaj>
      <item>Željko Rupčić, OIB 31017026540, B.Adžije 58, 31400 Đakovo</item>
      <item>Oglasna ploča-Sanus Vita d.o.o.</item>
    </izvorni_sadrzaj>
    <derivirana_varijabla naziv="DomainObject.Predmet.OstaliListFormatedWithAdressOIB_1">
      <item>Željko Rupčić, OIB 31017026540, B.Adžije 58, 31400 Đakovo</item>
      <item>Oglasna ploča-Sanus Vita d.o.o.</item>
    </derivirana_varijabla>
  </DomainObject.Predmet.OstaliListFormatedWithAdressOIB>
  <DomainObject.Predmet.OstaliListNazivFormated>
    <izvorni_sadrzaj>
      <item>Željko Rupčić</item>
      <item>Oglasna ploča-Sanus Vita d.o.o.</item>
    </izvorni_sadrzaj>
    <derivirana_varijabla naziv="DomainObject.Predmet.OstaliListNazivFormated_1">
      <item>Željko Rupčić</item>
      <item>Oglasna ploča-Sanus Vita d.o.o.</item>
    </derivirana_varijabla>
  </DomainObject.Predmet.OstaliListNazivFormated>
  <DomainObject.Predmet.OstaliListNazivFormatedOIB>
    <izvorni_sadrzaj>
      <item>Željko Rupčić, OIB 31017026540</item>
      <item>Oglasna ploča-Sanus Vita d.o.o.</item>
    </izvorni_sadrzaj>
    <derivirana_varijabla naziv="DomainObject.Predmet.OstaliListNazivFormatedOIB_1">
      <item>Željko Rupčić, OIB 31017026540</item>
      <item>Oglasna ploča-Sanus Vita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 i dr.</izvorni_sadrzaj>
    <derivirana_varijabla naziv="DomainObject.Predmet.StrankaIDrugi_1">FINA OSIJEK i dr.</derivirana_varijabla>
  </DomainObject.Predmet.StrankaIDrugi>
  <DomainObject.Predmet.ProtustrankaIDrugi>
    <izvorni_sadrzaj>SANUS VITA d.o.o. za obavljanje zdravstvene djelatnosti</izvorni_sadrzaj>
    <derivirana_varijabla naziv="DomainObject.Predmet.ProtustrankaIDrugi_1">SANUS VITA d.o.o. za obavljanje zdravstvene djelatnosti</derivirana_varijabla>
  </DomainObject.Predmet.ProtustrankaIDrugi>
  <DomainObject.Predmet.StrankaIDrugiAdressOIB>
    <izvorni_sadrzaj>FINA OSIJEK, OIB 85821130368, L. Jagera 1-3, 31 000 Osijek i dr.</izvorni_sadrzaj>
    <derivirana_varijabla naziv="DomainObject.Predmet.StrankaIDrugiAdressOIB_1">FINA OSIJEK, OIB 85821130368, L. Jagera 1-3, 31 000 Osijek i dr.</derivirana_varijabla>
  </DomainObject.Predmet.StrankaIDrugiAdressOIB>
  <DomainObject.Predmet.ProtustrankaIDrugiAdressOIB>
    <izvorni_sadrzaj>SANUS VITA d.o.o. za obavljanje zdravstvene djelatnosti, OIB 61590368933, Gajeva 2, Đakovo</izvorni_sadrzaj>
    <derivirana_varijabla naziv="DomainObject.Predmet.ProtustrankaIDrugiAdressOIB_1">SANUS VITA d.o.o. za obavljanje zdravstvene djelatnosti, OIB 61590368933, Gajeva 2,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SANUS VITA d.o.o. za obavljanje zdravstvene djelatnosti</item>
      <item>FINA OSIJEK</item>
      <item>ŽDO</item>
      <item>Željko Rupčić</item>
      <item>Oglasna ploča-Sanus Vita d.o.o.</item>
    </izvorni_sadrzaj>
    <derivirana_varijabla naziv="DomainObject.Predmet.SudioniciListNaziv_1">
      <item>SANUS VITA d.o.o. za obavljanje zdravstvene djelatnosti</item>
      <item>FINA OSIJEK</item>
      <item>ŽDO</item>
      <item>Željko Rupčić</item>
      <item>Oglasna ploča-Sanus Vita d.o.o.</item>
    </derivirana_varijabla>
  </DomainObject.Predmet.SudioniciListNaziv>
  <DomainObject.Predmet.SudioniciListAdressOIB>
    <izvorni_sadrzaj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izvorni_sadrzaj>
    <derivirana_varijabla naziv="DomainObject.Predmet.SudioniciListAdressOIB_1">
      <item>SANUS VITA d.o.o. za obavljanje zdravstvene djelatnosti, OIB 61590368933, Gajeva 2,Đakovo</item>
      <item>FINA OSIJEK, OIB 85821130368, L. Jagera 1-3,31 000 Osijek</item>
      <item>ŽDO, OIB 52634238587</item>
      <item>Željko Rupčić, OIB 31017026540, B.Adžije 58,31400 Đakovo</item>
      <item>Oglasna ploča-Sanus Vita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61590368933</item>
      <item>, OIB 85821130368</item>
      <item>, OIB 52634238587</item>
      <item>, OIB 31017026540</item>
      <item>, OIB null</item>
    </izvorni_sadrzaj>
    <derivirana_varijabla naziv="DomainObject.Predmet.SudioniciListNazivOIB_1">
      <item>, OIB 61590368933</item>
      <item>, OIB 85821130368</item>
      <item>, OIB 52634238587</item>
      <item>, OIB 31017026540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6792C-C8A9-42AE-AB7E-62F5CB65E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1406</properties:Words>
  <properties:Characters>7602</properties:Characters>
  <properties:Lines>228</properties:Lines>
  <properties:Paragraphs>75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2016-10-14T10:00:00Z</dcterms:created>
  <dc:creator>banka</dc:creator>
  <cp:lastModifiedBy>Danijela Sekulić</cp:lastModifiedBy>
  <cp:lastPrinted>2016-10-14T10:37:00Z</cp:lastPrinted>
  <dcterms:modified xmlns:xsi="http://www.w3.org/2001/XMLSchema-instance" xsi:type="dcterms:W3CDTF">2016-10-14T10:38:00Z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