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321D7" w:rsidR="00A321D7">
        <w:tc>
          <w:tcPr>
            <w:tcW w:type="dxa" w:w="2985"/>
            <w:hideMark/>
          </w:tcPr>
          <w:p w:rsidRDefault="00A321D7" w:rsidR="00A321D7">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321D7" w:rsidR="00A321D7" w:rsidRPr="00A321D7">
            <w:pPr>
              <w:spacing w:after="0"/>
              <w:jc w:val="center"/>
              <w:rPr>
                <w:rFonts w:cs="Times New Roman"/>
              </w:rPr>
            </w:pPr>
            <w:r w:rsidRPr="00A321D7">
              <w:rPr>
                <w:rFonts w:cs="Times New Roman"/>
              </w:rPr>
              <w:t>Republika Hrvatska</w:t>
            </w:r>
          </w:p>
          <w:p w:rsidRDefault="00A321D7" w:rsidR="00A321D7" w:rsidRPr="00A321D7">
            <w:pPr>
              <w:spacing w:after="0"/>
              <w:jc w:val="center"/>
              <w:rPr>
                <w:rFonts w:cs="Times New Roman"/>
              </w:rPr>
            </w:pPr>
            <w:r w:rsidRPr="00A321D7">
              <w:rPr>
                <w:rFonts w:cs="Times New Roman"/>
              </w:rPr>
              <w:t>Trgovački sud u Varaždinu</w:t>
            </w:r>
          </w:p>
          <w:p w:rsidRDefault="00A321D7" w:rsidR="00A321D7">
            <w:pPr>
              <w:spacing w:lineRule="auto" w:line="276" w:after="0"/>
              <w:jc w:val="center"/>
              <w:rPr>
                <w:rFonts w:cs="Times New Roman"/>
                <w:lang w:val="en-US"/>
              </w:rPr>
            </w:pPr>
            <w:r w:rsidRPr="00A321D7">
              <w:rPr>
                <w:rFonts w:cs="Times New Roman"/>
              </w:rPr>
              <w:t>Varaždin, Braće Radić 2</w:t>
            </w:r>
          </w:p>
        </w:tc>
      </w:tr>
    </w:tbl>
    <w:p w14:textId="ef6cdf8" w14:paraId="ef6cdf8" w:rsidRDefault="00A321D7" w:rsidP="00A321D7" w:rsidR="00A321D7">
      <w:pPr>
        <w:spacing w:after="0"/>
        <w:jc w:val="both"/>
        <w15:collapsed w:val="false"/>
        <w:rPr>
          <w:rFonts w:hAnsiTheme="minorHAnsi" w:asciiTheme="minorHAnsi"/>
          <w:sz w:val="22"/>
          <w:szCs w:val="22"/>
        </w:rPr>
      </w:pPr>
    </w:p>
    <w:p w:rsidRDefault="00A321D7" w:rsidP="00A321D7" w:rsidR="00A321D7">
      <w:pPr>
        <w:pStyle w:val="Zaglavlje"/>
        <w:spacing w:after="0"/>
        <w:rPr>
          <w:rStyle w:val="PozadinaSvijetloCrvena"/>
          <w:rFonts w:cs="Times New Roman"/>
        </w:rPr>
      </w:pPr>
      <w:r>
        <w:rPr>
          <w:rFonts w:cs="Times New Roman" w:eastAsia="Times New Roman"/>
          <w:bCs/>
          <w:lang w:eastAsia="hr-HR"/>
        </w:rPr>
        <w:t xml:space="preserve">                                                                                               </w:t>
      </w:r>
      <w:r w:rsidRPr="00A321D7">
        <w:rPr>
          <w:rStyle w:val="PozadinaSvijetloCrvena"/>
          <w:rFonts w:cs="Times New Roman"/>
          <w:shd w:fill="auto" w:color="auto" w:val="clear"/>
        </w:rPr>
        <w:t>Poslovni broj: 3 Stž-6/2018-4</w:t>
      </w:r>
    </w:p>
    <w:p w:rsidRDefault="00A321D7" w:rsidP="00A321D7" w:rsidR="00A321D7">
      <w:pPr>
        <w:pStyle w:val="Zaglavlje"/>
        <w:spacing w:after="0"/>
        <w:rPr>
          <w:rFonts w:hAnsiTheme="minorHAnsi" w:asciiTheme="minorHAnsi"/>
          <w:sz w:val="22"/>
          <w:szCs w:val="22"/>
        </w:rPr>
      </w:pPr>
    </w:p>
    <w:p w:rsidRDefault="00A321D7" w:rsidP="00A321D7" w:rsidR="00A321D7">
      <w:pPr>
        <w:spacing w:after="0"/>
        <w:jc w:val="both"/>
        <w:rPr>
          <w:rFonts w:cs="Times New Roman" w:eastAsia="Times New Roman"/>
          <w:bCs/>
          <w:lang w:eastAsia="hr-HR"/>
        </w:rPr>
      </w:pPr>
    </w:p>
    <w:p w:rsidRDefault="00A321D7" w:rsidP="00A321D7" w:rsidR="00A321D7">
      <w:pPr>
        <w:spacing w:after="0"/>
        <w:rPr>
          <w:rFonts w:cs="Times New Roman" w:eastAsia="Times New Roman"/>
          <w:bCs/>
          <w:lang w:eastAsia="hr-HR"/>
        </w:rPr>
      </w:pPr>
    </w:p>
    <w:p w:rsidRDefault="00A321D7" w:rsidP="00A321D7" w:rsidR="00A321D7">
      <w:pPr>
        <w:spacing w:after="0"/>
        <w:jc w:val="center"/>
        <w:rPr>
          <w:rFonts w:cs="Times New Roman"/>
        </w:rPr>
      </w:pPr>
      <w:r>
        <w:rPr>
          <w:rFonts w:cs="Times New Roman"/>
        </w:rPr>
        <w:t>U   I M E   R E P U B L I K E   H R V A T S K E</w:t>
      </w:r>
    </w:p>
    <w:p w:rsidRDefault="00A321D7" w:rsidP="00A321D7" w:rsidR="00A321D7">
      <w:pPr>
        <w:spacing w:after="0"/>
        <w:jc w:val="center"/>
        <w:rPr>
          <w:rFonts w:cs="Times New Roman"/>
        </w:rPr>
      </w:pPr>
    </w:p>
    <w:p w:rsidRDefault="00A321D7" w:rsidP="00A321D7" w:rsidR="00A321D7">
      <w:pPr>
        <w:spacing w:after="0"/>
        <w:jc w:val="center"/>
        <w:rPr>
          <w:rFonts w:cs="Times New Roman"/>
        </w:rPr>
      </w:pPr>
      <w:r>
        <w:rPr>
          <w:rFonts w:cs="Times New Roman"/>
        </w:rPr>
        <w:t>R J E Š E N J E</w:t>
      </w:r>
    </w:p>
    <w:p w:rsidRDefault="00A321D7" w:rsidP="00A321D7" w:rsidR="00A321D7">
      <w:pPr>
        <w:spacing w:after="0"/>
        <w:jc w:val="center"/>
        <w:rPr>
          <w:rFonts w:cs="Times New Roman"/>
        </w:rPr>
      </w:pPr>
    </w:p>
    <w:p w:rsidRDefault="00A321D7" w:rsidP="00A321D7" w:rsidR="00A321D7">
      <w:pPr>
        <w:spacing w:after="0"/>
        <w:rPr>
          <w:rFonts w:cs="Times New Roman"/>
        </w:rPr>
      </w:pPr>
    </w:p>
    <w:p w:rsidRDefault="00A321D7" w:rsidP="00A321D7" w:rsidR="00A321D7">
      <w:pPr>
        <w:spacing w:after="0"/>
        <w:ind w:firstLine="708"/>
        <w:jc w:val="both"/>
        <w:rPr>
          <w:rFonts w:cs="Times New Roman"/>
        </w:rPr>
      </w:pPr>
      <w:r>
        <w:rPr>
          <w:rFonts w:cs="Times New Roman"/>
        </w:rPr>
        <w:t xml:space="preserve">Trgovački sud u Varaždinu, po sucu toga suda Jasni Lekić, u skraćenom stečajnom postupku nad dužnikom Europska Sigurnosna Agencija društvo s ograničenom odgovornošću za zaštitarske i detektivske djelatnosti, skraćena tvrtka Europska Sigurnosna Agencija d.o.o. Čakovec, Ulica Augusta Cesarca 7 A, OIB: 29984887186, odlučujući temeljem članka 436. stavka 1. Stečajnog zakona (N.N. 71/15 i 104/17, dalje u tekstu: SZ-a) o žalbi dužnika protiv rješenja sudske savjetnice Martine Mašić poslovni broj 9 St-195/18-4 od 20. kolovoza 2018. godine, dana 05. prosinca 2018. godine, </w:t>
      </w:r>
    </w:p>
    <w:p w:rsidRDefault="00A321D7" w:rsidP="00A321D7" w:rsidR="00A321D7">
      <w:pPr>
        <w:spacing w:after="0"/>
        <w:ind w:firstLine="708"/>
        <w:jc w:val="both"/>
        <w:rPr>
          <w:rFonts w:hAnsiTheme="minorHAnsi" w:asciiTheme="minorHAnsi"/>
          <w:sz w:val="22"/>
          <w:szCs w:val="22"/>
        </w:rPr>
      </w:pPr>
    </w:p>
    <w:p w:rsidRDefault="00A321D7" w:rsidP="00A321D7" w:rsidR="00A321D7">
      <w:pPr>
        <w:spacing w:after="0"/>
        <w:ind w:firstLine="708"/>
        <w:jc w:val="both"/>
      </w:pPr>
    </w:p>
    <w:p w:rsidRDefault="00A321D7" w:rsidP="00A321D7" w:rsidR="00A321D7">
      <w:pPr>
        <w:spacing w:after="0"/>
        <w:jc w:val="center"/>
        <w:rPr>
          <w:rFonts w:cs="Times New Roman"/>
        </w:rPr>
      </w:pPr>
      <w:r>
        <w:rPr>
          <w:rFonts w:cs="Times New Roman"/>
        </w:rPr>
        <w:t>r i j e š i o   j e</w:t>
      </w:r>
    </w:p>
    <w:p w:rsidRDefault="00A321D7" w:rsidP="00A321D7" w:rsidR="00A321D7">
      <w:pPr>
        <w:spacing w:after="0"/>
        <w:jc w:val="center"/>
        <w:rPr>
          <w:rFonts w:cs="Times New Roman"/>
        </w:rPr>
      </w:pPr>
    </w:p>
    <w:p w:rsidRDefault="00A321D7" w:rsidP="00A321D7" w:rsidR="00A321D7">
      <w:pPr>
        <w:spacing w:after="0"/>
        <w:jc w:val="both"/>
        <w:rPr>
          <w:rFonts w:cs="Times New Roman"/>
        </w:rPr>
      </w:pPr>
      <w:r>
        <w:rPr>
          <w:rFonts w:cs="Times New Roman"/>
        </w:rPr>
        <w:tab/>
        <w:t>Uvažava se žalba dužnika od 3. rujna 2018., te se preinačuje rješenje ovog suda broj 9 St-195/2018-4 od 20. kolovoza 2018. i rješava:</w:t>
      </w:r>
    </w:p>
    <w:p w:rsidRDefault="00A321D7" w:rsidP="00A321D7" w:rsidR="00A321D7">
      <w:pPr>
        <w:pStyle w:val="Odlomakpopisa"/>
        <w:spacing w:after="0"/>
        <w:ind w:firstLine="0" w:left="720"/>
        <w:rPr>
          <w:rFonts w:cs="Times New Roman"/>
        </w:rPr>
      </w:pPr>
      <w:r>
        <w:rPr>
          <w:rFonts w:cs="Times New Roman"/>
        </w:rPr>
        <w:t>"Obustavlja se skraćeni stečajni postupak nad dužnikom Europska Sigurnosna Agencija d.o.o. Čakovec, Ulica Augusta Cesarca 7 A, OIB: 29984887186, te se ukidaju sve provedene radnje.</w:t>
      </w:r>
    </w:p>
    <w:p w:rsidRDefault="00A321D7" w:rsidP="00A321D7" w:rsidR="00A321D7">
      <w:pPr>
        <w:pStyle w:val="ListaeSPIS"/>
        <w:numPr>
          <w:ilvl w:val="0"/>
          <w:numId w:val="0"/>
        </w:numPr>
        <w:tabs>
          <w:tab w:pos="708" w:val="left"/>
        </w:tabs>
        <w:spacing w:after="0"/>
        <w:ind w:left="720"/>
        <w:rPr>
          <w:rFonts w:cs="Times New Roman"/>
        </w:rPr>
      </w:pPr>
    </w:p>
    <w:p w:rsidRDefault="00A321D7" w:rsidP="00A321D7" w:rsidR="00A321D7">
      <w:pPr>
        <w:pStyle w:val="ListaeSPIS"/>
        <w:numPr>
          <w:ilvl w:val="0"/>
          <w:numId w:val="0"/>
        </w:numPr>
        <w:tabs>
          <w:tab w:pos="708" w:val="left"/>
        </w:tabs>
        <w:spacing w:after="0"/>
        <w:ind w:left="720"/>
        <w:rPr>
          <w:rFonts w:cs="Times New Roman"/>
        </w:rPr>
      </w:pPr>
    </w:p>
    <w:p w:rsidRDefault="00A321D7" w:rsidP="00A321D7" w:rsidR="00A321D7">
      <w:pPr>
        <w:spacing w:after="0"/>
        <w:jc w:val="center"/>
        <w:rPr>
          <w:rFonts w:cs="Times New Roman"/>
        </w:rPr>
      </w:pPr>
      <w:r>
        <w:rPr>
          <w:rFonts w:cs="Times New Roman"/>
        </w:rPr>
        <w:t>Obrazloženje</w:t>
      </w:r>
    </w:p>
    <w:p w:rsidRDefault="00A321D7" w:rsidP="00A321D7" w:rsidR="00A321D7">
      <w:pPr>
        <w:spacing w:after="0"/>
        <w:jc w:val="both"/>
        <w:rPr>
          <w:rFonts w:cs="Times New Roman"/>
        </w:rPr>
      </w:pPr>
    </w:p>
    <w:p w:rsidRDefault="00A321D7" w:rsidP="00A321D7" w:rsidR="00A321D7">
      <w:pPr>
        <w:spacing w:after="0"/>
        <w:ind w:firstLine="708"/>
        <w:jc w:val="both"/>
        <w:rPr>
          <w:rFonts w:cs="Times New Roman"/>
          <w:color w:themeColor="text1" w:val="000000"/>
        </w:rPr>
      </w:pPr>
      <w:r>
        <w:rPr>
          <w:rFonts w:cs="Times New Roman"/>
        </w:rPr>
        <w:t xml:space="preserve">U povodu prijedloga Fine Zagreb, Podružnica Varaždin od 29. svibnja 2018. donijeto je rješenje broj 9 St-195/2018-4 od 20. kolovoza 2018., kojim se otvara stečajni postupak </w:t>
      </w:r>
      <w:r>
        <w:rPr>
          <w:rFonts w:cs="Times New Roman"/>
          <w:color w:themeColor="text1" w:val="000000"/>
        </w:rPr>
        <w:t xml:space="preserve">nad stečajnim dužnikom </w:t>
      </w:r>
      <w:r>
        <w:rPr>
          <w:rFonts w:cs="Times New Roman"/>
        </w:rPr>
        <w:t>Europska Sigurnosna Agencija d.o.o. Čakovec, Ulica Augusta Cesarca 7 A, OIB: 29984887186</w:t>
      </w:r>
      <w:r>
        <w:rPr>
          <w:rFonts w:cs="Times New Roman"/>
          <w:color w:themeColor="text1" w:val="000000"/>
        </w:rPr>
        <w:t xml:space="preserve">, s danom 20. kolovoza 2018., te se zaključuje stečajni postupak nad stečajnim dužnikom, te je odlučeno da će se nakon pravomoćnosti toga rješenja stečajni dužnik brisati iz sudskog registra. Citirano rješenje objavljeno je na e-Oglasnoj ploči suda dana 20. kolovoza 2018. </w:t>
      </w:r>
    </w:p>
    <w:p w:rsidRDefault="00A321D7" w:rsidP="00A321D7" w:rsidR="00A321D7">
      <w:pPr>
        <w:spacing w:after="0"/>
        <w:jc w:val="both"/>
        <w:rPr>
          <w:rFonts w:cs="Times New Roman"/>
          <w:color w:themeColor="text1" w:val="000000"/>
        </w:rPr>
      </w:pPr>
    </w:p>
    <w:p w:rsidRDefault="00A321D7" w:rsidP="00A321D7" w:rsidR="00A321D7">
      <w:pPr>
        <w:spacing w:after="0"/>
        <w:ind w:firstLine="708"/>
        <w:jc w:val="both"/>
        <w:rPr>
          <w:rFonts w:cs="Times New Roman"/>
          <w:color w:themeColor="text1" w:val="000000"/>
        </w:rPr>
      </w:pPr>
      <w:r>
        <w:rPr>
          <w:rFonts w:cs="Times New Roman"/>
          <w:color w:themeColor="text1" w:val="000000"/>
        </w:rPr>
        <w:t xml:space="preserve">Iz obrazloženja pobijanog rješenja proizlazi da je sud proveo postupak po zahtjevu za provedbu skraćenog stečajnog postupka Fine Zagreb, Podružnica Varaždin s obzirom na činjenicu da su bile ispunjene pretpostavke iz čl. 428. SZ-a, te je objavio oglas na e-Oglasnoj ploči suda sukladno odredbi čl. 430. SZ-a, a kako u roku propisanom odredbom čl. 431. st. 1. </w:t>
      </w:r>
      <w:r>
        <w:rPr>
          <w:rFonts w:cs="Times New Roman"/>
          <w:color w:themeColor="text1" w:val="000000"/>
        </w:rPr>
        <w:lastRenderedPageBreak/>
        <w:t>SZ-a osoba ovlaštena za zastupanje dužnika nije podnijela javnobilježnički ovjereni prokazni popis imovine i obveza dužnika, te kako niti jedan vjerovnik nije u propisanom roku od 45 dana od objave oglasa predložio otvaranje stečajnog postupka nad dužnikom i nije predujmio sredstava za pokriće toga postupka, sud je sukladno odredbi čl. 431. i 432. SZ-a donio rješenje o otvaranju i zaključenju skraćenog stečajnog postupka nad stečajnim dužnikom.</w:t>
      </w:r>
    </w:p>
    <w:p w:rsidRDefault="00A321D7" w:rsidP="00A321D7" w:rsidR="00A321D7">
      <w:pPr>
        <w:spacing w:after="0"/>
        <w:ind w:firstLine="708"/>
        <w:jc w:val="both"/>
        <w:rPr>
          <w:rFonts w:cs="Times New Roman"/>
          <w:color w:themeColor="text1" w:val="000000"/>
        </w:rPr>
      </w:pPr>
    </w:p>
    <w:p w:rsidRDefault="00A321D7" w:rsidP="00A321D7" w:rsidR="00A321D7">
      <w:pPr>
        <w:spacing w:after="0"/>
        <w:ind w:firstLine="708"/>
        <w:jc w:val="both"/>
        <w:rPr>
          <w:rFonts w:cs="Times New Roman"/>
        </w:rPr>
      </w:pPr>
      <w:r>
        <w:rPr>
          <w:rFonts w:cs="Times New Roman"/>
          <w:color w:themeColor="text1" w:val="000000"/>
        </w:rPr>
        <w:t xml:space="preserve">Stečajni dužnik je dana 3. rujna 2018. uložio žalbu protiv navedenog rješenja, navodeći da iz Očevidnika o redoslijedu plaćanja kojeg je dostavio uz žalbu, proizlazi da u trenutku donošenja rješenja dužnik nije bio u blokadi, te </w:t>
      </w:r>
      <w:r>
        <w:rPr>
          <w:rFonts w:cs="Times New Roman"/>
        </w:rPr>
        <w:t>predlaže obustavu skraćenog stečajnog postupka.</w:t>
      </w:r>
    </w:p>
    <w:p w:rsidRDefault="00A321D7" w:rsidP="00A321D7" w:rsidR="00A321D7">
      <w:pPr>
        <w:spacing w:after="0"/>
        <w:ind w:firstLine="708"/>
        <w:jc w:val="both"/>
        <w:rPr>
          <w:rFonts w:cs="Times New Roman"/>
        </w:rPr>
      </w:pPr>
    </w:p>
    <w:p w:rsidRDefault="00A321D7" w:rsidP="00A321D7" w:rsidR="00A321D7">
      <w:pPr>
        <w:spacing w:after="0"/>
        <w:ind w:firstLine="708"/>
        <w:jc w:val="both"/>
        <w:rPr>
          <w:rFonts w:cs="Times New Roman"/>
        </w:rPr>
      </w:pPr>
      <w:r>
        <w:rPr>
          <w:rFonts w:cs="Times New Roman"/>
        </w:rPr>
        <w:t>Iz uvida u Očevidnik o redoslijedu plaćanja sa obračunatom kamatom Financijske agencije od 3. rujna 2018. dostavljenog uz žalbu, proizlazi da je stanje  blokade stečajnog dužnika 0,00 kn i to na dan 3. rujna 2018., dakle nakon donošenja rješenja od 20.kolovoza 2018.</w:t>
      </w:r>
    </w:p>
    <w:p w:rsidRDefault="00A321D7" w:rsidP="00A321D7" w:rsidR="00A321D7">
      <w:pPr>
        <w:spacing w:after="0"/>
        <w:ind w:firstLine="708"/>
        <w:jc w:val="both"/>
        <w:rPr>
          <w:rFonts w:cs="Times New Roman"/>
        </w:rPr>
      </w:pPr>
    </w:p>
    <w:p w:rsidRDefault="00A321D7" w:rsidP="00A321D7" w:rsidR="00A321D7">
      <w:pPr>
        <w:spacing w:after="0"/>
        <w:ind w:firstLine="708"/>
        <w:jc w:val="both"/>
        <w:rPr>
          <w:rFonts w:cs="Times New Roman"/>
        </w:rPr>
      </w:pPr>
      <w:r>
        <w:rPr>
          <w:rFonts w:cs="Times New Roman"/>
        </w:rPr>
        <w:t>Radi odlučivanja o žalbi dužnika</w:t>
      </w:r>
      <w:r>
        <w:t xml:space="preserve"> </w:t>
      </w:r>
      <w:r>
        <w:rPr>
          <w:rFonts w:cs="Times New Roman"/>
        </w:rPr>
        <w:t xml:space="preserve">na rješenje o otvaranju i istovremenom zaključenju  stečajnog postupka, sud je zatražio od Fine Podružnica Čakovec da dostavi podatak o blokadi žiro-računa dužnika na dan donošenja rješenja  broj  9 St-195/18-4 od 20. kolovoza 2018., te na dan dostave podataka. </w:t>
      </w:r>
    </w:p>
    <w:p w:rsidRDefault="00A321D7" w:rsidP="00A321D7" w:rsidR="00A321D7">
      <w:pPr>
        <w:spacing w:after="0"/>
        <w:ind w:firstLine="708"/>
        <w:jc w:val="both"/>
        <w:rPr>
          <w:rFonts w:cs="Times New Roman"/>
        </w:rPr>
      </w:pPr>
    </w:p>
    <w:p w:rsidRDefault="00A321D7" w:rsidP="00A321D7" w:rsidR="00A321D7">
      <w:pPr>
        <w:spacing w:after="0"/>
        <w:ind w:firstLine="708"/>
        <w:jc w:val="both"/>
        <w:rPr>
          <w:rFonts w:cs="Times New Roman"/>
        </w:rPr>
      </w:pPr>
      <w:r>
        <w:rPr>
          <w:rFonts w:cs="Times New Roman"/>
        </w:rPr>
        <w:t xml:space="preserve">Financijska agencija Podružnica Varaždin dostavila je očitovanje zaprimljeno 1. listopada 2018. u kojem navodi da je stečajni dužnik bio neprekidno u blokadi od 29. siječnja 2018. do 16. srpnja 2018., te da na dan donošenja rješenja broj 9 St-195/18-4 od 20. kolovoza 2018., te na dan dostave podataka, nije bio u blokadi, a što je vidljivo iz Očevidnika o danima insolventnosti. </w:t>
      </w:r>
    </w:p>
    <w:p w:rsidRDefault="00A321D7" w:rsidP="00A321D7" w:rsidR="00A321D7">
      <w:pPr>
        <w:spacing w:after="0"/>
        <w:ind w:firstLine="708"/>
        <w:jc w:val="both"/>
        <w:rPr>
          <w:rFonts w:cs="Times New Roman"/>
        </w:rPr>
      </w:pPr>
    </w:p>
    <w:p w:rsidRDefault="00A321D7" w:rsidP="00A321D7" w:rsidR="00A321D7">
      <w:pPr>
        <w:spacing w:after="0"/>
        <w:ind w:firstLine="708"/>
        <w:jc w:val="both"/>
        <w:rPr>
          <w:rFonts w:cs="Times New Roman"/>
        </w:rPr>
      </w:pPr>
      <w:r>
        <w:rPr>
          <w:rFonts w:cs="Times New Roman"/>
        </w:rPr>
        <w:t>Iz naprijed navedenog proizlazi da kod dužnika više nije ostvarena pretpostavka iz članka 428. stavka 1. točke 2. SZ-a, slijedom čega kod stečajnog dužnika više ne postoji stečajni razlog nesposobnosti za plaćanje te kako dužnik više nema neizvršene osnove za plaćanje, valjalo je ovaj postupak obustaviti.</w:t>
      </w:r>
    </w:p>
    <w:p w:rsidRDefault="00A321D7" w:rsidP="00A321D7" w:rsidR="00A321D7">
      <w:pPr>
        <w:spacing w:after="0"/>
        <w:jc w:val="both"/>
        <w:rPr>
          <w:rFonts w:cs="Times New Roman"/>
        </w:rPr>
      </w:pPr>
    </w:p>
    <w:p w:rsidRDefault="00A321D7" w:rsidP="00A321D7" w:rsidR="00A321D7">
      <w:pPr>
        <w:spacing w:after="0"/>
        <w:ind w:firstLine="708"/>
        <w:jc w:val="both"/>
        <w:rPr>
          <w:rFonts w:cs="Times New Roman"/>
        </w:rPr>
      </w:pPr>
      <w:r>
        <w:rPr>
          <w:rFonts w:cs="Times New Roman"/>
        </w:rPr>
        <w:t>Sukladno odredbi članka 436. stavka 2. SZ-a sudac pojedinac ovoga suda odlučio je o žalbi dužnika protiv rješenja sudske savjetnice, te je preinačio rješenje i obustavio skraćeni stečajni postupak nad dužnikom Europska Sigurnosna Agencija d.o.o. Čakovec, Ulica Augusta Cesarca 7 A, OIB: 29984887186,  te ukinuo sve provedene radnje.</w:t>
      </w:r>
    </w:p>
    <w:p w:rsidRDefault="00A321D7" w:rsidP="00A321D7" w:rsidR="00A321D7">
      <w:pPr>
        <w:spacing w:after="0"/>
        <w:jc w:val="both"/>
        <w:rPr>
          <w:rFonts w:cs="Times New Roman"/>
          <w:color w:themeColor="text1" w:val="000000"/>
        </w:rPr>
      </w:pPr>
    </w:p>
    <w:p w:rsidRDefault="00A321D7" w:rsidP="00A321D7" w:rsidR="00A321D7">
      <w:pPr>
        <w:spacing w:after="0"/>
        <w:jc w:val="center"/>
        <w:rPr>
          <w:rFonts w:cs="Times New Roman"/>
        </w:rPr>
      </w:pPr>
    </w:p>
    <w:p w:rsidRDefault="00A321D7" w:rsidP="00A321D7" w:rsidR="00A321D7">
      <w:pPr>
        <w:spacing w:after="0"/>
        <w:jc w:val="center"/>
        <w:rPr>
          <w:rFonts w:cs="Times New Roman"/>
        </w:rPr>
      </w:pPr>
      <w:r>
        <w:rPr>
          <w:rFonts w:cs="Times New Roman"/>
        </w:rPr>
        <w:t>Varaždin, 5. prosinca 2018.</w:t>
      </w:r>
    </w:p>
    <w:p w:rsidRDefault="00A321D7" w:rsidP="00A321D7" w:rsidR="00A321D7">
      <w:pPr>
        <w:spacing w:after="0"/>
        <w:jc w:val="center"/>
        <w:rPr>
          <w:rFonts w:cs="Times New Roman"/>
        </w:rPr>
      </w:pPr>
    </w:p>
    <w:p w:rsidRDefault="00A321D7" w:rsidP="00A321D7" w:rsidR="00A321D7">
      <w:pPr>
        <w:spacing w:after="0"/>
        <w:jc w:val="center"/>
        <w:rPr>
          <w:rFonts w:cs="Times New Roman"/>
        </w:rPr>
      </w:pPr>
    </w:p>
    <w:p w:rsidRDefault="00A321D7" w:rsidP="00A321D7" w:rsidR="00A321D7">
      <w:pPr>
        <w:pStyle w:val="Bezproreda"/>
        <w:spacing w:after="0"/>
      </w:pPr>
      <w:r>
        <w:tab/>
      </w:r>
      <w:r>
        <w:tab/>
      </w:r>
      <w:r>
        <w:tab/>
      </w:r>
      <w:r>
        <w:tab/>
      </w:r>
      <w:r>
        <w:tab/>
      </w:r>
      <w:r>
        <w:tab/>
        <w:t xml:space="preserve">                                         Sudac:</w:t>
      </w:r>
    </w:p>
    <w:p w:rsidRDefault="00A321D7" w:rsidP="00A321D7" w:rsidR="00A321D7">
      <w:pPr>
        <w:pStyle w:val="Bezproreda"/>
        <w:spacing w:after="0"/>
      </w:pPr>
    </w:p>
    <w:p w:rsidRDefault="00A321D7" w:rsidP="00A321D7" w:rsidR="00A321D7">
      <w:pPr>
        <w:pStyle w:val="Bezproreda"/>
        <w:spacing w:after="0"/>
      </w:pPr>
      <w:r>
        <w:tab/>
      </w:r>
      <w:r>
        <w:tab/>
      </w:r>
      <w:r>
        <w:tab/>
      </w:r>
      <w:r>
        <w:tab/>
      </w:r>
      <w:r>
        <w:tab/>
      </w:r>
      <w:r>
        <w:tab/>
        <w:t xml:space="preserve">                                  Jasna Lekić, v. r.</w:t>
      </w:r>
    </w:p>
    <w:p w:rsidRDefault="00A321D7" w:rsidP="00A321D7" w:rsidR="00A321D7">
      <w:pPr>
        <w:pStyle w:val="Bezproreda"/>
        <w:spacing w:after="0"/>
      </w:pPr>
    </w:p>
    <w:p w:rsidRDefault="00A321D7" w:rsidP="00A321D7" w:rsidR="00A321D7">
      <w:pPr>
        <w:pStyle w:val="Bezproreda"/>
        <w:spacing w:after="0"/>
      </w:pPr>
    </w:p>
    <w:p w:rsidRDefault="00A321D7" w:rsidP="00A321D7" w:rsidR="00A321D7">
      <w:pPr>
        <w:spacing w:after="0"/>
        <w:ind w:firstLine="708" w:left="3540"/>
        <w:jc w:val="center"/>
        <w:rPr>
          <w:rFonts w:cs="Times New Roman"/>
        </w:rPr>
      </w:pPr>
      <w:r>
        <w:rPr>
          <w:rFonts w:cs="Times New Roman"/>
        </w:rPr>
        <w:t xml:space="preserve">               Za točnost otpravka-ovlašteni službenik:</w:t>
      </w:r>
    </w:p>
    <w:p w:rsidRDefault="00A321D7" w:rsidP="00A321D7" w:rsidR="00A321D7">
      <w:pPr>
        <w:spacing w:after="0"/>
        <w:ind w:firstLine="708" w:left="3540"/>
        <w:jc w:val="center"/>
        <w:rPr>
          <w:rFonts w:cs="Times New Roman"/>
        </w:rPr>
      </w:pPr>
    </w:p>
    <w:p w:rsidRDefault="00A321D7" w:rsidP="00A321D7" w:rsidR="00A321D7">
      <w:pPr>
        <w:spacing w:after="0"/>
        <w:rPr>
          <w:rFonts w:cs="Times New Roman"/>
        </w:rPr>
      </w:pPr>
    </w:p>
    <w:p w:rsidRDefault="00A321D7" w:rsidP="00A321D7" w:rsidR="00A321D7">
      <w:pPr>
        <w:spacing w:after="0"/>
        <w:rPr>
          <w:rFonts w:cs="Times New Roman"/>
        </w:rPr>
      </w:pPr>
      <w:r>
        <w:rPr>
          <w:rFonts w:cs="Times New Roman"/>
        </w:rPr>
        <w:lastRenderedPageBreak/>
        <w:tab/>
      </w:r>
      <w:r>
        <w:rPr>
          <w:rFonts w:cs="Times New Roman"/>
        </w:rPr>
        <w:tab/>
      </w:r>
      <w:r>
        <w:rPr>
          <w:rFonts w:cs="Times New Roman"/>
        </w:rPr>
        <w:tab/>
      </w:r>
      <w:r>
        <w:rPr>
          <w:rFonts w:cs="Times New Roman"/>
        </w:rPr>
        <w:tab/>
      </w:r>
      <w:r>
        <w:rPr>
          <w:rFonts w:cs="Times New Roman"/>
        </w:rPr>
        <w:tab/>
      </w:r>
    </w:p>
    <w:p w:rsidRDefault="00A321D7" w:rsidP="00A321D7" w:rsidR="00A321D7">
      <w:pPr>
        <w:spacing w:after="0"/>
        <w:ind w:firstLine="709"/>
        <w:jc w:val="both"/>
        <w:rPr>
          <w:rFonts w:cs="Times New Roman"/>
        </w:rPr>
      </w:pPr>
      <w:r>
        <w:rPr>
          <w:rFonts w:cs="Times New Roman"/>
        </w:rPr>
        <w:t>UPUTA O PRAVNOM LIJEKU:</w:t>
      </w:r>
    </w:p>
    <w:p w:rsidRDefault="00A321D7" w:rsidP="00A321D7" w:rsidR="00A321D7">
      <w:pPr>
        <w:spacing w:after="0"/>
        <w:ind w:firstLine="709"/>
        <w:jc w:val="both"/>
        <w:rPr>
          <w:rFonts w:cs="Times New Roman"/>
        </w:rPr>
      </w:pPr>
    </w:p>
    <w:p w:rsidRDefault="00A321D7" w:rsidP="00A321D7" w:rsidR="00A321D7">
      <w:pPr>
        <w:spacing w:after="0"/>
        <w:ind w:firstLine="709"/>
        <w:jc w:val="both"/>
        <w:rPr>
          <w:rFonts w:cs="Times New Roman"/>
        </w:rPr>
      </w:pPr>
      <w:r>
        <w:rPr>
          <w:rFonts w:cs="Times New Roman"/>
        </w:rPr>
        <w:t xml:space="preserve">Protiv ovoga rješenja može se podnijeti žalba u roku od osam dana, a nakon isteka osam dana od njegove objave na e-oglasnoj ploči suda, pisanim putem u tri primjerka, ovome sudu, a o žalbi odlučuje Visoki trgovački sud Republike Hrvatske (čl. 436. st. 2. SZ-a). </w:t>
      </w:r>
    </w:p>
    <w:p w:rsidRDefault="00A321D7" w:rsidP="00A321D7" w:rsidR="00A321D7">
      <w:pPr>
        <w:spacing w:after="0"/>
        <w:jc w:val="both"/>
        <w:rPr>
          <w:rFonts w:cs="Times New Roman"/>
        </w:rPr>
      </w:pPr>
    </w:p>
    <w:p w:rsidRDefault="00A321D7" w:rsidP="00A321D7" w:rsidR="00A321D7">
      <w:pPr>
        <w:spacing w:after="0"/>
        <w:jc w:val="both"/>
        <w:rPr>
          <w:rFonts w:cs="Times New Roman"/>
        </w:rPr>
      </w:pPr>
    </w:p>
    <w:p w:rsidRDefault="00A321D7" w:rsidP="00A321D7" w:rsidR="00A321D7">
      <w:pPr>
        <w:spacing w:after="0"/>
        <w:jc w:val="both"/>
        <w:rPr>
          <w:rFonts w:cs="Times New Roman"/>
        </w:rPr>
      </w:pPr>
    </w:p>
    <w:p w:rsidRDefault="00A321D7" w:rsidP="00A321D7" w:rsidR="00A321D7">
      <w:pPr>
        <w:spacing w:after="0"/>
        <w:jc w:val="both"/>
        <w:rPr>
          <w:rFonts w:cs="Times New Roman"/>
        </w:rPr>
      </w:pPr>
      <w:r>
        <w:rPr>
          <w:rFonts w:cs="Times New Roman"/>
        </w:rPr>
        <w:t>DNA:</w:t>
      </w:r>
    </w:p>
    <w:p w:rsidRDefault="00A321D7" w:rsidP="00A321D7" w:rsidR="00A321D7">
      <w:pPr>
        <w:pStyle w:val="Odlomakpopisa"/>
        <w:numPr>
          <w:ilvl w:val="0"/>
          <w:numId w:val="48"/>
        </w:numPr>
        <w:spacing w:after="0"/>
        <w:contextualSpacing/>
        <w:rPr>
          <w:rFonts w:cs="Times New Roman"/>
        </w:rPr>
      </w:pPr>
      <w:r>
        <w:rPr>
          <w:rFonts w:cs="Times New Roman"/>
        </w:rPr>
        <w:t>žalitelj Europska Sigurnosna Agencija d.o.o. Čakovec, Ulica Augusta Cesarca 7 A</w:t>
      </w:r>
    </w:p>
    <w:p w:rsidRDefault="00A321D7" w:rsidP="00A321D7" w:rsidR="00A321D7">
      <w:pPr>
        <w:pStyle w:val="Odlomakpopisa"/>
        <w:numPr>
          <w:ilvl w:val="0"/>
          <w:numId w:val="48"/>
        </w:numPr>
        <w:tabs>
          <w:tab w:pos="708" w:val="left"/>
        </w:tabs>
        <w:spacing w:after="0"/>
        <w:contextualSpacing/>
        <w:rPr>
          <w:rFonts w:cs="Times New Roman"/>
        </w:rPr>
      </w:pPr>
      <w:r>
        <w:rPr>
          <w:rFonts w:cs="Times New Roman"/>
        </w:rPr>
        <w:t>Fina Podružnica Varaždin</w:t>
      </w:r>
    </w:p>
    <w:p w:rsidRDefault="00A321D7" w:rsidP="00A321D7" w:rsidR="00A321D7">
      <w:pPr>
        <w:pStyle w:val="Odlomakpopisa"/>
        <w:numPr>
          <w:ilvl w:val="0"/>
          <w:numId w:val="48"/>
        </w:numPr>
        <w:tabs>
          <w:tab w:pos="708" w:val="left"/>
        </w:tabs>
        <w:spacing w:after="0"/>
        <w:contextualSpacing/>
        <w:rPr>
          <w:rFonts w:cs="Times New Roman"/>
        </w:rPr>
      </w:pPr>
      <w:r>
        <w:rPr>
          <w:rFonts w:cs="Times New Roman"/>
        </w:rPr>
        <w:t>na spis br. St-195/18</w:t>
      </w:r>
    </w:p>
    <w:p w:rsidRDefault="00A321D7" w:rsidP="00A321D7" w:rsidR="00A321D7">
      <w:pPr>
        <w:pStyle w:val="Odlomakpopisa"/>
        <w:numPr>
          <w:ilvl w:val="0"/>
          <w:numId w:val="48"/>
        </w:numPr>
        <w:tabs>
          <w:tab w:pos="708" w:val="left"/>
        </w:tabs>
        <w:spacing w:after="0"/>
        <w:contextualSpacing/>
        <w:rPr>
          <w:rFonts w:cs="Times New Roman"/>
        </w:rPr>
      </w:pPr>
      <w:r>
        <w:rPr>
          <w:rFonts w:cs="Times New Roman"/>
        </w:rPr>
        <w:t xml:space="preserve">e-Oglasna ploča </w:t>
      </w:r>
    </w:p>
    <w:p w:rsidRDefault="00A321D7" w:rsidP="00A321D7" w:rsidR="00A321D7">
      <w:pPr>
        <w:spacing w:after="0"/>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519" w:rsidP="00537B78" w:rsidR="006F0519">
      <w:r>
        <w:separator/>
      </w:r>
    </w:p>
  </w:endnote>
  <w:endnote w:id="0" w:type="continuationSeparator">
    <w:p w:rsidRDefault="006F0519" w:rsidP="00537B78" w:rsidR="006F05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519" w:rsidP="00537B78" w:rsidR="006F0519">
      <w:r>
        <w:separator/>
      </w:r>
    </w:p>
  </w:footnote>
  <w:footnote w:id="0" w:type="continuationSeparator">
    <w:p w:rsidRDefault="006F0519" w:rsidP="00537B78" w:rsidR="006F05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373CB"/>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519"/>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21D7"/>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55274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Stž-6/2018-4</izvorni_sadrzaj>
    <derivirana_varijabla naziv="DomainObject.Oznaka_1">Stž-6/2018-4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Stž-6/2018</izvorni_sadrzaj>
    <derivirana_varijabla naziv="DomainObject.Predmet.OznakaBroj_1">Stž-6/2018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Stž spisu prileži St-195/18 po žalbi</izvorni_sadrzaj>
    <derivirana_varijabla naziv="DomainObject.Predmet.PrimjedbaSuca_1">Stž spisu prileži St-195/18 po žalbi</derivirana_varijabla>
  </DomainObject.Predmet.PrimjedbaSuca>
  <DomainObject.Predmet.PrimjedbaUpisnicara>
    <izvorni_sadrzaj/>
    <derivirana_varijabla naziv="DomainObject.Predmet.PrimjedbaUpisnicara_1"/>
  </DomainObject.Predmet.PrimjedbaUpisnicara>
  <DomainObject.Predmet.ProtustrankaFormated>
    <izvorni_sadrzaj>  Europska Sigurnosna Agencija društvo s ograničenom odgovornošću za zaštitarske i detektivske djelatnosti</izvorni_sadrzaj>
    <derivirana_varijabla naziv="DomainObject.Predmet.ProtustrankaFormated_1">  Europska Sigurnosna Agencija društvo s ograničenom odgovornošću za zaštitarske i detektivske djelatnosti</derivirana_varijabla>
  </DomainObject.Predmet.ProtustrankaFormated>
  <DomainObject.Predmet.ProtustrankaFormatedOIB>
    <izvorni_sadrzaj>  Europska Sigurnosna Agencija društvo s ograničenom odgovornošću za zaštitarske i detektivske djelatnosti, OIB 29984887186</izvorni_sadrzaj>
    <derivirana_varijabla naziv="DomainObject.Predmet.ProtustrankaFormatedOIB_1">  Europska Sigurnosna Agencija društvo s ograničenom odgovornošću za zaštitarske i detektivske djelatnosti, OIB 29984887186</derivirana_varijabla>
  </DomainObject.Predmet.ProtustrankaFormatedOIB>
  <DomainObject.Predmet.ProtustrankaFormatedWithAdress>
    <izvorni_sadrzaj> Europska Sigurnosna Agencija društvo s ograničenom odgovornošću za zaštitarske i detektivske djelatnosti, Ulica Augusta Cesarca 7 A, 40000 Čakovec</izvorni_sadrzaj>
    <derivirana_varijabla naziv="DomainObject.Predmet.ProtustrankaFormatedWithAdress_1"> Europska Sigurnosna Agencija društvo s ograničenom odgovornošću za zaštitarske i detektivske djelatnosti, Ulica Augusta Cesarca 7 A, 40000 Čakovec</derivirana_varijabla>
  </DomainObject.Predmet.ProtustrankaFormatedWithAdress>
  <DomainObject.Predmet.ProtustrankaFormatedWithAdressOIB>
    <izvorni_sadrzaj> Europska Sigurnosna Agencija društvo s ograničenom odgovornošću za zaštitarske i detektivske djelatnosti, OIB 29984887186, Ulica Augusta Cesarca 7 A, 40000 Čakovec</izvorni_sadrzaj>
    <derivirana_varijabla naziv="DomainObject.Predmet.ProtustrankaFormatedWithAdressOIB_1"> Europska Sigurnosna Agencija društvo s ograničenom odgovornošću za zaštitarske i detektivske djelatnosti, OIB 29984887186, Ulica Augusta Cesarca 7 A, 40000 Čakovec</derivirana_varijabla>
  </DomainObject.Predmet.ProtustrankaFormatedWithAdressOIB>
  <DomainObject.Predmet.ProtustrankaWithAdress>
    <izvorni_sadrzaj>Europska Sigurnosna Agencija društvo s ograničenom odgovornošću za zaštitarske i detektivske djelatnosti Ulica Augusta Cesarca 7 A, 40000 Čakovec</izvorni_sadrzaj>
    <derivirana_varijabla naziv="DomainObject.Predmet.ProtustrankaWithAdress_1">Europska Sigurnosna Agencija društvo s ograničenom odgovornošću za zaštitarske i detektivske djelatnosti Ulica Augusta Cesarca 7 A, 40000 Čakovec</derivirana_varijabla>
  </DomainObject.Predmet.ProtustrankaWithAdress>
  <DomainObject.Predmet.ProtustrankaWithAdressOIB>
    <izvorni_sadrzaj>Europska Sigurnosna Agencija društvo s ograničenom odgovornošću za zaštitarske i detektivske djelatnosti, OIB 29984887186, Ulica Augusta Cesarca 7 A, 40000 Čakovec</izvorni_sadrzaj>
    <derivirana_varijabla naziv="DomainObject.Predmet.ProtustrankaWithAdressOIB_1">Europska Sigurnosna Agencija društvo s ograničenom odgovornošću za zaštitarske i detektivske djelatnosti, OIB 29984887186, Ulica Augusta Cesarca 7 A, 40000 Čakovec</derivirana_varijabla>
  </DomainObject.Predmet.ProtustrankaWithAdressOIB>
  <DomainObject.Predmet.ProtustrankaNazivFormated>
    <izvorni_sadrzaj>Europska Sigurnosna Agencija društvo s ograničenom odgovornošću za zaštitarske i detektivske djelatnosti</izvorni_sadrzaj>
    <derivirana_varijabla naziv="DomainObject.Predmet.ProtustrankaNazivFormated_1">Europska Sigurnosna Agencija društvo s ograničenom odgovornošću za zaštitarske i detektivske djelatnosti</derivirana_varijabla>
  </DomainObject.Predmet.ProtustrankaNazivFormated>
  <DomainObject.Predmet.ProtustrankaNazivFormatedOIB>
    <izvorni_sadrzaj>Europska Sigurnosna Agencija društvo s ograničenom odgovornošću za zaštitarske i detektivske djelatnosti, OIB 29984887186</izvorni_sadrzaj>
    <derivirana_varijabla naziv="DomainObject.Predmet.ProtustrankaNazivFormatedOIB_1">Europska Sigurnosna Agencija društvo s ograničenom odgovornošću za zaštitarske i detektivske djelatnosti, OIB 29984887186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Europska Sigurnosna Agencija društvo s ograničenom odgovornošću za zaštitarske i detektivske djelatnosti</item>
    </izvorni_sadrzaj>
    <derivirana_varijabla naziv="DomainObject.Predmet.ProtuStrankaListFormated_1">
      <item>Europska Sigurnosna Agencija društvo s ograničenom odgovornošću za zaštitarske i detektivske djelatnosti</item>
    </derivirana_varijabla>
  </DomainObject.Predmet.ProtuStrankaListFormated>
  <DomainObject.Predmet.ProtuStrankaListFormatedOIB>
    <izvorni_sadrzaj>
      <item>Europska Sigurnosna Agencija društvo s ograničenom odgovornošću za zaštitarske i detektivske djelatnosti, OIB 29984887186</item>
    </izvorni_sadrzaj>
    <derivirana_varijabla naziv="DomainObject.Predmet.ProtuStrankaListFormatedOIB_1">
      <item>Europska Sigurnosna Agencija društvo s ograničenom odgovornošću za zaštitarske i detektivske djelatnosti, OIB 29984887186</item>
    </derivirana_varijabla>
  </DomainObject.Predmet.ProtuStrankaListFormatedOIB>
  <DomainObject.Predmet.ProtuStrankaListFormatedWithAdress>
    <izvorni_sadrzaj>
      <item>Europska Sigurnosna Agencija društvo s ograničenom odgovornošću za zaštitarske i detektivske djelatnosti, Ulica Augusta Cesarca 7 A, 40000 Čakovec</item>
    </izvorni_sadrzaj>
    <derivirana_varijabla naziv="DomainObject.Predmet.ProtuStrankaListFormatedWithAdress_1">
      <item>Europska Sigurnosna Agencija društvo s ograničenom odgovornošću za zaštitarske i detektivske djelatnosti, Ulica Augusta Cesarca 7 A, 40000 Čakovec</item>
    </derivirana_varijabla>
  </DomainObject.Predmet.ProtuStrankaListFormatedWithAdress>
  <DomainObject.Predmet.ProtuStrankaListFormatedWithAdressOIB>
    <izvorni_sadrzaj>
      <item>Europska Sigurnosna Agencija društvo s ograničenom odgovornošću za zaštitarske i detektivske djelatnosti, OIB 29984887186, Ulica Augusta Cesarca 7 A, 40000 Čakovec</item>
    </izvorni_sadrzaj>
    <derivirana_varijabla naziv="DomainObject.Predmet.ProtuStrankaListFormatedWithAdressOIB_1">
      <item>Europska Sigurnosna Agencija društvo s ograničenom odgovornošću za zaštitarske i detektivske djelatnosti, OIB 29984887186, Ulica Augusta Cesarca 7 A, 40000 Čakovec</item>
    </derivirana_varijabla>
  </DomainObject.Predmet.ProtuStrankaListFormatedWithAdressOIB>
  <DomainObject.Predmet.ProtuStrankaListNazivFormated>
    <izvorni_sadrzaj>
      <item>Europska Sigurnosna Agencija društvo s ograničenom odgovornošću za zaštitarske i detektivske djelatnosti</item>
    </izvorni_sadrzaj>
    <derivirana_varijabla naziv="DomainObject.Predmet.ProtuStrankaListNazivFormated_1">
      <item>Europska Sigurnosna Agencija društvo s ograničenom odgovornošću za zaštitarske i detektivske djelatnosti</item>
    </derivirana_varijabla>
  </DomainObject.Predmet.ProtuStrankaListNazivFormated>
  <DomainObject.Predmet.ProtuStrankaListNazivFormatedOIB>
    <izvorni_sadrzaj>
      <item>Europska Sigurnosna Agencija društvo s ograničenom odgovornošću za zaštitarske i detektivske djelatnosti, OIB 29984887186</item>
    </izvorni_sadrzaj>
    <derivirana_varijabla naziv="DomainObject.Predmet.ProtuStrankaListNazivFormatedOIB_1">
      <item>Europska Sigurnosna Agencija društvo s ograničenom odgovornošću za zaštitarske i detektivske djelatnosti, OIB 29984887186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Stž-6/2018-4</izvorni_sadrzaj>
    <derivirana_varijabla naziv="DomainObject.PoslovniBrojDokumenta_1">Stž-6/2018-4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Europska Sigurnosna Agencija društvo s ograničenom odgovornošću za zaštitarske i detektivske djelatnosti</izvorni_sadrzaj>
    <derivirana_varijabla naziv="DomainObject.Predmet.ProtustrankaIDrugi_1">Europska Sigurnosna Agencija društvo s ograničenom odgovornošću za zaštitarske i detektivske djelatnosti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Europska Sigurnosna Agencija društvo s ograničenom odgovornošću za zaštitarske i detektivske djelatnosti, OIB 29984887186, Ulica Augusta Cesarca 7 A, 40000 Čakovec</izvorni_sadrzaj>
    <derivirana_varijabla naziv="DomainObject.Predmet.ProtustrankaIDrugiAdressOIB_1">Europska Sigurnosna Agencija društvo s ograničenom odgovornošću za zaštitarske i detektivske djelatnosti, OIB 29984887186, Ulica Augusta Cesarca 7 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Europska Sigurnosna Agencija društvo s ograničenom odgovornošću za zaštitarske i detektivske djelatnosti</item>
      <item>Sudski registar</item>
    </izvorni_sadrzaj>
    <derivirana_varijabla naziv="DomainObject.Predmet.SudioniciListNaziv_1">
      <item>Financijska agencija</item>
      <item>Europska Sigurnosna Agencija društvo s ograničenom odgovornošću za zaštitarske i detektivske djelatnosti</item>
      <item>Sudski registar</item>
    </derivirana_varijabla>
  </DomainObject.Predmet.SudioniciListNaziv>
  <DomainObject.Predmet.SudioniciListAdressOIB>
    <izvorni_sadrzaj>
      <item>Financijska agencija, OIB 85821130368, A. Cesarca 2,42000 Varaždin</item>
      <item>Europska Sigurnosna Agencija društvo s ograničenom odgovornošću za zaštitarske i detektivske djelatnosti, OIB 29984887186, Ulica Augusta Cesarca 7 A,40000 Čakovec</item>
      <item>Sudski registar</item>
    </izvorni_sadrzaj>
    <derivirana_varijabla naziv="DomainObject.Predmet.SudioniciListAdressOIB_1">
      <item>Financijska agencija, OIB 85821130368, A. Cesarca 2,42000 Varaždin</item>
      <item>Europska Sigurnosna Agencija društvo s ograničenom odgovornošću za zaštitarske i detektivske djelatnosti, OIB 29984887186, Ulica Augusta Cesarca 7 A,40000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St-195/2018</izvorni_sadrzaj>
    <derivirana_varijabla naziv="DomainObject.Predmet.OznakaNizestupanjskogPredmeta_1">St-195/2018</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6423BA-6052-4031-A0ED-873CDAE41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756</properties:Words>
  <properties:Characters>4078</properties:Characters>
  <properties:Lines>112</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2018-12-05T12:13:00Z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Stž-6/2018-4 / Odluka - Rješenje - preinačeno prvostupanjsko rješenje (odluka_Stž-6_2018-4.docx)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