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37de" w14:paraId="4cc37de" w:rsidRDefault="00271732" w:rsidP="005D7BF8" w:rsidR="0027173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732" w:rsidP="005D7BF8" w:rsidR="00271732" w:rsidRPr="00271732">
      <w:pPr>
        <w:pStyle w:val="Bezproreda"/>
        <w:jc w:val="both"/>
        <w:rPr>
          <w:rFonts w:hAnsi="Times New Roman" w:ascii="Times New Roman"/>
          <w:b w:val="false"/>
        </w:rPr>
      </w:pPr>
      <w:r w:rsidRPr="00271732">
        <w:rPr>
          <w:rFonts w:eastAsia="MS Mincho" w:hAnsi="Times New Roman" w:ascii="Times New Roman"/>
          <w:b w:val="false"/>
        </w:rPr>
        <w:t xml:space="preserve">   REPUBLIKA HRVATSKA</w:t>
      </w:r>
    </w:p>
    <w:p w:rsidRDefault="00271732" w:rsidP="005D7BF8" w:rsidR="00271732" w:rsidRPr="00271732">
      <w:pPr>
        <w:pStyle w:val="Bezproreda"/>
        <w:jc w:val="both"/>
        <w:rPr>
          <w:rFonts w:hAnsi="Times New Roman" w:ascii="Times New Roman"/>
          <w:b w:val="false"/>
        </w:rPr>
      </w:pPr>
      <w:r w:rsidRPr="00271732">
        <w:rPr>
          <w:rFonts w:eastAsia="MS Mincho" w:hAnsi="Times New Roman" w:ascii="Times New Roman"/>
          <w:b w:val="false"/>
        </w:rPr>
        <w:t>TRGOVAČKI SUD U RIJECI</w:t>
      </w:r>
    </w:p>
    <w:p w:rsidRDefault="00271732" w:rsidP="005D7BF8" w:rsidR="00271732" w:rsidRPr="0027173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27173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BA0A07" w:rsidRPr="00BA0A07">
        <w:rPr>
          <w:b/>
        </w:rPr>
        <w:t>SALOON REUNION jednostavno društvo s ograničenom odgovornošću za trgovinu i ugostiteljstvo</w:t>
      </w:r>
      <w:r w:rsidR="00981BEB">
        <w:rPr>
          <w:b/>
        </w:rPr>
        <w:t>,</w:t>
      </w:r>
      <w:r w:rsidR="00BA0A07">
        <w:rPr>
          <w:b/>
        </w:rPr>
        <w:t xml:space="preserve"> Crikvenica, Basaričekova 54/H, OIB </w:t>
      </w:r>
      <w:r w:rsidR="00BA0A07" w:rsidRPr="00BA0A07">
        <w:rPr>
          <w:b/>
        </w:rPr>
        <w:t>95495180637</w:t>
      </w:r>
      <w:r w:rsidR="00BA0A07">
        <w:rPr>
          <w:b/>
        </w:rPr>
        <w:t>,</w:t>
      </w:r>
      <w:r w:rsidR="00981BEB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981BEB">
        <w:t>29. rujna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81BEB">
        <w:t>29. rujna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271732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361CD">
        <w:t xml:space="preserve"> </w:t>
      </w:r>
    </w:p>
    <w:p w:rsidRDefault="00EF2B35" w:rsidP="00E02D9E" w:rsidR="00EF2B35">
      <w:pPr>
        <w:ind w:firstLine="708" w:left="1416"/>
        <w:jc w:val="right"/>
      </w:pPr>
    </w:p>
    <w:p w:rsidRDefault="00BD5E8C" w:rsidP="00BD5E8C" w:rsidR="004022B1">
      <w:pPr>
        <w:ind w:firstLine="708" w:left="1416"/>
        <w:jc w:val="right"/>
      </w:pPr>
      <w:r>
        <w:t xml:space="preserve"> </w:t>
      </w:r>
      <w:r w:rsidR="004022B1" w:rsidRPr="00737DD5">
        <w:t xml:space="preserve"> </w:t>
      </w:r>
      <w:r w:rsidR="004022B1"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7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BA0A07">
      <w:t>172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71732"/>
    <w:rsid w:val="00284750"/>
    <w:rsid w:val="002B0C8F"/>
    <w:rsid w:val="002E55A3"/>
    <w:rsid w:val="002E5D12"/>
    <w:rsid w:val="00305D55"/>
    <w:rsid w:val="00322E90"/>
    <w:rsid w:val="00325AF3"/>
    <w:rsid w:val="00335A66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81BEB"/>
    <w:rsid w:val="009861A0"/>
    <w:rsid w:val="00992189"/>
    <w:rsid w:val="009A041A"/>
    <w:rsid w:val="009C2D4C"/>
    <w:rsid w:val="009C6068"/>
    <w:rsid w:val="009E3879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7173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7173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jednostavno društvo s ograničenom odgovornošću za trgovinu i ugostiteljstvo</izvorni_sadrzaj>
    <derivirana_varijabla naziv="DomainObject.Predmet.ProtustrankaFormated_1">  SALOON REUNION jednostavno društvo s ograničenom odgovornošću za trgovinu i ugostiteljstvo</derivirana_varijabla>
  </DomainObject.Predmet.ProtustrankaFormated>
  <DomainObject.Predmet.ProtustrankaFormatedOIB>
    <izvorni_sadrzaj>  SALOON REUNION jednostavno društvo s ograničenom odgovornošću za trgovinu i ugostiteljstvo, OIB 95495180637</izvorni_sadrzaj>
    <derivirana_varijabla naziv="DomainObject.Predmet.ProtustrankaFormatedOIB_1">  SALOON REUNION jednostavno društvo s ograničenom odgovornošću za trgovinu i ugostiteljstvo, OIB 95495180637</derivirana_varijabla>
  </DomainObject.Predmet.ProtustrankaFormatedOIB>
  <DomainObject.Predmet.ProtustrankaFormatedWithAdress>
    <izvorni_sadrzaj> SALOON REUNION jednostavno društvo s ograničenom odgovornošću za trgovinu i ugostiteljstvo, Basaričekova 54/H, 51260 Crikvenica</izvorni_sadrzaj>
    <derivirana_varijabla naziv="DomainObject.Predmet.ProtustrankaFormatedWithAdress_1"> SALOON REUNION jednostavno društvo s ograničenom odgovornošću za trgovinu i ugostiteljstvo, Basaričekova 54/H, 51260 Crikvenica</derivirana_varijabla>
  </DomainObject.Predmet.ProtustrankaFormatedWithAdress>
  <DomainObject.Predmet.ProtustrankaFormatedWithAdressOIB>
    <izvorni_sadrzaj> SALOON REUNION jednostavno društvo s ograničenom odgovornošću za trgovinu i ugostiteljstvo, OIB 95495180637, Basaričekova 54/H, 51260 Crikvenica</izvorni_sadrzaj>
    <derivirana_varijabla naziv="DomainObject.Predmet.ProtustrankaFormatedWithAdressOIB_1"> SALOON REUNION jednostavno društvo s ograničenom odgovornošću za trgovinu i ugostiteljstvo, OIB 95495180637, Basaričekova 54/H, 51260 Crikvenica</derivirana_varijabla>
  </DomainObject.Predmet.ProtustrankaFormatedWithAdressOIB>
  <DomainObject.Predmet.ProtustrankaWithAdress>
    <izvorni_sadrzaj>SALOON REUNION jednostavno društvo s ograničenom odgovornošću za trgovinu i ugostiteljstvo Basaričekova 54/H, 51260 Crikvenica</izvorni_sadrzaj>
    <derivirana_varijabla naziv="DomainObject.Predmet.ProtustrankaWithAdress_1">SALOON REUNION jednostavno društvo s ograničenom odgovornošću za trgovinu i ugostiteljstvo Basaričekova 54/H, 51260 Crikvenica</derivirana_varijabla>
  </DomainObject.Predmet.ProtustrankaWithAdress>
  <DomainObject.Predmet.ProtustrankaWithAdressOIB>
    <izvorni_sadrzaj>SALOON REUNION jednostavno društvo s ograničenom odgovornošću za trgovinu i ugostiteljstvo, OIB 95495180637, Basaričekova 54/H, 51260 Crikvenica</izvorni_sadrzaj>
    <derivirana_varijabla naziv="DomainObject.Predmet.ProtustrankaWithAdressOIB_1">SALOON REUNION jednostavno društvo s ograničenom odgovornošću za trgovinu i ugostiteljstvo, OIB 95495180637, Basaričekova 54/H, 51260 Crikvenica</derivirana_varijabla>
  </DomainObject.Predmet.ProtustrankaWithAdressOIB>
  <DomainObject.Predmet.ProtustrankaNazivFormated>
    <izvorni_sadrzaj>SALOON REUNION jednostavno društvo s ograničenom odgovornošću za trgovinu i ugostiteljstvo</izvorni_sadrzaj>
    <derivirana_varijabla naziv="DomainObject.Predmet.ProtustrankaNazivFormated_1">SALOON REUNION jednostavno društvo s ograničenom odgovornošću za trgovinu i ugostiteljstvo</derivirana_varijabla>
  </DomainObject.Predmet.ProtustrankaNazivFormated>
  <DomainObject.Predmet.ProtustrankaNazivFormatedOIB>
    <izvorni_sadrzaj>SALOON REUNION jednostavno društvo s ograničenom odgovornošću za trgovinu i ugostiteljstvo, OIB 95495180637</izvorni_sadrzaj>
    <derivirana_varijabla naziv="DomainObject.Predmet.ProtustrankaNazivFormatedOIB_1">SALOON REUNION jednostavno društvo s ograničenom odgovornošću za trgovinu i ugostiteljstvo,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jednostavno društvo s ograničenom odgovornošću za trgovinu i ugostiteljstvo</item>
    </izvorni_sadrzaj>
    <derivirana_varijabla naziv="DomainObject.Predmet.ProtuStrankaListFormated_1">
      <item>SALOON REUNION jednostavno društvo s ograničenom odgovornošću za trgovinu i ugostiteljstvo</item>
    </derivirana_varijabla>
  </DomainObject.Predmet.ProtuStrankaListFormated>
  <DomainObject.Predmet.ProtuStrankaListFormatedOIB>
    <izvorni_sadrzaj>
      <item>SALOON REUNION jednostavno društvo s ograničenom odgovornošću za trgovinu i ugostiteljstvo, OIB 95495180637</item>
    </izvorni_sadrzaj>
    <derivirana_varijabla naziv="DomainObject.Predmet.ProtuStrankaListFormatedOIB_1">
      <item>SALOON REUNION jednostavno društvo s ograničenom odgovornošću za trgovinu i ugostiteljstvo, OIB 95495180637</item>
    </derivirana_varijabla>
  </DomainObject.Predmet.ProtuStrankaListFormatedOIB>
  <DomainObject.Predmet.ProtuStrankaListFormatedWithAdress>
    <izvorni_sadrzaj>
      <item>SALOON REUNION jednostavno društvo s ograničenom odgovornošću za trgovinu i ugostiteljstvo, Basaričekova 54/H, 51260 Crikvenica</item>
    </izvorni_sadrzaj>
    <derivirana_varijabla naziv="DomainObject.Predmet.ProtuStrankaListFormatedWithAdress_1">
      <item>SALOON REUNION jednostavno društvo s ograničenom odgovornošću za trgovinu i ugostiteljstvo, Basaričekova 54/H, 51260 Crikvenica</item>
    </derivirana_varijabla>
  </DomainObject.Predmet.ProtuStrankaListFormatedWithAdress>
  <DomainObject.Predmet.ProtuStrankaListFormatedWithAdressOIB>
    <izvorni_sadrzaj>
      <item>SALOON REUNION jednostavno društvo s ograničenom odgovornošću za trgovinu i ugostiteljstvo, OIB 95495180637, Basaričekova 54/H, 51260 Crikvenica</item>
    </izvorni_sadrzaj>
    <derivirana_varijabla naziv="DomainObject.Predmet.ProtuStrankaListFormatedWithAdressOIB_1">
      <item>SALOON REUNION jednostavno društvo s ograničenom odgovornošću za trgovinu i ugostiteljstvo, OIB 95495180637, Basaričekova 54/H, 51260 Crikvenica</item>
    </derivirana_varijabla>
  </DomainObject.Predmet.ProtuStrankaListFormatedWithAdressOIB>
  <DomainObject.Predmet.ProtuStrankaListNazivFormated>
    <izvorni_sadrzaj>
      <item>SALOON REUNION jednostavno društvo s ograničenom odgovornošću za trgovinu i ugostiteljstvo</item>
    </izvorni_sadrzaj>
    <derivirana_varijabla naziv="DomainObject.Predmet.ProtuStrankaListNazivFormated_1">
      <item>SALOON REUNION jednostavno društvo s ograničenom odgovornošću za trgovinu i ugostiteljstvo</item>
    </derivirana_varijabla>
  </DomainObject.Predmet.ProtuStrankaListNazivFormated>
  <DomainObject.Predmet.ProtuStrankaListNazivFormatedOIB>
    <izvorni_sadrzaj>
      <item>SALOON REUNION jednostavno društvo s ograničenom odgovornošću za trgovinu i ugostiteljstvo, OIB 95495180637</item>
    </izvorni_sadrzaj>
    <derivirana_varijabla naziv="DomainObject.Predmet.ProtuStrankaListNazivFormatedOIB_1">
      <item>SALOON REUNION jednostavno društvo s ograničenom odgovornošću za trgovinu i ugostiteljstvo, OIB 95495180637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jednostavno društvo s ograničenom odgovornošću za trgovinu i ugostiteljstvo</izvorni_sadrzaj>
    <derivirana_varijabla naziv="DomainObject.Predmet.ProtustrankaIDrugi_1">SALOON REUNION jednostavno društvo s ograničenom odgovornošću za trgovinu i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jednostavno društvo s ograničenom odgovornošću za trgovinu i ugostiteljstvo, OIB 95495180637, Basaričekova 54/H, 51260 Crikvenica</izvorni_sadrzaj>
    <derivirana_varijabla naziv="DomainObject.Predmet.ProtustrankaIDrugiAdressOIB_1">SALOON REUNION jednostavno društvo s ograničenom odgovornošću za trgovinu i ugostiteljstvo, OIB 95495180637, Basaričekova 54/H,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SALOON REUNION jednostavno društvo s ograničenom odgovornošću za trgovinu i ugostiteljstvo</item>
    </izvorni_sadrzaj>
    <derivirana_varijabla naziv="DomainObject.Predmet.SudioniciListNaziv_1">
      <item>FINA  Rijeka</item>
      <item>SALOON REUNION jednostavno društvo s ograničenom odgovornošću za trgovinu i ugostiteljstvo</item>
    </derivirana_varijabla>
  </DomainObject.Predmet.SudioniciListNaziv>
  <DomainObject.Predmet.SudioniciListAdressOIB>
    <izvorni_sadrzaj>
      <item>FINA  Rijeka, OIB 85821130368, Frana Kurelca 8,51000 Rijeka</item>
      <item>SALOON REUNION jednostavno društvo s ograničenom odgovornošću za trgovinu i ugostiteljstvo, OIB 95495180637, Basaričekova 54/H,51260 Crikvenica</item>
    </izvorni_sadrzaj>
    <derivirana_varijabla naziv="DomainObject.Predmet.SudioniciListAdressOIB_1">
      <item>FINA  Rijeka, OIB 85821130368, Frana Kurelca 8,51000 Rijeka</item>
      <item>SALOON REUNION jednostavno društvo s ograničenom odgovornošću za trgovinu i ugostiteljstvo, OIB 95495180637, Basaričekova 54/H,51260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</izvorni_sadrzaj>
    <derivirana_varijabla naziv="DomainObject.Predmet.SudioniciListNazivOIB_1">
      <item>, OIB 85821130368</item>
      <item>, OIB 95495180637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1A8F3-7EFE-449C-8073-0C6F2B26C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905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2017-09-29T12:51:00Z</dcterms:created>
  <dc:creator>dcmelik</dc:creator>
  <cp:lastModifiedBy>Jasna Radulović</cp:lastModifiedBy>
  <cp:lastPrinted>2017-09-29T12:51:00Z</cp:lastPrinted>
  <dcterms:modified xmlns:xsi="http://www.w3.org/2001/XMLSchema-instance" xsi:type="dcterms:W3CDTF">2017-09-29T12:52:00Z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