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e3ba" w14:paraId="18ae3ba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215A33">
        <w:t>4384/16-18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</w:t>
      </w:r>
      <w:r w:rsidR="00215A33" w:rsidRPr="00FF787B">
        <w:t>dužnikom DIVINUS EVENTUM j.d.o.o. za prijevoz i usluge,  J.J. Posilovića 2, Ivanić-Grad,  OIB: 30921211436</w:t>
      </w:r>
      <w:r>
        <w:rPr>
          <w:lang w:val="pt-BR"/>
        </w:rPr>
        <w:t xml:space="preserve">, </w:t>
      </w:r>
      <w:r w:rsidR="00EE671F">
        <w:rPr>
          <w:lang w:val="pt-BR"/>
        </w:rPr>
        <w:t>5</w:t>
      </w:r>
      <w:r w:rsidR="001F52E0">
        <w:rPr>
          <w:lang w:val="pt-BR"/>
        </w:rPr>
        <w:t xml:space="preserve">. </w:t>
      </w:r>
      <w:r w:rsidR="00EE671F">
        <w:rPr>
          <w:lang w:val="pt-BR"/>
        </w:rPr>
        <w:t>siječnja</w:t>
      </w:r>
      <w:r w:rsidR="00EE671F">
        <w:t xml:space="preserve"> 2018</w:t>
      </w:r>
      <w:r w:rsidRPr="001C212D">
        <w:t>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215A33" w:rsidRPr="00FF787B">
        <w:t xml:space="preserve"> DIVINUS EVENTUM j.d.o.o. za prijevoz i usluge,  J.J. Posilovića 2, Ivanić-Grad,  OIB: 30921211436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215A33">
        <w:t>4384</w:t>
      </w:r>
      <w:r w:rsidR="007423C7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215A33" w:rsidP="00215A33" w:rsidR="00215A33" w:rsidRPr="00CA1A6F">
      <w:pPr>
        <w:ind w:firstLine="708"/>
        <w:jc w:val="both"/>
        <w:rPr>
          <w:lang w:val="pt-BR"/>
        </w:rPr>
      </w:pPr>
      <w:r w:rsidRPr="00CA1A6F">
        <w:t xml:space="preserve">Financijska agencija, Regionalni centar Zagreb, podnijela je ovom sudu prijedlog za otvaranje stečajnog postupka nad dužnikom </w:t>
      </w:r>
      <w:r w:rsidRPr="00FF787B">
        <w:t xml:space="preserve">DIVINUS EVENTUM </w:t>
      </w:r>
      <w:r w:rsidR="00CE68E8">
        <w:t xml:space="preserve">j.d.o.o. za prijevoz i usluge, </w:t>
      </w:r>
      <w:r w:rsidRPr="00FF787B">
        <w:t>J.J. Posilovića 2, Ivanić-Grad,  OIB: 30921211436</w:t>
      </w:r>
      <w:r w:rsidRPr="00CA1A6F">
        <w:rPr>
          <w:lang w:val="pt-BR"/>
        </w:rPr>
        <w:t xml:space="preserve">, na temelju čl. 444. stavka 2. Stečajnog zakona </w:t>
      </w:r>
      <w:r w:rsidRPr="00CA1A6F">
        <w:t>(„Narodne novine“ broj 71/15, dalje: SZ).</w:t>
      </w:r>
    </w:p>
    <w:p w:rsidRDefault="00215A33" w:rsidP="00215A33" w:rsidR="00215A33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188</w:t>
      </w:r>
      <w:r w:rsidRPr="00CA1A6F">
        <w:t xml:space="preserve"> dana, u ukupnom iznosu od </w:t>
      </w:r>
      <w:r>
        <w:t>4.057,26</w:t>
      </w:r>
      <w:r w:rsidRPr="00CA1A6F">
        <w:t xml:space="preserve"> kn, kao i da dužnik ima </w:t>
      </w:r>
      <w:r>
        <w:t>2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1C0F56" w:rsidP="001C0F56" w:rsidR="001C0F56" w:rsidRPr="00CA1A6F">
      <w:pPr>
        <w:ind w:firstLine="709"/>
        <w:jc w:val="both"/>
      </w:pPr>
      <w:r w:rsidRPr="00CA1A6F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>
      <w:pPr>
        <w:pStyle w:val="Tijeloteksta"/>
        <w:ind w:firstLine="708"/>
      </w:pPr>
      <w:r w:rsidRPr="0065182A">
        <w:lastRenderedPageBreak/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215A33">
        <w:t>20</w:t>
      </w:r>
      <w:r w:rsidR="000D17CA">
        <w:t>. listopada</w:t>
      </w:r>
      <w:r w:rsidR="007D2411">
        <w:t xml:space="preserve"> 2017</w:t>
      </w:r>
      <w:r w:rsidR="00AE38B1">
        <w:t>.</w:t>
      </w:r>
      <w:r w:rsidR="00D346E6" w:rsidRPr="0065182A">
        <w:t xml:space="preserve"> 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0D17CA">
        <w:t>23. studenog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7423C7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7423C7" w:rsidR="007423C7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0D17CA">
        <w:t>23. studenog</w:t>
      </w:r>
      <w:r w:rsidR="00B215A9">
        <w:t xml:space="preserve"> </w:t>
      </w:r>
      <w:r>
        <w:t xml:space="preserve">2017. nije vlasnik nekretnina (list </w:t>
      </w:r>
      <w:r w:rsidR="00215A33">
        <w:t>23</w:t>
      </w:r>
      <w:r w:rsidR="006E1164">
        <w:t xml:space="preserve"> </w:t>
      </w:r>
      <w:r>
        <w:t>spisa).</w:t>
      </w:r>
    </w:p>
    <w:p w:rsidRDefault="00AE38B1" w:rsidP="00AE38B1" w:rsidR="00AE38B1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 w:rsidR="00775AEC">
        <w:t>Zagrebačka</w:t>
      </w:r>
      <w:r w:rsidR="00EA3C29">
        <w:t xml:space="preserve">, </w:t>
      </w:r>
      <w:r w:rsidR="00215A33">
        <w:t>od 12</w:t>
      </w:r>
      <w:r w:rsidRPr="00350BA2">
        <w:t xml:space="preserve">. </w:t>
      </w:r>
      <w:r w:rsidR="000D17CA">
        <w:t>prosinca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215A33">
        <w:t>25</w:t>
      </w:r>
      <w:r w:rsidRPr="00350BA2">
        <w:t xml:space="preserve"> spisa) iz kojeg proizlazi da dužnik nije evidentiran kao vlasnik vozila. </w:t>
      </w:r>
    </w:p>
    <w:p w:rsidRDefault="00215A33" w:rsidP="006A0250" w:rsidR="006A0250" w:rsidRPr="00350BA2">
      <w:pPr>
        <w:ind w:firstLine="708"/>
        <w:jc w:val="both"/>
      </w:pPr>
      <w:r>
        <w:t>Uvidom u dopis FINE od 03. srpnja 2017. (list 6</w:t>
      </w:r>
      <w:r w:rsidR="006A0250">
        <w:t xml:space="preserve"> spisa)</w:t>
      </w:r>
      <w:r>
        <w:t xml:space="preserve"> utvrđeno je da dužnik na dan 30. lipnja</w:t>
      </w:r>
      <w:r w:rsidR="006A0250">
        <w:t xml:space="preserve"> 2017. u Očevidniku redoslijeda osnova za plaćanje imao neizvršene osnove za plaćanje</w:t>
      </w:r>
      <w:r>
        <w:t xml:space="preserve"> u neprekinutom razdoblju od 855</w:t>
      </w:r>
      <w:r w:rsidR="006A0250">
        <w:t xml:space="preserve"> dan</w:t>
      </w:r>
      <w:r>
        <w:t>a u ukupnom iznosu od 61.299,73</w:t>
      </w:r>
      <w:r w:rsidR="006A0250">
        <w:t xml:space="preserve"> kn.</w:t>
      </w:r>
    </w:p>
    <w:p w:rsidRDefault="00AE38B1" w:rsidP="001E4646" w:rsidR="00AE38B1" w:rsidRPr="00350BA2">
      <w:pPr>
        <w:ind w:firstLine="708"/>
        <w:jc w:val="both"/>
      </w:pPr>
      <w:r w:rsidRPr="00350BA2">
        <w:t xml:space="preserve">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EE671F">
        <w:t>5</w:t>
      </w:r>
      <w:r w:rsidR="001F52E0">
        <w:t xml:space="preserve">. </w:t>
      </w:r>
      <w:r w:rsidR="00EE671F">
        <w:t>siječnja 2018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49005F">
        <w:t>, 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49005F" w:rsidP="00065B42" w:rsidR="006518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otpravka-ovlašteni slžbenik:</w:t>
      </w:r>
    </w:p>
    <w:p w:rsidRDefault="0049005F" w:rsidP="00065B42" w:rsidR="0049005F" w:rsidRPr="006518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Valentina Gabud</w:t>
      </w:r>
    </w:p>
    <w:sectPr w:rsidSect="001B2E63" w:rsidR="0049005F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D4035A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215A33">
          <w:rPr>
            <w:sz w:val="24"/>
          </w:rPr>
          <w:t>4384</w:t>
        </w:r>
        <w:r w:rsidR="007D2411">
          <w:rPr>
            <w:sz w:val="24"/>
          </w:rPr>
          <w:t>/16-</w:t>
        </w:r>
        <w:r w:rsidR="00215A33">
          <w:rPr>
            <w:sz w:val="24"/>
          </w:rPr>
          <w:t>18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D17CA"/>
    <w:rsid w:val="000E335E"/>
    <w:rsid w:val="001013EE"/>
    <w:rsid w:val="00134F3A"/>
    <w:rsid w:val="00173A9F"/>
    <w:rsid w:val="001861A1"/>
    <w:rsid w:val="001A762F"/>
    <w:rsid w:val="001B2E63"/>
    <w:rsid w:val="001C0F56"/>
    <w:rsid w:val="001C212D"/>
    <w:rsid w:val="001D2985"/>
    <w:rsid w:val="001E4646"/>
    <w:rsid w:val="001F52E0"/>
    <w:rsid w:val="0021298E"/>
    <w:rsid w:val="00215A33"/>
    <w:rsid w:val="00260C00"/>
    <w:rsid w:val="002817DE"/>
    <w:rsid w:val="002902DA"/>
    <w:rsid w:val="002A4511"/>
    <w:rsid w:val="002C3072"/>
    <w:rsid w:val="002D5087"/>
    <w:rsid w:val="002D60CE"/>
    <w:rsid w:val="00391F9D"/>
    <w:rsid w:val="003D0115"/>
    <w:rsid w:val="003F3702"/>
    <w:rsid w:val="00412D47"/>
    <w:rsid w:val="0046518B"/>
    <w:rsid w:val="0049005F"/>
    <w:rsid w:val="004C428C"/>
    <w:rsid w:val="00501EBB"/>
    <w:rsid w:val="005356ED"/>
    <w:rsid w:val="00535D8E"/>
    <w:rsid w:val="005543BD"/>
    <w:rsid w:val="0059075B"/>
    <w:rsid w:val="005911EE"/>
    <w:rsid w:val="00591F57"/>
    <w:rsid w:val="0062522C"/>
    <w:rsid w:val="0065182A"/>
    <w:rsid w:val="00652C5D"/>
    <w:rsid w:val="00662884"/>
    <w:rsid w:val="006850B7"/>
    <w:rsid w:val="006A0250"/>
    <w:rsid w:val="006E1164"/>
    <w:rsid w:val="00704DD0"/>
    <w:rsid w:val="007150E9"/>
    <w:rsid w:val="007423C7"/>
    <w:rsid w:val="00754CF2"/>
    <w:rsid w:val="00761082"/>
    <w:rsid w:val="00775AEC"/>
    <w:rsid w:val="007B068E"/>
    <w:rsid w:val="007B5785"/>
    <w:rsid w:val="007D2411"/>
    <w:rsid w:val="007E6A6F"/>
    <w:rsid w:val="007F721A"/>
    <w:rsid w:val="008204DE"/>
    <w:rsid w:val="00832A05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9015B"/>
    <w:rsid w:val="00BB3464"/>
    <w:rsid w:val="00BC67EF"/>
    <w:rsid w:val="00BE5577"/>
    <w:rsid w:val="00BF01D0"/>
    <w:rsid w:val="00BF0DDB"/>
    <w:rsid w:val="00C23ADD"/>
    <w:rsid w:val="00C40A44"/>
    <w:rsid w:val="00C63030"/>
    <w:rsid w:val="00C86F5F"/>
    <w:rsid w:val="00C90682"/>
    <w:rsid w:val="00CE68E8"/>
    <w:rsid w:val="00D24310"/>
    <w:rsid w:val="00D346E6"/>
    <w:rsid w:val="00D4035A"/>
    <w:rsid w:val="00D62EBE"/>
    <w:rsid w:val="00D677F7"/>
    <w:rsid w:val="00D803A5"/>
    <w:rsid w:val="00DE0F86"/>
    <w:rsid w:val="00E0682D"/>
    <w:rsid w:val="00E24B5E"/>
    <w:rsid w:val="00EA3C29"/>
    <w:rsid w:val="00EE671F"/>
    <w:rsid w:val="00EF3D26"/>
    <w:rsid w:val="00F324F6"/>
    <w:rsid w:val="00F513E8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0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0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0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0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0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0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0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0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761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predlagatelju,
2.	dužniku,
3.	zastupniku po zakonu dužnika,
4.	 e-oglasna ploča,
5.	računovodstvo suda.</izvorni_sadrzaj>
    <derivirana_varijabla naziv="DomainObject.Primjedba_1">DNA:
1.	predlagatelju,
2.	dužniku,
3.	zastupniku po zakonu dužnika,
4.	 e-oglasna ploča,
5.	računovodstvo suda.</derivirana_varijabla>
  </DomainObject.Primjedba>
  <DomainObject.Oznaka>
    <izvorni_sadrzaj>St-4384/2016-18</izvorni_sadrzaj>
    <derivirana_varijabla naziv="DomainObject.Oznaka_1">St-4384/2016-18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4384</izvorni_sadrzaj>
    <derivirana_varijabla naziv="DomainObject.Predmet.Broj_1">4384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St-4384/2016</izvorni_sadrzaj>
    <derivirana_varijabla naziv="DomainObject.Predmet.OznakaBroj_1">St-4384/2016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DIVINUS EVENTUM jednostavno društvo s ograničenom odgovornošću za prijevoz i usluge zastupanog po punomoćniku Gorazd Barišec</izvorni_sadrzaj>
    <derivirana_varijabla naziv="DomainObject.Predmet.ProtustrankaFormated_1">  DIVINUS EVENTUM jednostavno društvo s ograničenom odgovornošću za prijevoz i usluge zastupanog po punomoćniku Gorazd Barišec</derivirana_varijabla>
  </DomainObject.Predmet.ProtustrankaFormated>
  <DomainObject.Predmet.ProtustrankaFormatedOIB>
    <izvorni_sadrzaj>  DIVINUS EVENTUM jednostavno društvo s ograničenom odgovornošću za prijevoz i usluge, OIB 30921211436 zastupanog po punomoćniku Gorazd Barišec</izvorni_sadrzaj>
    <derivirana_varijabla naziv="DomainObject.Predmet.ProtustrankaFormatedOIB_1">  DIVINUS EVENTUM jednostavno društvo s ograničenom odgovornošću za prijevoz i usluge, OIB 30921211436 zastupanog po punomoćniku Gorazd Barišec</derivirana_varijabla>
  </DomainObject.Predmet.ProtustrankaFormatedOIB>
  <DomainObject.Predmet.ProtustrankaFormatedWithAdress>
    <izvorni_sadrzaj> DIVINUS EVENTUM jednostavno društvo s ograničenom odgovornošću za prijevoz i usluge, J.J. Posilovića 2, 10310 Ivanić-Grad zastupanog po punomoćniku Gorazd Barišec</izvorni_sadrzaj>
    <derivirana_varijabla naziv="DomainObject.Predmet.ProtustrankaFormatedWithAdress_1"> DIVINUS EVENTUM jednostavno društvo s ograničenom odgovornošću za prijevoz i usluge, J.J. Posilovića 2, 10310 Ivanić-Grad zastupanog po punomoćniku Gorazd Barišec</derivirana_varijabla>
  </DomainObject.Predmet.ProtustrankaFormatedWithAdress>
  <DomainObject.Predmet.ProtustrankaFormatedWithAdressOIB>
    <izvorni_sadrzaj> DIVINUS EVENTUM jednostavno društvo s ograničenom odgovornošću za prijevoz i usluge, OIB 30921211436, J.J. Posilovića 2, 10310 Ivanić-Grad zastupanog po punomoćniku Gorazd Barišec</izvorni_sadrzaj>
    <derivirana_varijabla naziv="DomainObject.Predmet.ProtustrankaFormatedWithAdressOIB_1"> DIVINUS EVENTUM jednostavno društvo s ograničenom odgovornošću za prijevoz i usluge, OIB 30921211436, J.J. Posilovića 2, 10310 Ivanić-Grad zastupanog po punomoćniku Gorazd Barišec</derivirana_varijabla>
  </DomainObject.Predmet.ProtustrankaFormatedWithAdressOIB>
  <DomainObject.Predmet.ProtustrankaWithAdress>
    <izvorni_sadrzaj>DIVINUS EVENTUM jednostavno društvo s ograničenom odgovornošću za prijevoz i usluge J.J. Posilovića 2, 10310 Ivanić-Grad</izvorni_sadrzaj>
    <derivirana_varijabla naziv="DomainObject.Predmet.ProtustrankaWithAdress_1">DIVINUS EVENTUM jednostavno društvo s ograničenom odgovornošću za prijevoz i usluge J.J. Posilovića 2, 10310 Ivanić-Grad</derivirana_varijabla>
  </DomainObject.Predmet.ProtustrankaWithAdress>
  <DomainObject.Predmet.ProtustrankaWithAdressOIB>
    <izvorni_sadrzaj>DIVINUS EVENTUM jednostavno društvo s ograničenom odgovornošću za prijevoz i usluge, OIB 30921211436, J.J. Posilovića 2, 10310 Ivanić-Grad</izvorni_sadrzaj>
    <derivirana_varijabla naziv="DomainObject.Predmet.ProtustrankaWithAdressOIB_1">DIVINUS EVENTUM jednostavno društvo s ograničenom odgovornošću za prijevoz i usluge, OIB 30921211436, J.J. Posilovića 2, 10310 Ivanić-Grad</derivirana_varijabla>
  </DomainObject.Predmet.ProtustrankaWithAdressOIB>
  <DomainObject.Predmet.ProtustrankaNazivFormated>
    <izvorni_sadrzaj>DIVINUS EVENTUM jednostavno društvo s ograničenom odgovornošću za prijevoz i usluge</izvorni_sadrzaj>
    <derivirana_varijabla naziv="DomainObject.Predmet.ProtustrankaNazivFormated_1">DIVINUS EVENTUM jednostavno društvo s ograničenom odgovornošću za prijevoz i usluge</derivirana_varijabla>
  </DomainObject.Predmet.ProtustrankaNazivFormated>
  <DomainObject.Predmet.ProtustrankaNazivFormatedOIB>
    <izvorni_sadrzaj>DIVINUS EVENTUM jednostavno društvo s ograničenom odgovornošću za prijevoz i usluge, OIB 30921211436</izvorni_sadrzaj>
    <derivirana_varijabla naziv="DomainObject.Predmet.ProtustrankaNazivFormatedOIB_1">DIVINUS EVENTUM jednostavno društvo s ograničenom odgovornošću za prijevoz i usluge, OIB 30921211436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Gorazd Barišec</izvorni_sadrzaj>
    <derivirana_varijabla naziv="DomainObject.Predmet.StrankaFormated_1">  FINA Regionalni centar Zagreb; Gorazd Barišec</derivirana_varijabla>
  </DomainObject.Predmet.StrankaFormated>
  <DomainObject.Predmet.StrankaFormatedOIB>
    <izvorni_sadrzaj>  FINA Regionalni centar Zagreb, OIB 85821130368; Gorazd Barišec, OIB 32903548487</izvorni_sadrzaj>
    <derivirana_varijabla naziv="DomainObject.Predmet.StrankaFormatedOIB_1">  FINA Regionalni centar Zagreb, OIB 85821130368; Gorazd Barišec, OIB 32903548487</derivirana_varijabla>
  </DomainObject.Predmet.StrankaFormatedOIB>
  <DomainObject.Predmet.StrankaFormatedWithAdress>
    <izvorni_sadrzaj> FINA Regionalni centar Zagreb, Trg svibanjskih žrtava 1995. br. 1, 10000 Zagreb; Gorazd Barišec, Ulica Josipa Juraja Posilovića 2, 10310 Ivanić-Grad</izvorni_sadrzaj>
    <derivirana_varijabla naziv="DomainObject.Predmet.StrankaFormatedWithAdress_1"> FINA Regionalni centar Zagreb, Trg svibanjskih žrtava 1995. br. 1, 10000 Zagreb; Gorazd Barišec, Ulica Josipa Juraja Posilovića 2, 10310 Ivanić-Grad</derivirana_varijabla>
  </DomainObject.Predmet.StrankaFormatedWithAdress>
  <DomainObject.Predmet.StrankaFormatedWithAdressOIB>
    <izvorni_sadrzaj> FINA Regionalni centar Zagreb, OIB 85821130368, Trg svibanjskih žrtava 1995. br. 1, 10000 Zagreb; Gorazd Barišec, OIB 32903548487, Ulica Josipa Juraja Posilovića 2, 10310 Ivanić-Grad</izvorni_sadrzaj>
    <derivirana_varijabla naziv="DomainObject.Predmet.StrankaFormatedWithAdressOIB_1"> FINA Regionalni centar Zagreb, OIB 85821130368, Trg svibanjskih žrtava 1995. br. 1, 10000 Zagreb; Gorazd Barišec, OIB 32903548487, Ulica Josipa Juraja Posilovića 2, 10310 Ivanić-Grad</derivirana_varijabla>
  </DomainObject.Predmet.StrankaFormatedWithAdressOIB>
  <DomainObject.Predmet.StrankaWithAdress>
    <izvorni_sadrzaj>FINA Regionalni centar Zagreb Trg svibanjskih žrtava 1995. br. 1,10000 Zagreb,Gorazd Barišec Ulica Josipa Juraja Posilovića 2,10310 Ivanić-Grad</izvorni_sadrzaj>
    <derivirana_varijabla naziv="DomainObject.Predmet.StrankaWithAdress_1">FINA Regionalni centar Zagreb Trg svibanjskih žrtava 1995. br. 1,10000 Zagreb,Gorazd Barišec Ulica Josipa Juraja Posilovića 2,10310 Ivanić-Grad</derivirana_varijabla>
  </DomainObject.Predmet.StrankaWithAdress>
  <DomainObject.Predmet.StrankaWithAdressOIB>
    <izvorni_sadrzaj>FINA Regionalni centar Zagreb, OIB 85821130368, Trg svibanjskih žrtava 1995. br. 1,10000 Zagreb,Gorazd Barišec, OIB 32903548487, Ulica Josipa Juraja Posilovića 2,10310 Ivanić-Grad</izvorni_sadrzaj>
    <derivirana_varijabla naziv="DomainObject.Predmet.StrankaWithAdressOIB_1">FINA Regionalni centar Zagreb, OIB 85821130368, Trg svibanjskih žrtava 1995. br. 1,10000 Zagreb,Gorazd Barišec, OIB 32903548487, Ulica Josipa Juraja Posilovića 2,10310 Ivanić-Grad</derivirana_varijabla>
  </DomainObject.Predmet.StrankaWithAdressOIB>
  <DomainObject.Predmet.StrankaNazivFormated>
    <izvorni_sadrzaj>FINA Regionalni centar Zagreb,Gorazd Barišec</izvorni_sadrzaj>
    <derivirana_varijabla naziv="DomainObject.Predmet.StrankaNazivFormated_1">FINA Regionalni centar Zagreb,Gorazd Barišec</derivirana_varijabla>
  </DomainObject.Predmet.StrankaNazivFormated>
  <DomainObject.Predmet.StrankaNazivFormatedOIB>
    <izvorni_sadrzaj>FINA Regionalni centar Zagreb, OIB 85821130368,Gorazd Barišec, OIB 32903548487</izvorni_sadrzaj>
    <derivirana_varijabla naziv="DomainObject.Predmet.StrankaNazivFormatedOIB_1">FINA Regionalni centar Zagreb, OIB 85821130368,Gorazd Barišec, OIB 32903548487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Gorazd Barišec</item>
    </izvorni_sadrzaj>
    <derivirana_varijabla naziv="DomainObject.Predmet.StrankaListFormated_1">
      <item>FINA Regionalni centar Zagreb</item>
      <item>Gorazd Barišec</item>
    </derivirana_varijabla>
  </DomainObject.Predmet.StrankaListFormated>
  <DomainObject.Predmet.StrankaListFormatedOIB>
    <izvorni_sadrzaj>
      <item>FINA Regionalni centar Zagreb, OIB 85821130368</item>
      <item>Gorazd Barišec, OIB 32903548487</item>
    </izvorni_sadrzaj>
    <derivirana_varijabla naziv="DomainObject.Predmet.StrankaListFormatedOIB_1">
      <item>FINA Regionalni centar Zagreb, OIB 85821130368</item>
      <item>Gorazd Barišec, OIB 32903548487</item>
    </derivirana_varijabla>
  </DomainObject.Predmet.StrankaListFormatedOIB>
  <DomainObject.Predmet.StrankaListFormatedWithAdress>
    <izvorni_sadrzaj>
      <item>FINA Regionalni centar Zagreb, Trg svibanjskih žrtava 1995. br. 1, 10000 Zagreb</item>
      <item>Gorazd Barišec, Ulica Josipa Juraja Posilovića 2, 10310 Ivanić-Grad</item>
    </izvorni_sadrzaj>
    <derivirana_varijabla naziv="DomainObject.Predmet.StrankaListFormatedWithAdress_1">
      <item>FINA Regionalni centar Zagreb, Trg svibanjskih žrtava 1995. br. 1, 10000 Zagreb</item>
      <item>Gorazd Barišec, Ulica Josipa Juraja Posilovića 2, 10310 Ivanić-Grad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Gorazd Barišec, OIB 32903548487, Ulica Josipa Juraja Posilovića 2, 10310 Ivanić-Grad</item>
    </izvorni_sadrzaj>
    <derivirana_varijabla naziv="DomainObject.Predmet.StrankaListFormatedWithAdressOIB_1">
      <item>FINA Regionalni centar Zagreb, OIB 85821130368, Trg svibanjskih žrtava 1995. br. 1, 10000 Zagreb</item>
      <item>Gorazd Barišec, OIB 32903548487, Ulica Josipa Juraja Posilovića 2, 10310 Ivanić-Grad</item>
    </derivirana_varijabla>
  </DomainObject.Predmet.StrankaListFormatedWithAdressOIB>
  <DomainObject.Predmet.StrankaListNazivFormated>
    <izvorni_sadrzaj>
      <item>FINA Regionalni centar Zagreb</item>
      <item>Gorazd Barišec</item>
    </izvorni_sadrzaj>
    <derivirana_varijabla naziv="DomainObject.Predmet.StrankaListNazivFormated_1">
      <item>FINA Regionalni centar Zagreb</item>
      <item>Gorazd Barišec</item>
    </derivirana_varijabla>
  </DomainObject.Predmet.StrankaListNazivFormated>
  <DomainObject.Predmet.StrankaListNazivFormatedOIB>
    <izvorni_sadrzaj>
      <item>FINA Regionalni centar Zagreb, OIB 85821130368</item>
      <item>Gorazd Barišec, OIB 32903548487</item>
    </izvorni_sadrzaj>
    <derivirana_varijabla naziv="DomainObject.Predmet.StrankaListNazivFormatedOIB_1">
      <item>FINA Regionalni centar Zagreb, OIB 85821130368</item>
      <item>Gorazd Barišec, OIB 32903548487</item>
    </derivirana_varijabla>
  </DomainObject.Predmet.StrankaListNazivFormatedOIB>
  <DomainObject.Predmet.ProtuStrankaListFormated>
    <izvorni_sadrzaj>
      <item>DIVINUS EVENTUM jednostavno društvo s ograničenom odgovornošću za prijevoz i usluge zastupanog po punomoćniku Gorazd Barišec</item>
    </izvorni_sadrzaj>
    <derivirana_varijabla naziv="DomainObject.Predmet.ProtuStrankaListFormated_1">
      <item>DIVINUS EVENTUM jednostavno društvo s ograničenom odgovornošću za prijevoz i usluge zastupanog po punomoćniku Gorazd Barišec</item>
    </derivirana_varijabla>
  </DomainObject.Predmet.ProtuStrankaListFormated>
  <DomainObject.Predmet.ProtuStrankaListFormatedOIB>
    <izvorni_sadrzaj>
      <item>DIVINUS EVENTUM jednostavno društvo s ograničenom odgovornošću za prijevoz i usluge, OIB 30921211436 zastupanog po punomoćniku Gorazd Barišec</item>
    </izvorni_sadrzaj>
    <derivirana_varijabla naziv="DomainObject.Predmet.ProtuStrankaListFormatedOIB_1">
      <item>DIVINUS EVENTUM jednostavno društvo s ograničenom odgovornošću za prijevoz i usluge, OIB 30921211436 zastupanog po punomoćniku Gorazd Barišec</item>
    </derivirana_varijabla>
  </DomainObject.Predmet.ProtuStrankaListFormatedOIB>
  <DomainObject.Predmet.ProtuStrankaListFormatedWithAdress>
    <izvorni_sadrzaj>
      <item>DIVINUS EVENTUM jednostavno društvo s ograničenom odgovornošću za prijevoz i usluge, J.J. Posilovića 2, 10310 Ivanić-Grad zastupanog po punomoćniku Gorazd Barišec</item>
    </izvorni_sadrzaj>
    <derivirana_varijabla naziv="DomainObject.Predmet.ProtuStrankaListFormatedWithAdress_1">
      <item>DIVINUS EVENTUM jednostavno društvo s ograničenom odgovornošću za prijevoz i usluge, J.J. Posilovića 2, 10310 Ivanić-Grad zastupanog po punomoćniku Gorazd Barišec</item>
    </derivirana_varijabla>
  </DomainObject.Predmet.ProtuStrankaListFormatedWithAdress>
  <DomainObject.Predmet.ProtuStrankaListFormatedWithAdressOIB>
    <izvorni_sadrzaj>
      <item>DIVINUS EVENTUM jednostavno društvo s ograničenom odgovornošću za prijevoz i usluge, OIB 30921211436, J.J. Posilovića 2, 10310 Ivanić-Grad zastupanog po punomoćniku Gorazd Barišec</item>
    </izvorni_sadrzaj>
    <derivirana_varijabla naziv="DomainObject.Predmet.ProtuStrankaListFormatedWithAdressOIB_1">
      <item>DIVINUS EVENTUM jednostavno društvo s ograničenom odgovornošću za prijevoz i usluge, OIB 30921211436, J.J. Posilovića 2, 10310 Ivanić-Grad zastupanog po punomoćniku Gorazd Barišec</item>
    </derivirana_varijabla>
  </DomainObject.Predmet.ProtuStrankaListFormatedWithAdressOIB>
  <DomainObject.Predmet.ProtuStrankaListNazivFormated>
    <izvorni_sadrzaj>
      <item>DIVINUS EVENTUM jednostavno društvo s ograničenom odgovornošću za prijevoz i usluge</item>
    </izvorni_sadrzaj>
    <derivirana_varijabla naziv="DomainObject.Predmet.ProtuStrankaListNazivFormated_1">
      <item>DIVINUS EVENTUM jednostavno društvo s ograničenom odgovornošću za prijevoz i usluge</item>
    </derivirana_varijabla>
  </DomainObject.Predmet.ProtuStrankaListNazivFormated>
  <DomainObject.Predmet.ProtuStrankaListNazivFormatedOIB>
    <izvorni_sadrzaj>
      <item>DIVINUS EVENTUM jednostavno društvo s ograničenom odgovornošću za prijevoz i usluge, OIB 30921211436</item>
    </izvorni_sadrzaj>
    <derivirana_varijabla naziv="DomainObject.Predmet.ProtuStrankaListNazivFormatedOIB_1">
      <item>DIVINUS EVENTUM jednostavno društvo s ograničenom odgovornošću za prijevoz i usluge, OIB 30921211436</item>
    </derivirana_varijabla>
  </DomainObject.Predmet.ProtuStrankaListNazivFormatedOIB>
  <DomainObject.Predmet.OstaliListFormated>
    <izvorni_sadrzaj>
      <item>Gorazd Barišec punomoćnik sudionika u postupku DIVINUS EVENTUM jednostavno društvo s ograničenom odgovornošću za prijevoz i usluge</item>
      <item>Raiffeisenbank Austria d.d.</item>
    </izvorni_sadrzaj>
    <derivirana_varijabla naziv="DomainObject.Predmet.OstaliListFormated_1">
      <item>Gorazd Barišec punomoćnik sudionika u postupku DIVINUS EVENTUM jednostavno društvo s ograničenom odgovornošću za prijevoz i usluge</item>
      <item>Raiffeisenbank Austria d.d.</item>
    </derivirana_varijabla>
  </DomainObject.Predmet.OstaliListFormated>
  <DomainObject.Predmet.OstaliListFormatedOIB>
    <izvorni_sadrzaj>
      <item>Gorazd Barišec, OIB 32903548487 punomoćnik sudionika u postupku DIVINUS EVENTUM jednostavno društvo s ograničenom odgovornošću za prijevoz i usluge</item>
      <item>Raiffeisenbank Austria d.d., OIB 53056966535</item>
    </izvorni_sadrzaj>
    <derivirana_varijabla naziv="DomainObject.Predmet.OstaliListFormatedOIB_1">
      <item>Gorazd Barišec, OIB 32903548487 punomoćnik sudionika u postupku DIVINUS EVENTUM jednostavno društvo s ograničenom odgovornošću za prijevoz i usluge</item>
      <item>Raiffeisenbank Austria d.d., OIB 53056966535</item>
    </derivirana_varijabla>
  </DomainObject.Predmet.OstaliListFormatedOIB>
  <DomainObject.Predmet.OstaliListFormatedWithAdress>
    <izvorni_sadrzaj>
      <item>Gorazd Barišec, Ulica Josipa Juraja Posilovića 2, 10310 Ivanić-Grad punomoćnik sudionika u postupku DIVINUS EVENTUM jednostavno društvo s ograničenom odgovornošću za prijevoz i usluge</item>
      <item>Raiffeisenbank Austria d.d., Magazinska cesta 69, 10000 Zagreb</item>
    </izvorni_sadrzaj>
    <derivirana_varijabla naziv="DomainObject.Predmet.OstaliListFormatedWithAdress_1">
      <item>Gorazd Barišec, Ulica Josipa Juraja Posilovića 2, 10310 Ivanić-Grad punomoćnik sudionika u postupku DIVINUS EVENTUM jednostavno društvo s ograničenom odgovornošću za prijevoz i usluge</item>
      <item>Raiffeisenbank Austria d.d., Magazinska cesta 69, 10000 Zagreb</item>
    </derivirana_varijabla>
  </DomainObject.Predmet.OstaliListFormatedWithAdress>
  <DomainObject.Predmet.OstaliListFormatedWithAdressOIB>
    <izvorni_sadrzaj>
      <item>Gorazd Barišec, OIB 32903548487, Ulica Josipa Juraja Posilovića 2, 10310 Ivanić-Grad punomoćnik sudionika u postupku DIVINUS EVENTUM jednostavno društvo s ograničenom odgovornošću za prijevoz i usluge</item>
      <item>Raiffeisenbank Austria d.d., OIB 53056966535, Magazinska cesta 69, 10000 Zagreb</item>
    </izvorni_sadrzaj>
    <derivirana_varijabla naziv="DomainObject.Predmet.OstaliListFormatedWithAdressOIB_1">
      <item>Gorazd Barišec, OIB 32903548487, Ulica Josipa Juraja Posilovića 2, 10310 Ivanić-Grad punomoćnik sudionika u postupku DIVINUS EVENTUM jednostavno društvo s ograničenom odgovornošću za prijevoz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Gorazd Barišec</item>
      <item>Raiffeisenbank Austria d.d.</item>
    </izvorni_sadrzaj>
    <derivirana_varijabla naziv="DomainObject.Predmet.OstaliListNazivFormated_1">
      <item>Gorazd Barišec</item>
      <item>Raiffeisenbank Austria d.d.</item>
    </derivirana_varijabla>
  </DomainObject.Predmet.OstaliListNazivFormated>
  <DomainObject.Predmet.OstaliListNazivFormatedOIB>
    <izvorni_sadrzaj>
      <item>Gorazd Barišec, OIB 32903548487</item>
      <item>Raiffeisenbank Austria d.d., OIB 53056966535</item>
    </izvorni_sadrzaj>
    <derivirana_varijabla naziv="DomainObject.Predmet.OstaliListNazivFormatedOIB_1">
      <item>Gorazd Barišec, OIB 32903548487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St-4384/2016-18</izvorni_sadrzaj>
    <derivirana_varijabla naziv="DomainObject.PoslovniBrojDokumenta_1">St-4384/2016-18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DIVINUS EVENTUM jednostavno društvo s ograničenom odgovornošću za prijevoz i usluge</izvorni_sadrzaj>
    <derivirana_varijabla naziv="DomainObject.Predmet.ProtustrankaIDrugi_1">DIVINUS EVENTUM jednostavno društvo s ograničenom odgovornošću za prijevoz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DIVINUS EVENTUM jednostavno društvo s ograničenom odgovornošću za prijevoz i usluge, OIB 30921211436, J.J. Posilovića 2, 10310 Ivanić-Grad</izvorni_sadrzaj>
    <derivirana_varijabla naziv="DomainObject.Predmet.ProtustrankaIDrugiAdressOIB_1">DIVINUS EVENTUM jednostavno društvo s ograničenom odgovornošću za prijevoz i usluge, OIB 30921211436, J.J. Posilovića 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DIVINUS EVENTUM jednostavno društvo s ograničenom odgovornošću za prijevoz i usluge</item>
      <item>Gorazd Barišec</item>
      <item>Raiffeisenbank Austria d.d.</item>
      <item>Gorazd Barišec</item>
    </izvorni_sadrzaj>
    <derivirana_varijabla naziv="DomainObject.Predmet.SudioniciListNaziv_1">
      <item>FINA Regionalni centar Zagreb</item>
      <item>DIVINUS EVENTUM jednostavno društvo s ograničenom odgovornošću za prijevoz i usluge</item>
      <item>Gorazd Barišec</item>
      <item>Raiffeisenbank Austria d.d.</item>
      <item>Gorazd Barišec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DIVINUS EVENTUM jednostavno društvo s ograničenom odgovornošću za prijevoz i usluge, OIB 30921211436, J.J. Posilovića 2,10310 Ivanić-Grad</item>
      <item>Gorazd Barišec, OIB 32903548487, Ulica Josipa Juraja Posilovića 2,10310 Ivanić-Grad</item>
      <item>Raiffeisenbank Austria d.d., OIB 53056966535, Magazinska cesta 69,10000 Zagreb</item>
      <item>Gorazd Barišec, OIB 32903548487, Ulica Josipa Juraja Posilovića 2,10310 Ivanić-Grad</item>
    </izvorni_sadrzaj>
    <derivirana_varijabla naziv="DomainObject.Predmet.SudioniciListAdressOIB_1">
      <item>FINA Regionalni centar Zagreb, OIB 85821130368, Trg svibanjskih žrtava 1995. br. 1,10000 Zagreb</item>
      <item>DIVINUS EVENTUM jednostavno društvo s ograničenom odgovornošću za prijevoz i usluge, OIB 30921211436, J.J. Posilovića 2,10310 Ivanić-Grad</item>
      <item>Gorazd Barišec, OIB 32903548487, Ulica Josipa Juraja Posilovića 2,10310 Ivanić-Grad</item>
      <item>Raiffeisenbank Austria d.d., OIB 53056966535, Magazinska cesta 69,10000 Zagreb</item>
      <item>Gorazd Barišec, OIB 32903548487, Ulica Josipa Juraja Posilovića 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30921211436</item>
      <item>, OIB 32903548487</item>
      <item>, OIB 53056966535</item>
      <item>, OIB 32903548487</item>
    </izvorni_sadrzaj>
    <derivirana_varijabla naziv="DomainObject.Predmet.SudioniciListNazivOIB_1">
      <item>, OIB 85821130368</item>
      <item>, OIB 30921211436</item>
      <item>, OIB 32903548487</item>
      <item>, OIB 53056966535</item>
      <item>, OIB 32903548487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AE76A6-99DD-4E4A-845B-4CD958A5FB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758</properties:Words>
  <properties:Characters>4188</properties:Characters>
  <properties:Lines>87</properties:Lines>
  <properties:Paragraphs>28</properties:Paragraphs>
  <properties:TotalTime>162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2018-01-05T07:41:00Z</cp:lastPrinted>
  <dcterms:modified xmlns:xsi="http://www.w3.org/2001/XMLSchema-instance" xsi:type="dcterms:W3CDTF">2018-01-05T07:42:00Z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St-4384/2016-18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