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9f02" w14:paraId="a079f02" w:rsidRDefault="004E55B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55BD" w:rsidP="004E55BD" w:rsidR="004E55BD">
      <w:pPr>
        <w:pStyle w:val="Bezproreda"/>
      </w:pPr>
      <w:r>
        <w:t xml:space="preserve">    </w:t>
      </w:r>
    </w:p>
    <w:p w:rsidRDefault="004E55BD" w:rsidP="004E55BD" w:rsidR="004E55BD">
      <w:pPr>
        <w:pStyle w:val="Bezproreda"/>
      </w:pPr>
    </w:p>
    <w:p w:rsidRDefault="004E55BD" w:rsidP="004E55BD" w:rsidR="00AE649C">
      <w:pPr>
        <w:pStyle w:val="Bezproreda"/>
      </w:pPr>
      <w:r>
        <w:t xml:space="preserve">     Republika Hrvatska</w:t>
      </w:r>
    </w:p>
    <w:p w:rsidRDefault="004E55BD" w:rsidP="004E55BD" w:rsidR="004E55BD">
      <w:pPr>
        <w:pStyle w:val="Bezproreda"/>
      </w:pPr>
      <w:r>
        <w:t>Trgovački sud u Bjelovaru</w:t>
      </w:r>
    </w:p>
    <w:p w:rsidRDefault="004E55BD" w:rsidP="004E55BD" w:rsidR="004E55BD" w:rsidRPr="00B76F3C">
      <w:pPr>
        <w:pStyle w:val="Bezproreda"/>
      </w:pPr>
      <w:r>
        <w:t>Bjelovar, Dr. I. Lebovića 42.</w:t>
      </w:r>
    </w:p>
    <w:p w:rsidRDefault="004E55BD" w:rsidP="004E55BD" w:rsidR="004E55B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St-13/2018-3</w:t>
      </w:r>
    </w:p>
    <w:p w:rsidRDefault="004E55BD" w:rsidP="004E55BD" w:rsidR="004E55B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55BD" w:rsidP="004E55BD" w:rsidR="004E55B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55BD" w:rsidP="004E55BD" w:rsidR="004E55B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E55BD" w:rsidP="004E55BD" w:rsidR="004E55BD">
      <w:pPr>
        <w:pStyle w:val="Bezproreda"/>
        <w:jc w:val="center"/>
        <w:rPr>
          <w:noProof/>
        </w:rPr>
      </w:pPr>
    </w:p>
    <w:p w:rsidRDefault="004E55BD" w:rsidP="004E55BD" w:rsidR="004E55B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E55BD" w:rsidP="004E55BD" w:rsidR="004E55BD">
      <w:pPr>
        <w:pStyle w:val="Bezproreda"/>
        <w:rPr>
          <w:b/>
          <w:noProof/>
        </w:rPr>
      </w:pPr>
    </w:p>
    <w:p w:rsidRDefault="004E55BD" w:rsidP="004E55BD" w:rsidR="004E55BD">
      <w:pPr>
        <w:pStyle w:val="Bezproreda"/>
        <w:rPr>
          <w:b/>
          <w:noProof/>
        </w:rPr>
      </w:pPr>
    </w:p>
    <w:p w:rsidRDefault="004E55BD" w:rsidP="004E55BD" w:rsidR="004E55BD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BRANE METALI j.d.o.o. za otkup metala i prodaju neopasnog otpada Pušćine, Ulica Nikole Tesle 19/A, OIB: 36167108475,  11. siječnja  </w:t>
      </w:r>
      <w:r>
        <w:rPr>
          <w:noProof/>
        </w:rPr>
        <w:t xml:space="preserve">2018. </w:t>
      </w:r>
    </w:p>
    <w:p w:rsidRDefault="004E55BD" w:rsidP="004E55BD" w:rsidR="004E55BD">
      <w:pPr>
        <w:pStyle w:val="Bezproreda"/>
        <w:rPr>
          <w:noProof/>
        </w:rPr>
      </w:pPr>
    </w:p>
    <w:p w:rsidRDefault="004E55BD" w:rsidP="004E55BD" w:rsidR="004E55B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E55BD" w:rsidP="004E55BD" w:rsidR="004E55BD">
      <w:pPr>
        <w:pStyle w:val="Bezproreda"/>
        <w:rPr>
          <w:b/>
          <w:noProof/>
        </w:rPr>
      </w:pPr>
    </w:p>
    <w:p w:rsidRDefault="004E55BD" w:rsidP="004E55BD" w:rsidR="004E55BD">
      <w:pPr>
        <w:pStyle w:val="Bezproreda"/>
        <w:ind w:firstLine="708"/>
      </w:pPr>
      <w:r>
        <w:t>1. Pokreće se postupak radi utvrđivanja uvjeta za otvaranje stečajnog postupka nad dužnikom BRANE METALI j.d.o.o. za otkup metala i prodaju neopasnog otpada Pušćine, Ulica Nikole Tesle 19/A, OIB: 36167108475.</w:t>
      </w:r>
    </w:p>
    <w:p w:rsidRDefault="004E55BD" w:rsidP="004E55BD" w:rsidR="004E55BD">
      <w:pPr>
        <w:pStyle w:val="Bezproreda"/>
        <w:rPr>
          <w:noProof/>
        </w:rPr>
      </w:pPr>
    </w:p>
    <w:p w:rsidRDefault="004E55BD" w:rsidP="004E55BD" w:rsidR="004E55BD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E55BD" w:rsidP="004E55BD" w:rsidR="004E55BD">
      <w:pPr>
        <w:pStyle w:val="Bezproreda"/>
      </w:pPr>
    </w:p>
    <w:p w:rsidRDefault="004E55BD" w:rsidP="004E55BD" w:rsidR="004E55BD">
      <w:pPr>
        <w:pStyle w:val="Bezproreda"/>
        <w:jc w:val="center"/>
      </w:pPr>
      <w:r>
        <w:t>21. veljače 2018. u 10,45 sati</w:t>
      </w:r>
    </w:p>
    <w:p w:rsidRDefault="004E55BD" w:rsidP="004E55BD" w:rsidR="004E55BD">
      <w:pPr>
        <w:pStyle w:val="Bezproreda"/>
        <w:rPr>
          <w:b/>
        </w:rPr>
      </w:pPr>
    </w:p>
    <w:p w:rsidRDefault="004E55BD" w:rsidP="004E55BD" w:rsidR="004E55BD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4E55BD" w:rsidP="004E55BD" w:rsidR="004E55BD">
      <w:pPr>
        <w:pStyle w:val="Bezproreda"/>
      </w:pPr>
    </w:p>
    <w:p w:rsidRDefault="004E55BD" w:rsidP="004E55BD" w:rsidR="004E55BD">
      <w:pPr>
        <w:pStyle w:val="Bezproreda"/>
      </w:pPr>
      <w:r>
        <w:t xml:space="preserve">- Financijska agencija </w:t>
      </w:r>
    </w:p>
    <w:p w:rsidRDefault="004E55BD" w:rsidP="004E55BD" w:rsidR="004E55BD">
      <w:pPr>
        <w:pStyle w:val="Bezproreda"/>
      </w:pPr>
      <w:r>
        <w:t xml:space="preserve">- zakonski zastupnik dužnika Branko Čekunec. </w:t>
      </w:r>
    </w:p>
    <w:p w:rsidRDefault="004E55BD" w:rsidP="004E55BD" w:rsidR="004E55BD">
      <w:pPr>
        <w:pStyle w:val="Bezproreda"/>
      </w:pPr>
    </w:p>
    <w:p w:rsidRDefault="004E55BD" w:rsidP="004E55BD" w:rsidR="004E55BD">
      <w:pPr>
        <w:pStyle w:val="Bezproreda"/>
      </w:pPr>
      <w:r>
        <w:t xml:space="preserve">3. Nalaže se zakonskom zastupniku dužniku Branku Čekunec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E55BD" w:rsidP="004E55BD" w:rsidR="004E55BD">
      <w:pPr>
        <w:pStyle w:val="Bezproreda"/>
      </w:pPr>
    </w:p>
    <w:p w:rsidRDefault="004E55BD" w:rsidP="004E55BD" w:rsidR="004E55BD">
      <w:pPr>
        <w:pStyle w:val="Bezproreda"/>
      </w:pPr>
    </w:p>
    <w:p w:rsidRDefault="004E55BD" w:rsidP="004E55BD" w:rsidR="004E55BD">
      <w:pPr>
        <w:pStyle w:val="Bezproreda"/>
        <w:jc w:val="center"/>
      </w:pPr>
      <w:r>
        <w:t>Obrazloženje</w:t>
      </w:r>
    </w:p>
    <w:p w:rsidRDefault="004E55BD" w:rsidP="004E55BD" w:rsidR="004E55BD">
      <w:pPr>
        <w:pStyle w:val="Bezproreda"/>
      </w:pPr>
    </w:p>
    <w:p w:rsidRDefault="004E55BD" w:rsidP="004E55BD" w:rsidR="004E55BD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2. lipnja 2017. podnijela prijedlog za otvaranje stečajnog postupka nad dužnikom </w:t>
      </w:r>
      <w:r>
        <w:t xml:space="preserve">BRANE METALI j.d.o.o. za otkup metala i prodaju neopasnog otpada Pušćine, </w:t>
      </w:r>
      <w:r>
        <w:lastRenderedPageBreak/>
        <w:t xml:space="preserve">Ulica Nikole Tesle 19/A, OIB: 36167108475. U prijedlogu navodi da na dan 31. svibnja 2017. dužnik u Očevidniku redoslijeda osnova za plaćanje ima evidentirane neizvršene osnove za plaćanje u neprekinutom razdoblju od 120 dana, u ukupnom iznosu od 34.910,88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4E55BD" w:rsidP="004E55BD" w:rsidR="004E55BD">
      <w:pPr>
        <w:pStyle w:val="Bezproreda"/>
      </w:pPr>
    </w:p>
    <w:p w:rsidRDefault="004E55BD" w:rsidP="004E55BD" w:rsidR="004E55BD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31. svibnja 2017. godine ima evidentirane neizvršene osnove za plaćanje u neprekinutom razdoblju od 120 dana i jednog zaposlenog.</w:t>
      </w:r>
    </w:p>
    <w:p w:rsidRDefault="004E55BD" w:rsidP="004E55BD" w:rsidR="004E55BD">
      <w:pPr>
        <w:pStyle w:val="Bezproreda"/>
      </w:pPr>
    </w:p>
    <w:p w:rsidRDefault="004E55BD" w:rsidP="004E55BD" w:rsidR="004E55BD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E55BD" w:rsidP="004E55BD" w:rsidR="004E55BD">
      <w:pPr>
        <w:pStyle w:val="Bezproreda"/>
      </w:pPr>
    </w:p>
    <w:p w:rsidRDefault="004E55BD" w:rsidP="004E55BD" w:rsidR="004E55BD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E55BD" w:rsidP="004E55BD" w:rsidR="004E55BD">
      <w:pPr>
        <w:pStyle w:val="Bezproreda"/>
        <w:rPr>
          <w:i/>
          <w:u w:val="single"/>
        </w:rPr>
      </w:pPr>
    </w:p>
    <w:p w:rsidRDefault="004E55BD" w:rsidP="004E55BD" w:rsidR="004E55BD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E55BD" w:rsidP="004E55BD" w:rsidR="004E55BD">
      <w:pPr>
        <w:pStyle w:val="Bezproreda"/>
      </w:pPr>
    </w:p>
    <w:p w:rsidRDefault="004E55BD" w:rsidP="004E55BD" w:rsidR="004E55BD">
      <w:pPr>
        <w:pStyle w:val="Bezproreda"/>
        <w:ind w:firstLine="708"/>
        <w:rPr>
          <w:noProof/>
        </w:rPr>
      </w:pPr>
      <w:r>
        <w:t xml:space="preserve">U Bjelovaru 11.  siječnja </w:t>
      </w:r>
      <w:r>
        <w:rPr>
          <w:noProof/>
        </w:rPr>
        <w:t>2018.</w:t>
      </w:r>
    </w:p>
    <w:p w:rsidRDefault="004E55BD" w:rsidP="004E55BD" w:rsidR="004E55BD">
      <w:pPr>
        <w:pStyle w:val="Bezproreda"/>
        <w:rPr>
          <w:noProof/>
        </w:rPr>
      </w:pPr>
    </w:p>
    <w:p w:rsidRDefault="004E55BD" w:rsidP="004E55BD" w:rsidR="004E55BD">
      <w:pPr>
        <w:pStyle w:val="Bezproreda"/>
        <w:jc w:val="center"/>
      </w:pPr>
      <w:r>
        <w:t>S u d a c</w:t>
      </w:r>
    </w:p>
    <w:p w:rsidRDefault="004E55BD" w:rsidP="004E55BD" w:rsidR="004E55BD">
      <w:pPr>
        <w:pStyle w:val="Bezproreda"/>
        <w:jc w:val="center"/>
      </w:pPr>
    </w:p>
    <w:p w:rsidRDefault="004E55BD" w:rsidP="004E55BD" w:rsidR="004E55BD">
      <w:pPr>
        <w:pStyle w:val="Bezproreda"/>
        <w:jc w:val="center"/>
      </w:pPr>
      <w:r>
        <w:t>Branka Pleskalt v.r.</w:t>
      </w:r>
    </w:p>
    <w:p w:rsidRDefault="004E55BD" w:rsidP="004E55BD" w:rsidR="004E55BD">
      <w:pPr>
        <w:pStyle w:val="Bezproreda"/>
        <w:jc w:val="center"/>
      </w:pPr>
    </w:p>
    <w:p w:rsidRDefault="004E55BD" w:rsidP="004E55BD" w:rsidR="004E55BD">
      <w:pPr>
        <w:pStyle w:val="Bezproreda"/>
        <w:jc w:val="center"/>
      </w:pPr>
      <w:r>
        <w:t>Za točnost otpravka-ovlašteni službenik</w:t>
      </w:r>
    </w:p>
    <w:p w:rsidRDefault="004E55BD" w:rsidP="004E55BD" w:rsidR="004E55BD">
      <w:pPr>
        <w:pStyle w:val="Bezproreda"/>
        <w:jc w:val="center"/>
      </w:pPr>
      <w:r>
        <w:t>Vesna Dragišić</w:t>
      </w:r>
    </w:p>
    <w:p w:rsidRDefault="004E55BD" w:rsidP="004E55BD" w:rsidR="004E55BD">
      <w:pPr>
        <w:pStyle w:val="Bezproreda"/>
      </w:pPr>
      <w:r>
        <w:t xml:space="preserve">    </w:t>
      </w:r>
    </w:p>
    <w:p w:rsidRDefault="004E55BD" w:rsidP="004E55BD" w:rsidR="004E55BD">
      <w:pPr>
        <w:pStyle w:val="Bezproreda"/>
      </w:pPr>
      <w:r>
        <w:t xml:space="preserve">  </w:t>
      </w:r>
    </w:p>
    <w:p w:rsidRDefault="004E55BD" w:rsidP="004E55BD" w:rsidR="004E55BD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4E55B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7636834"/>
      <w:docPartObj>
        <w:docPartGallery w:val="Page Numbers (Top of Page)"/>
        <w:docPartUnique/>
      </w:docPartObj>
    </w:sdtPr>
    <w:sdtEndPr/>
    <w:sdtContent>
      <w:p w:rsidRDefault="004E55BD" w:rsidR="004E55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1DA">
          <w:t>2</w:t>
        </w:r>
        <w:r>
          <w:fldChar w:fldCharType="end"/>
        </w:r>
      </w:p>
    </w:sdtContent>
  </w:sdt>
  <w:p w:rsidRDefault="004E55BD" w:rsidR="008333A9">
    <w:pPr>
      <w:pStyle w:val="Zaglavlje"/>
    </w:pPr>
    <w:r>
      <w:t>Poslovni broj: 1 St-13/2018-3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1DA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5BD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602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St-13/2018-3</izvorni_sadrzaj>
    <derivirana_varijabla naziv="DomainObject.Oznaka_1">St-13/2018-3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BRANE METALI jednostavno društvo s ograničenom odgovornošću za otkup metala i prodaju neopasnog otpada</izvorni_sadrzaj>
    <derivirana_varijabla naziv="DomainObject.Predmet.ProtustrankaFormated_1">  BRANE METALI jednostavno društvo s ograničenom odgovornošću za otkup metala i prodaju neopasnog otpada</derivirana_varijabla>
  </DomainObject.Predmet.ProtustrankaFormated>
  <DomainObject.Predmet.ProtustrankaFormatedOIB>
    <izvorni_sadrzaj>  BRANE METALI jednostavno društvo s ograničenom odgovornošću za otkup metala i prodaju neopasnog otpada, OIB 36167108475</izvorni_sadrzaj>
    <derivirana_varijabla naziv="DomainObject.Predmet.ProtustrankaFormatedOIB_1">  BRANE METALI jednostavno društvo s ograničenom odgovornošću za otkup metala i prodaju neopasnog otpada, OIB 36167108475</derivirana_varijabla>
  </DomainObject.Predmet.ProtustrankaFormatedOIB>
  <DomainObject.Predmet.ProtustrankaFormatedWithAdress>
    <izvorni_sadrzaj> BRANE METALI jednostavno društvo s ograničenom odgovornošću za otkup metala i prodaju neopasnog otpada, Ulica Nikole Tesle 19/A, 40000 Pušćine</izvorni_sadrzaj>
    <derivirana_varijabla naziv="DomainObject.Predmet.ProtustrankaFormatedWithAdress_1"> BRANE METALI jednostavno društvo s ograničenom odgovornošću za otkup metala i prodaju neopasnog otpada, Ulica Nikole Tesle 19/A, 40000 Pušćine</derivirana_varijabla>
  </DomainObject.Predmet.ProtustrankaFormatedWithAdress>
  <DomainObject.Predmet.ProtustrankaFormatedWithAdressOIB>
    <izvorni_sadrzaj> BRANE METALI jednostavno društvo s ograničenom odgovornošću za otkup metala i prodaju neopasnog otpada, OIB 36167108475, Ulica Nikole Tesle 19/A, 40000 Pušćine</izvorni_sadrzaj>
    <derivirana_varijabla naziv="DomainObject.Predmet.ProtustrankaFormatedWithAdressOIB_1"> BRANE METALI jednostavno društvo s ograničenom odgovornošću za otkup metala i prodaju neopasnog otpada, OIB 36167108475, Ulica Nikole Tesle 19/A, 40000 Pušćine</derivirana_varijabla>
  </DomainObject.Predmet.ProtustrankaFormatedWithAdressOIB>
  <DomainObject.Predmet.ProtustrankaWithAdress>
    <izvorni_sadrzaj>BRANE METALI jednostavno društvo s ograničenom odgovornošću za otkup metala i prodaju neopasnog otpada Ulica Nikole Tesle 19/A, 40000 Pušćine</izvorni_sadrzaj>
    <derivirana_varijabla naziv="DomainObject.Predmet.ProtustrankaWithAdress_1">BRANE METALI jednostavno društvo s ograničenom odgovornošću za otkup metala i prodaju neopasnog otpada Ulica Nikole Tesle 19/A, 40000 Pušćine</derivirana_varijabla>
  </DomainObject.Predmet.ProtustrankaWithAdress>
  <DomainObject.Predmet.ProtustrankaWithAdressOIB>
    <izvorni_sadrzaj>BRANE METALI jednostavno društvo s ograničenom odgovornošću za otkup metala i prodaju neopasnog otpada, OIB 36167108475, Ulica Nikole Tesle 19/A, 40000 Pušćine</izvorni_sadrzaj>
    <derivirana_varijabla naziv="DomainObject.Predmet.ProtustrankaWithAdressOIB_1">BRANE METALI jednostavno društvo s ograničenom odgovornošću za otkup metala i prodaju neopasnog otpada, OIB 36167108475, Ulica Nikole Tesle 19/A, 40000 Pušćine</derivirana_varijabla>
  </DomainObject.Predmet.ProtustrankaWithAdressOIB>
  <DomainObject.Predmet.ProtustrankaNazivFormated>
    <izvorni_sadrzaj>BRANE METALI jednostavno društvo s ograničenom odgovornošću za otkup metala i prodaju neopasnog otpada</izvorni_sadrzaj>
    <derivirana_varijabla naziv="DomainObject.Predmet.ProtustrankaNazivFormated_1">BRANE METALI jednostavno društvo s ograničenom odgovornošću za otkup metala i prodaju neopasnog otpada</derivirana_varijabla>
  </DomainObject.Predmet.ProtustrankaNazivFormated>
  <DomainObject.Predmet.ProtustrankaNazivFormatedOIB>
    <izvorni_sadrzaj>BRANE METALI jednostavno društvo s ograničenom odgovornošću za otkup metala i prodaju neopasnog otpada, OIB 36167108475</izvorni_sadrzaj>
    <derivirana_varijabla naziv="DomainObject.Predmet.ProtustrankaNazivFormatedOIB_1">BRANE METALI jednostavno društvo s ograničenom odgovornošću za otkup metala i prodaju neopasnog otpada, OIB 36167108475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BRANE METALI jednostavno društvo s ograničenom odgovornošću za otkup metala i prodaju neopasnog otpada</item>
    </izvorni_sadrzaj>
    <derivirana_varijabla naziv="DomainObject.Predmet.ProtuStrankaListFormated_1">
      <item>BRANE METALI jednostavno društvo s ograničenom odgovornošću za otkup metala i prodaju neopasnog otpada</item>
    </derivirana_varijabla>
  </DomainObject.Predmet.ProtuStrankaListFormated>
  <DomainObject.Predmet.ProtuStrankaListFormatedOIB>
    <izvorni_sadrzaj>
      <item>BRANE METALI jednostavno društvo s ograničenom odgovornošću za otkup metala i prodaju neopasnog otpada, OIB 36167108475</item>
    </izvorni_sadrzaj>
    <derivirana_varijabla naziv="DomainObject.Predmet.ProtuStrankaListFormatedOIB_1">
      <item>BRANE METALI jednostavno društvo s ograničenom odgovornošću za otkup metala i prodaju neopasnog otpada, OIB 36167108475</item>
    </derivirana_varijabla>
  </DomainObject.Predmet.ProtuStrankaListFormatedOIB>
  <DomainObject.Predmet.ProtuStrankaListFormatedWithAdress>
    <izvorni_sadrzaj>
      <item>BRANE METALI jednostavno društvo s ograničenom odgovornošću za otkup metala i prodaju neopasnog otpada, Ulica Nikole Tesle 19/A, 40000 Pušćine</item>
    </izvorni_sadrzaj>
    <derivirana_varijabla naziv="DomainObject.Predmet.ProtuStrankaListFormatedWithAdress_1">
      <item>BRANE METALI jednostavno društvo s ograničenom odgovornošću za otkup metala i prodaju neopasnog otpada, Ulica Nikole Tesle 19/A, 40000 Pušćine</item>
    </derivirana_varijabla>
  </DomainObject.Predmet.ProtuStrankaListFormatedWithAdress>
  <DomainObject.Predmet.ProtuStrankaListFormatedWithAdressOIB>
    <izvorni_sadrzaj>
      <item>BRANE METALI jednostavno društvo s ograničenom odgovornošću za otkup metala i prodaju neopasnog otpada, OIB 36167108475, Ulica Nikole Tesle 19/A, 40000 Pušćine</item>
    </izvorni_sadrzaj>
    <derivirana_varijabla naziv="DomainObject.Predmet.ProtuStrankaListFormatedWithAdressOIB_1">
      <item>BRANE METALI jednostavno društvo s ograničenom odgovornošću za otkup metala i prodaju neopasnog otpada, OIB 36167108475, Ulica Nikole Tesle 19/A, 40000 Pušćine</item>
    </derivirana_varijabla>
  </DomainObject.Predmet.ProtuStrankaListFormatedWithAdressOIB>
  <DomainObject.Predmet.ProtuStrankaListNazivFormated>
    <izvorni_sadrzaj>
      <item>BRANE METALI jednostavno društvo s ograničenom odgovornošću za otkup metala i prodaju neopasnog otpada</item>
    </izvorni_sadrzaj>
    <derivirana_varijabla naziv="DomainObject.Predmet.ProtuStrankaListNazivFormated_1">
      <item>BRANE METALI jednostavno društvo s ograničenom odgovornošću za otkup metala i prodaju neopasnog otpada</item>
    </derivirana_varijabla>
  </DomainObject.Predmet.ProtuStrankaListNazivFormated>
  <DomainObject.Predmet.ProtuStrankaListNazivFormatedOIB>
    <izvorni_sadrzaj>
      <item>BRANE METALI jednostavno društvo s ograničenom odgovornošću za otkup metala i prodaju neopasnog otpada, OIB 36167108475</item>
    </izvorni_sadrzaj>
    <derivirana_varijabla naziv="DomainObject.Predmet.ProtuStrankaListNazivFormatedOIB_1">
      <item>BRANE METALI jednostavno društvo s ograničenom odgovornošću za otkup metala i prodaju neopasnog otpada, OIB 36167108475</item>
    </derivirana_varijabla>
  </DomainObject.Predmet.ProtuStrankaListNazivFormatedOIB>
  <DomainObject.Predmet.OstaliListFormated>
    <izvorni_sadrzaj>
      <item>Branko Čekunec</item>
    </izvorni_sadrzaj>
    <derivirana_varijabla naziv="DomainObject.Predmet.OstaliListFormated_1">
      <item>Branko Čekunec</item>
    </derivirana_varijabla>
  </DomainObject.Predmet.OstaliListFormated>
  <DomainObject.Predmet.OstaliListFormatedOIB>
    <izvorni_sadrzaj>
      <item>Branko Čekunec, OIB 35778253586</item>
    </izvorni_sadrzaj>
    <derivirana_varijabla naziv="DomainObject.Predmet.OstaliListFormatedOIB_1">
      <item>Branko Čekunec, OIB 35778253586</item>
    </derivirana_varijabla>
  </DomainObject.Predmet.OstaliListFormatedOIB>
  <DomainObject.Predmet.OstaliListFormatedWithAdress>
    <izvorni_sadrzaj>
      <item>Branko Čekunec, Nikole Tesle 19/A., 40000 Pušćine</item>
    </izvorni_sadrzaj>
    <derivirana_varijabla naziv="DomainObject.Predmet.OstaliListFormatedWithAdress_1">
      <item>Branko Čekunec, Nikole Tesle 19/A., 40000 Pušćine</item>
    </derivirana_varijabla>
  </DomainObject.Predmet.OstaliListFormatedWithAdress>
  <DomainObject.Predmet.OstaliListFormatedWithAdressOIB>
    <izvorni_sadrzaj>
      <item>Branko Čekunec, OIB 35778253586, Nikole Tesle 19/A., 40000 Pušćine</item>
    </izvorni_sadrzaj>
    <derivirana_varijabla naziv="DomainObject.Predmet.OstaliListFormatedWithAdressOIB_1">
      <item>Branko Čekunec, OIB 35778253586, Nikole Tesle 19/A., 40000 Pušćine</item>
    </derivirana_varijabla>
  </DomainObject.Predmet.OstaliListFormatedWithAdressOIB>
  <DomainObject.Predmet.OstaliListNazivFormated>
    <izvorni_sadrzaj>
      <item>Branko Čekunec</item>
    </izvorni_sadrzaj>
    <derivirana_varijabla naziv="DomainObject.Predmet.OstaliListNazivFormated_1">
      <item>Branko Čekunec</item>
    </derivirana_varijabla>
  </DomainObject.Predmet.OstaliListNazivFormated>
  <DomainObject.Predmet.OstaliListNazivFormatedOIB>
    <izvorni_sadrzaj>
      <item>Branko Čekunec, OIB 35778253586</item>
    </izvorni_sadrzaj>
    <derivirana_varijabla naziv="DomainObject.Predmet.OstaliListNazivFormatedOIB_1">
      <item>Branko Čekunec, OIB 35778253586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St-13/2018-3</izvorni_sadrzaj>
    <derivirana_varijabla naziv="DomainObject.PoslovniBrojDokumenta_1">St-13/2018-3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BRANE METALI jednostavno društvo s ograničenom odgovornošću za otkup metala i prodaju neopasnog otpada</izvorni_sadrzaj>
    <derivirana_varijabla naziv="DomainObject.Predmet.ProtustrankaIDrugi_1">BRANE METALI jednostavno društvo s ograničenom odgovornošću za otkup metala i prodaju neopasnog otpada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BRANE METALI jednostavno društvo s ograničenom odgovornošću za otkup metala i prodaju neopasnog otpada, OIB 36167108475, Ulica Nikole Tesle 19/A, 40000 Pušćine</izvorni_sadrzaj>
    <derivirana_varijabla naziv="DomainObject.Predmet.ProtustrankaIDrugiAdressOIB_1">BRANE METALI jednostavno društvo s ograničenom odgovornošću za otkup metala i prodaju neopasnog otpada, OIB 36167108475, Ulica Nikole Tesle 19/A,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BRANE METALI jednostavno društvo s ograničenom odgovornošću za otkup metala i prodaju neopasnog otpada</item>
      <item>Financijska agencija</item>
      <item>Branko Čekunec</item>
    </izvorni_sadrzaj>
    <derivirana_varijabla naziv="DomainObject.Predmet.SudioniciListNaziv_1">
      <item>BRANE METALI jednostavno društvo s ograničenom odgovornošću za otkup metala i prodaju neopasnog otpada</item>
      <item>Financijska agencija</item>
      <item>Branko Čekunec</item>
    </derivirana_varijabla>
  </DomainObject.Predmet.SudioniciListNaziv>
  <DomainObject.Predmet.SudioniciListAdressOIB>
    <izvorni_sadrzaj>
      <item>BRANE METALI jednostavno društvo s ograničenom odgovornošću za otkup metala i prodaju neopasnog otpada, OIB 36167108475, Ulica Nikole Tesle 19/A,40000 Pušćine</item>
      <item>Financijska agencija, OIB 85821130368, Ulica grada Vukovara 70,10000 Zagreb</item>
      <item>Branko Čekunec, OIB 35778253586, Nikole Tesle 19/A.,40000 Pušćine</item>
    </izvorni_sadrzaj>
    <derivirana_varijabla naziv="DomainObject.Predmet.SudioniciListAdressOIB_1">
      <item>BRANE METALI jednostavno društvo s ograničenom odgovornošću za otkup metala i prodaju neopasnog otpada, OIB 36167108475, Ulica Nikole Tesle 19/A,40000 Pušćine</item>
      <item>Financijska agencija, OIB 85821130368, Ulica grada Vukovara 70,10000 Zagreb</item>
      <item>Branko Čekunec, OIB 35778253586, Nikole Tesle 19/A.,40000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A0C32-442E-4840-8D12-EAEF0375D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3058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2018-01-11T12:36:00Z</cp:lastPrinted>
  <dcterms:modified xmlns:xsi="http://www.w3.org/2001/XMLSchema-instance" xsi:type="dcterms:W3CDTF">2018-01-11T12:36:00Z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St-13/2018-3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