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690d" w14:paraId="b8d690d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F3599C">
        <w:t>795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F3599C">
        <w:t xml:space="preserve">ZARA LIGNUM d.o.o. Vukšić (Grad Benkovac), Vukšić 0, Vukšić (Grad Benkovac), </w:t>
      </w:r>
      <w:r w:rsidR="00DD64AF">
        <w:t xml:space="preserve">OIB: </w:t>
      </w:r>
      <w:r w:rsidR="00F3599C">
        <w:t>50387900997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64B9A">
        <w:t>30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F3599C">
        <w:t>ZARA LIGNUM d.o.o. Vukšić (Grad Benkovac), Vukšić 0, Vukšić (Grad Benkovac), OIB: 50387900997</w:t>
      </w:r>
      <w:r w:rsidR="00183F20">
        <w:t>,</w:t>
      </w:r>
      <w:r w:rsidR="001D5ECE">
        <w:t xml:space="preserve"> </w:t>
      </w:r>
      <w:r>
        <w:t xml:space="preserve">na temelju neizvršenih osnova za plaćanje iznosi </w:t>
      </w:r>
      <w:r w:rsidR="00F3599C">
        <w:t>9.733,42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F3599C">
        <w:t>ju</w:t>
      </w:r>
      <w:r w:rsidRPr="00FC1537">
        <w:t xml:space="preserve"> se </w:t>
      </w:r>
      <w:r>
        <w:t>osob</w:t>
      </w:r>
      <w:r w:rsidR="00F3599C">
        <w:t>e</w:t>
      </w:r>
      <w:r>
        <w:t xml:space="preserve"> ovlašten</w:t>
      </w:r>
      <w:r w:rsidR="00F3599C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F3599C">
        <w:t>Zvonimir Nimac, Lišane Ostrovačke, Lišane Ostrovačke 6</w:t>
      </w:r>
      <w:r w:rsidR="009E4E03">
        <w:t>,</w:t>
      </w:r>
      <w:r w:rsidR="00F3599C">
        <w:t xml:space="preserve"> Anto Bencun, Zadar, Stjepana Radića 10 i Marin Bradvica, Irska, Drogheda, County Meath, 14 Mornington Avenue, Donacarney,</w:t>
      </w:r>
      <w:r w:rsidRPr="00FC1537">
        <w:t xml:space="preserve"> da u roku od 15 (petnaest) dana </w:t>
      </w:r>
      <w:r>
        <w:t>od dana objave ovog oglasa na e-o</w:t>
      </w:r>
      <w:r w:rsidR="00F3599C">
        <w:t>glasnoj ploči ovog suda, podnesu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F3599C">
        <w:t>795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A73A11" w:rsidP="00A73A11" w:rsidR="00A73A11"/>
    <w:p w:rsidRDefault="00F3599C" w:rsidP="00F3599C" w:rsidR="00F3599C">
      <w:pPr>
        <w:jc w:val="right"/>
      </w:pPr>
      <w:r>
        <w:t>Sutkinja</w:t>
      </w:r>
    </w:p>
    <w:p w:rsidRDefault="00F3599C" w:rsidP="00F3599C" w:rsidR="00F3599C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E3BBE">
      <w:rPr>
        <w:noProof/>
      </w:rPr>
      <w:t>2</w:t>
    </w:r>
    <w:r>
      <w:fldChar w:fldCharType="end"/>
    </w:r>
  </w:p>
  <w:p w:rsidRDefault="00EE3BB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E3BB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F3599C">
      <w:t>795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0E0D53"/>
    <w:rsid w:val="00134CFF"/>
    <w:rsid w:val="00183F20"/>
    <w:rsid w:val="00194E11"/>
    <w:rsid w:val="001D5ECE"/>
    <w:rsid w:val="001F7949"/>
    <w:rsid w:val="003144A2"/>
    <w:rsid w:val="00365E15"/>
    <w:rsid w:val="003A7028"/>
    <w:rsid w:val="00412C90"/>
    <w:rsid w:val="00413077"/>
    <w:rsid w:val="00482F9D"/>
    <w:rsid w:val="00524A91"/>
    <w:rsid w:val="0053677C"/>
    <w:rsid w:val="005E749D"/>
    <w:rsid w:val="00631103"/>
    <w:rsid w:val="0065523A"/>
    <w:rsid w:val="006807DE"/>
    <w:rsid w:val="006977CD"/>
    <w:rsid w:val="006C682C"/>
    <w:rsid w:val="006E0CDA"/>
    <w:rsid w:val="006F6E1E"/>
    <w:rsid w:val="00707B19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64B9A"/>
    <w:rsid w:val="0097661D"/>
    <w:rsid w:val="00991440"/>
    <w:rsid w:val="009B7A6B"/>
    <w:rsid w:val="009E4E03"/>
    <w:rsid w:val="009F01F7"/>
    <w:rsid w:val="00A1147B"/>
    <w:rsid w:val="00A30CC8"/>
    <w:rsid w:val="00A54C72"/>
    <w:rsid w:val="00A73A11"/>
    <w:rsid w:val="00B3549A"/>
    <w:rsid w:val="00B66155"/>
    <w:rsid w:val="00BB5455"/>
    <w:rsid w:val="00BC01B8"/>
    <w:rsid w:val="00BE0D12"/>
    <w:rsid w:val="00C10BAB"/>
    <w:rsid w:val="00C362FB"/>
    <w:rsid w:val="00C96C74"/>
    <w:rsid w:val="00CE25AB"/>
    <w:rsid w:val="00D832D7"/>
    <w:rsid w:val="00D94EAF"/>
    <w:rsid w:val="00DD64AF"/>
    <w:rsid w:val="00EA7751"/>
    <w:rsid w:val="00EC61EE"/>
    <w:rsid w:val="00EE3BBE"/>
    <w:rsid w:val="00EF524A"/>
    <w:rsid w:val="00F2052F"/>
    <w:rsid w:val="00F3599C"/>
    <w:rsid w:val="00F52328"/>
    <w:rsid w:val="00FB461D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B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B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B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B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B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B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B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B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St-795/2015</izvorni_sadrzaj>
    <derivirana_varijabla naziv="DomainObject.Predmet.OznakaBroj_1">St-795/2015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 LIGNUM d.o.o. za trgovinu i usluge</izvorni_sadrzaj>
    <derivirana_varijabla naziv="DomainObject.Predmet.ProtustrankaFormated_1">  ZARA LIGNUM d.o.o. za trgovinu i usluge</derivirana_varijabla>
  </DomainObject.Predmet.ProtustrankaFormated>
  <DomainObject.Predmet.ProtustrankaFormatedOIB>
    <izvorni_sadrzaj>  ZARA LIGNUM d.o.o. za trgovinu i usluge, OIB 50387900997</izvorni_sadrzaj>
    <derivirana_varijabla naziv="DomainObject.Predmet.ProtustrankaFormatedOIB_1">  ZARA LIGNUM d.o.o. za trgovinu i usluge, OIB 50387900997</derivirana_varijabla>
  </DomainObject.Predmet.ProtustrankaFormatedOIB>
  <DomainObject.Predmet.ProtustrankaFormatedWithAdress>
    <izvorni_sadrzaj> ZARA LIGNUM d.o.o. za trgovinu i usluge, Vukšić 0, 23420 Vukšić</izvorni_sadrzaj>
    <derivirana_varijabla naziv="DomainObject.Predmet.ProtustrankaFormatedWithAdress_1"> ZARA LIGNUM d.o.o. za trgovinu i usluge, Vukšić 0, 23420 Vukšić</derivirana_varijabla>
  </DomainObject.Predmet.ProtustrankaFormatedWithAdress>
  <DomainObject.Predmet.ProtustrankaFormatedWithAdressOIB>
    <izvorni_sadrzaj> ZARA LIGNUM d.o.o. za trgovinu i usluge, OIB 50387900997, Vukšić 0, 23420 Vukšić</izvorni_sadrzaj>
    <derivirana_varijabla naziv="DomainObject.Predmet.ProtustrankaFormatedWithAdressOIB_1"> ZARA LIGNUM d.o.o. za trgovinu i usluge, OIB 50387900997, Vukšić 0, 23420 Vukšić</derivirana_varijabla>
  </DomainObject.Predmet.ProtustrankaFormatedWithAdressOIB>
  <DomainObject.Predmet.ProtustrankaWithAdress>
    <izvorni_sadrzaj>ZARA LIGNUM d.o.o. za trgovinu i usluge Vukšić 0, 23420 Vukšić</izvorni_sadrzaj>
    <derivirana_varijabla naziv="DomainObject.Predmet.ProtustrankaWithAdress_1">ZARA LIGNUM d.o.o. za trgovinu i usluge Vukšić 0, 23420 Vukšić</derivirana_varijabla>
  </DomainObject.Predmet.ProtustrankaWithAdress>
  <DomainObject.Predmet.ProtustrankaWithAdressOIB>
    <izvorni_sadrzaj>ZARA LIGNUM d.o.o. za trgovinu i usluge, OIB 50387900997, Vukšić 0, 23420 Vukšić</izvorni_sadrzaj>
    <derivirana_varijabla naziv="DomainObject.Predmet.ProtustrankaWithAdressOIB_1">ZARA LIGNUM d.o.o. za trgovinu i usluge, OIB 50387900997, Vukšić 0, 23420 Vukšić</derivirana_varijabla>
  </DomainObject.Predmet.ProtustrankaWithAdressOIB>
  <DomainObject.Predmet.ProtustrankaNazivFormated>
    <izvorni_sadrzaj>ZARA LIGNUM d.o.o. za trgovinu i usluge</izvorni_sadrzaj>
    <derivirana_varijabla naziv="DomainObject.Predmet.ProtustrankaNazivFormated_1">ZARA LIGNUM d.o.o. za trgovinu i usluge</derivirana_varijabla>
  </DomainObject.Predmet.ProtustrankaNazivFormated>
  <DomainObject.Predmet.ProtustrankaNazivFormatedOIB>
    <izvorni_sadrzaj>ZARA LIGNUM d.o.o. za trgovinu i usluge, OIB 50387900997</izvorni_sadrzaj>
    <derivirana_varijabla naziv="DomainObject.Predmet.ProtustrankaNazivFormatedOIB_1">ZARA LIGNUM d.o.o. za trgovinu i usluge, OIB 50387900997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9733.42</izvorni_sadrzaj>
    <derivirana_varijabla naziv="DomainObject.Predmet.TrenutnaVrijednost_1">9733.42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LIGNUM d.o.o. za trgovinu i usluge</item>
    </izvorni_sadrzaj>
    <derivirana_varijabla naziv="DomainObject.Predmet.ProtuStrankaListFormated_1">
      <item>ZARA LIGNUM d.o.o. za trgovinu i usluge</item>
    </derivirana_varijabla>
  </DomainObject.Predmet.ProtuStrankaListFormated>
  <DomainObject.Predmet.ProtuStrankaListFormatedOIB>
    <izvorni_sadrzaj>
      <item>ZARA LIGNUM d.o.o. za trgovinu i usluge, OIB 50387900997</item>
    </izvorni_sadrzaj>
    <derivirana_varijabla naziv="DomainObject.Predmet.ProtuStrankaListFormatedOIB_1">
      <item>ZARA LIGNUM d.o.o. za trgovinu i usluge, OIB 50387900997</item>
    </derivirana_varijabla>
  </DomainObject.Predmet.ProtuStrankaListFormatedOIB>
  <DomainObject.Predmet.ProtuStrankaListFormatedWithAdress>
    <izvorni_sadrzaj>
      <item>ZARA LIGNUM d.o.o. za trgovinu i usluge, Vukšić 0, 23420 Vukšić</item>
    </izvorni_sadrzaj>
    <derivirana_varijabla naziv="DomainObject.Predmet.ProtuStrankaListFormatedWithAdress_1">
      <item>ZARA LIGNUM d.o.o. za trgovinu i usluge, Vukšić 0, 23420 Vukšić</item>
    </derivirana_varijabla>
  </DomainObject.Predmet.ProtuStrankaListFormatedWithAdress>
  <DomainObject.Predmet.ProtuStrankaListFormatedWithAdressOIB>
    <izvorni_sadrzaj>
      <item>ZARA LIGNUM d.o.o. za trgovinu i usluge, OIB 50387900997, Vukšić 0, 23420 Vukšić</item>
    </izvorni_sadrzaj>
    <derivirana_varijabla naziv="DomainObject.Predmet.ProtuStrankaListFormatedWithAdressOIB_1">
      <item>ZARA LIGNUM d.o.o. za trgovinu i usluge, OIB 50387900997, Vukšić 0, 23420 Vukšić</item>
    </derivirana_varijabla>
  </DomainObject.Predmet.ProtuStrankaListFormatedWithAdressOIB>
  <DomainObject.Predmet.ProtuStrankaListNazivFormated>
    <izvorni_sadrzaj>
      <item>ZARA LIGNUM d.o.o. za trgovinu i usluge</item>
    </izvorni_sadrzaj>
    <derivirana_varijabla naziv="DomainObject.Predmet.ProtuStrankaListNazivFormated_1">
      <item>ZARA LIGNUM d.o.o. za trgovinu i usluge</item>
    </derivirana_varijabla>
  </DomainObject.Predmet.ProtuStrankaListNazivFormated>
  <DomainObject.Predmet.ProtuStrankaListNazivFormatedOIB>
    <izvorni_sadrzaj>
      <item>ZARA LIGNUM d.o.o. za trgovinu i usluge, OIB 50387900997</item>
    </izvorni_sadrzaj>
    <derivirana_varijabla naziv="DomainObject.Predmet.ProtuStrankaListNazivFormatedOIB_1">
      <item>ZARA LIGNUM d.o.o. za trgovinu i usluge, OIB 50387900997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LIGNUM d.o.o. za trgovinu i usluge</izvorni_sadrzaj>
    <derivirana_varijabla naziv="DomainObject.Predmet.ProtustrankaIDrugi_1">ZARA LIGNUM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LIGNUM d.o.o. za trgovinu i usluge, OIB 50387900997, Vukšić 0, 23420 Vukšić</izvorni_sadrzaj>
    <derivirana_varijabla naziv="DomainObject.Predmet.ProtustrankaIDrugiAdressOIB_1">ZARA LIGNUM d.o.o. za trgovinu i usluge, OIB 50387900997, Vukšić 0, 23420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LIGNUM d.o.o. za trgovinu i usluge</item>
    </izvorni_sadrzaj>
    <derivirana_varijabla naziv="DomainObject.Predmet.SudioniciListNaziv_1">
      <item>FINA</item>
      <item>ZARA LIGNUM d.o.o. za trgovinu i usluge</item>
    </derivirana_varijabla>
  </DomainObject.Predmet.SudioniciListNaziv>
  <DomainObject.Predmet.SudioniciListAdressOIB>
    <izvorni_sadrzaj>
      <item>FINA, OIB 85821130368</item>
      <item>ZARA LIGNUM d.o.o. za trgovinu i usluge, OIB 50387900997, Vukšić 0,23420 Vukšić</item>
    </izvorni_sadrzaj>
    <derivirana_varijabla naziv="DomainObject.Predmet.SudioniciListAdressOIB_1">
      <item>FINA, OIB 85821130368</item>
      <item>ZARA LIGNUM d.o.o. za trgovinu i usluge, OIB 50387900997, Vukšić 0,23420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50387900997</item>
    </izvorni_sadrzaj>
    <derivirana_varijabla naziv="DomainObject.Predmet.SudioniciListNazivOIB_1">
      <item>, OIB 85821130368</item>
      <item>, OIB 50387900997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2205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2016-01-28T12:12:00Z</dcterms:created>
  <dc:creator>Tina Grgas</dc:creator>
  <cp:lastModifiedBy>Nena Mužanović</cp:lastModifiedBy>
  <cp:lastPrinted>2016-01-28T12:11:00Z</cp:lastPrinted>
  <dcterms:modified xmlns:xsi="http://www.w3.org/2001/XMLSchema-instance" xsi:type="dcterms:W3CDTF">2016-01-28T12:12:00Z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