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0dcf" w14:paraId="6630dcf" w:rsidRDefault="006B4FF5" w:rsidP="00B516B4" w:rsidR="006B4FF5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>
        <w:tab/>
      </w:r>
    </w:p>
    <w:p w:rsidRDefault="006B4FF5" w:rsidP="00B516B4" w:rsidR="006B4FF5">
      <w:pPr>
        <w:pStyle w:val="Bezproreda"/>
        <w:tabs>
          <w:tab w:pos="708" w:val="left"/>
          <w:tab w:pos="6923" w:val="left"/>
        </w:tabs>
      </w:pPr>
    </w:p>
    <w:p w:rsidRDefault="006B4FF5" w:rsidP="00B516B4" w:rsidR="006B4FF5">
      <w:pPr>
        <w:pStyle w:val="Bezproreda"/>
      </w:pPr>
    </w:p>
    <w:p w:rsidRDefault="006B4FF5" w:rsidP="00B516B4" w:rsidR="006B4FF5">
      <w:pPr>
        <w:pStyle w:val="Bezproreda"/>
      </w:pPr>
    </w:p>
    <w:p w:rsidRDefault="00B9423B" w:rsidP="00B516B4" w:rsidR="006B4FF5">
      <w:pPr>
        <w:pStyle w:val="Bezproreda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B4FF5" w:rsidR="006B4FF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B4FF5">
        <w:t>REPUBLIKA HRVATSKA</w:t>
      </w:r>
    </w:p>
    <w:p w:rsidRDefault="006B4FF5" w:rsidP="00B516B4" w:rsidR="006B4FF5" w:rsidRPr="00FE71B8">
      <w:pPr>
        <w:pStyle w:val="Bezproreda"/>
        <w:rPr>
          <w:color w:val="FF0000"/>
        </w:rPr>
      </w:pPr>
      <w:r>
        <w:t>TRGOVAČKI SUD U VARAŽDINU</w:t>
      </w:r>
      <w:r>
        <w:tab/>
      </w:r>
      <w:r>
        <w:tab/>
      </w:r>
      <w:r>
        <w:tab/>
      </w:r>
      <w:r>
        <w:tab/>
        <w:t>Poslovni broj: St-950/16-4</w:t>
      </w:r>
    </w:p>
    <w:p w:rsidRDefault="006B4FF5" w:rsidP="00B516B4" w:rsidR="006B4FF5">
      <w:pPr>
        <w:pStyle w:val="Bezproreda"/>
        <w:rPr>
          <w:b/>
        </w:rPr>
      </w:pPr>
      <w:r>
        <w:t>42000 Varaždin, Ul. braće Radić 2</w:t>
      </w:r>
    </w:p>
    <w:p w:rsidRDefault="006B4FF5" w:rsidP="00B516B4" w:rsidR="006B4FF5">
      <w:pPr>
        <w:pStyle w:val="Bezproreda"/>
      </w:pPr>
    </w:p>
    <w:p w:rsidRDefault="006B4FF5" w:rsidP="00B516B4" w:rsidR="006B4FF5">
      <w:pPr>
        <w:spacing w:after="0"/>
        <w:jc w:val="center"/>
      </w:pPr>
      <w:r>
        <w:t>U  I M E  R E P U B L I K E  H R V A T S K E</w:t>
      </w:r>
    </w:p>
    <w:p w:rsidRDefault="006B4FF5" w:rsidP="00B516B4" w:rsidR="006B4FF5">
      <w:pPr>
        <w:spacing w:after="0"/>
        <w:jc w:val="center"/>
      </w:pPr>
    </w:p>
    <w:p w:rsidRDefault="006B4FF5" w:rsidP="00B516B4" w:rsidR="006B4FF5">
      <w:pPr>
        <w:spacing w:after="0"/>
        <w:jc w:val="center"/>
      </w:pPr>
      <w:r>
        <w:t>R J E Š E NJ E</w:t>
      </w:r>
    </w:p>
    <w:p w:rsidRDefault="006B4FF5" w:rsidP="00B516B4" w:rsidR="006B4FF5">
      <w:pPr>
        <w:spacing w:after="0"/>
        <w:jc w:val="center"/>
      </w:pPr>
    </w:p>
    <w:p w:rsidRDefault="006B4FF5" w:rsidP="00B516B4" w:rsidR="006B4FF5">
      <w:pPr>
        <w:spacing w:after="0"/>
        <w:jc w:val="center"/>
      </w:pPr>
    </w:p>
    <w:p w:rsidRDefault="006B4FF5" w:rsidP="00B516B4" w:rsidR="006B4FF5">
      <w:pPr>
        <w:spacing w:after="0"/>
        <w:jc w:val="both"/>
      </w:pPr>
      <w:r>
        <w:tab/>
        <w:t xml:space="preserve">Trgovački sud u Varaždinu po sutkinji toga suda Meliti Poljanec-Bubaš, u stečajnom predmetu povodom prijedloga predlagatelja Financijska agencija, OIB: 85821130368, RC Zagreb, Podružnica Varaždin, A. Cesarca 2, 42000 Varaždin, </w:t>
      </w:r>
      <w:r w:rsidR="000F364A">
        <w:t xml:space="preserve">za pokretanje </w:t>
      </w:r>
      <w:r>
        <w:t xml:space="preserve">stečajnog postupka nad dužnikom  </w:t>
      </w:r>
      <w:r w:rsidR="00883693">
        <w:t>VIŠNJA j.</w:t>
      </w:r>
      <w:r>
        <w:t xml:space="preserve">d.o.o., OIB: </w:t>
      </w:r>
      <w:r w:rsidR="00883693">
        <w:t>26499159512</w:t>
      </w:r>
      <w:r>
        <w:t xml:space="preserve"> sa sjedištem u </w:t>
      </w:r>
      <w:r w:rsidR="00883693">
        <w:t>Koprivnička ulica 70, Križevci</w:t>
      </w:r>
      <w:r w:rsidR="00907368">
        <w:t>, dana 10</w:t>
      </w:r>
      <w:r>
        <w:t>. studenoga 2016.</w:t>
      </w:r>
    </w:p>
    <w:p w:rsidRDefault="006B4FF5" w:rsidP="00B516B4" w:rsidR="006B4FF5">
      <w:pPr>
        <w:spacing w:after="0"/>
        <w:jc w:val="center"/>
      </w:pPr>
    </w:p>
    <w:p w:rsidRDefault="006B4FF5" w:rsidP="00B516B4" w:rsidR="006B4FF5">
      <w:pPr>
        <w:spacing w:after="0"/>
        <w:jc w:val="center"/>
      </w:pPr>
      <w:r>
        <w:t>r i j e š i o  j e</w:t>
      </w:r>
    </w:p>
    <w:p w:rsidRDefault="006B4FF5" w:rsidP="00B516B4" w:rsidR="006B4FF5">
      <w:pPr>
        <w:spacing w:after="0"/>
      </w:pPr>
    </w:p>
    <w:p w:rsidRDefault="006B4FF5" w:rsidP="00B516B4" w:rsidR="006B4FF5">
      <w:pPr>
        <w:spacing w:after="0"/>
        <w:jc w:val="both"/>
      </w:pPr>
      <w:r>
        <w:tab/>
        <w:t xml:space="preserve">I. Otvara se stečajni postupak nad stečajnim dužnikom </w:t>
      </w:r>
      <w:r w:rsidR="00883693">
        <w:t>VIŠNJA j.d.o.o., OIB: 26499159512 sa sjedištem u Koprivnička ulica 70, Križevci</w:t>
      </w:r>
      <w:r>
        <w:rPr>
          <w:rFonts w:eastAsia="Calibri"/>
        </w:rPr>
        <w:t>,</w:t>
      </w:r>
      <w:r w:rsidR="00907368">
        <w:t xml:space="preserve"> s danom 10</w:t>
      </w:r>
      <w:r>
        <w:t xml:space="preserve">. studenoga 2016. u 15,00 sati. </w:t>
      </w:r>
    </w:p>
    <w:p w:rsidRDefault="00464AC2" w:rsidP="00B516B4" w:rsidR="00464AC2">
      <w:pPr>
        <w:spacing w:after="0"/>
        <w:jc w:val="both"/>
      </w:pPr>
    </w:p>
    <w:p w:rsidRDefault="00464AC2" w:rsidP="00464AC2" w:rsidR="00464AC2">
      <w:pPr>
        <w:spacing w:after="0"/>
        <w:ind w:firstLine="708"/>
        <w:jc w:val="both"/>
      </w:pPr>
      <w:r>
        <w:t>II. Zaključuje se stečajni postupak nad stečajnim dužnikom</w:t>
      </w:r>
      <w:r w:rsidRPr="001F4F47">
        <w:t xml:space="preserve"> </w:t>
      </w:r>
      <w:r>
        <w:t>VIŠNJA j.d.o.o., OIB: 26499159512 sa sjedištem u Koprivnička ulica 70, Križevci.</w:t>
      </w:r>
    </w:p>
    <w:p w:rsidRDefault="00464AC2" w:rsidP="00464AC2" w:rsidR="00464AC2">
      <w:pPr>
        <w:spacing w:after="0"/>
        <w:jc w:val="both"/>
      </w:pPr>
    </w:p>
    <w:p w:rsidRDefault="00464AC2" w:rsidP="00B516B4" w:rsidR="00464AC2">
      <w:pPr>
        <w:spacing w:after="0"/>
        <w:jc w:val="both"/>
      </w:pPr>
    </w:p>
    <w:p w:rsidRDefault="006B4FF5" w:rsidP="00B516B4" w:rsidR="006B4FF5">
      <w:pPr>
        <w:spacing w:after="0"/>
        <w:jc w:val="both"/>
      </w:pPr>
      <w:r>
        <w:tab/>
        <w:t>I</w:t>
      </w:r>
      <w:r w:rsidR="00464AC2">
        <w:t>I</w:t>
      </w:r>
      <w:r>
        <w:t>I</w:t>
      </w:r>
      <w:r w:rsidR="00464AC2">
        <w:t>.</w:t>
      </w:r>
      <w:r>
        <w:t xml:space="preserve"> Za stečajnog upravitelja imenuje se </w:t>
      </w:r>
      <w:r w:rsidR="00883693">
        <w:t>Dinka Trumbić, OIB: 43468134790</w:t>
      </w:r>
      <w:r>
        <w:t xml:space="preserve">, </w:t>
      </w:r>
      <w:r w:rsidR="00883693">
        <w:t>Lovretska 10, Split</w:t>
      </w:r>
      <w:r>
        <w:t>.</w:t>
      </w:r>
    </w:p>
    <w:p w:rsidRDefault="006B4FF5" w:rsidP="00B516B4" w:rsidR="006B4FF5">
      <w:pPr>
        <w:spacing w:after="0"/>
        <w:jc w:val="both"/>
      </w:pPr>
    </w:p>
    <w:p w:rsidRDefault="006B4FF5" w:rsidP="00B516B4" w:rsidR="006B4FF5">
      <w:pPr>
        <w:spacing w:after="0"/>
        <w:jc w:val="both"/>
      </w:pPr>
      <w:r>
        <w:tab/>
        <w:t>IV. Ovo rješenje objavit će se na e-Oglasnoj ploči suda.</w:t>
      </w:r>
    </w:p>
    <w:p w:rsidRDefault="006B4FF5" w:rsidP="00B516B4" w:rsidR="006B4FF5">
      <w:pPr>
        <w:spacing w:after="0"/>
        <w:jc w:val="both"/>
      </w:pPr>
    </w:p>
    <w:p w:rsidRDefault="006B4FF5" w:rsidP="00B516B4" w:rsidR="006B4FF5">
      <w:pPr>
        <w:spacing w:after="0"/>
        <w:jc w:val="both"/>
      </w:pPr>
      <w:r>
        <w:tab/>
        <w:t>V. Po pravomoćnosti ovoga rješenja stečajni dužnik</w:t>
      </w:r>
      <w:r w:rsidRPr="001F4F47">
        <w:t xml:space="preserve"> </w:t>
      </w:r>
      <w:r w:rsidR="00883693">
        <w:t>VIŠNJA j.d.o.o., OIB: 26499159512 sa sjedištem u Koprivnička ulica 70, Križevci</w:t>
      </w:r>
      <w:r>
        <w:t>, bit će brisan iz sudskog registra.</w:t>
      </w:r>
    </w:p>
    <w:p w:rsidRDefault="006B4FF5" w:rsidP="00B516B4" w:rsidR="006B4FF5">
      <w:pPr>
        <w:spacing w:after="0"/>
        <w:jc w:val="both"/>
      </w:pPr>
    </w:p>
    <w:p w:rsidRDefault="006B4FF5" w:rsidP="00B516B4" w:rsidR="006B4FF5">
      <w:pPr>
        <w:spacing w:after="0"/>
        <w:jc w:val="center"/>
      </w:pPr>
      <w:r>
        <w:t>Obrazloženje</w:t>
      </w:r>
    </w:p>
    <w:p w:rsidRDefault="006B4FF5" w:rsidP="00B516B4" w:rsidR="006B4FF5">
      <w:pPr>
        <w:spacing w:after="0"/>
      </w:pPr>
    </w:p>
    <w:p w:rsidRDefault="006B4FF5" w:rsidP="00464AC2" w:rsidR="00464AC2" w:rsidRPr="00964C7D">
      <w:pPr>
        <w:jc w:val="both"/>
      </w:pPr>
      <w:r>
        <w:tab/>
      </w:r>
      <w:r w:rsidR="00464AC2">
        <w:t xml:space="preserve">Predlagatelj </w:t>
      </w:r>
      <w:r w:rsidR="00464AC2" w:rsidRPr="00964C7D">
        <w:t xml:space="preserve">je dana </w:t>
      </w:r>
      <w:r w:rsidR="00464AC2">
        <w:t>10</w:t>
      </w:r>
      <w:r w:rsidR="00464AC2" w:rsidRPr="00964C7D">
        <w:t xml:space="preserve">. </w:t>
      </w:r>
      <w:r w:rsidR="00464AC2">
        <w:t>kolovoza 2016</w:t>
      </w:r>
      <w:r w:rsidR="00464AC2" w:rsidRPr="00964C7D">
        <w:t>. podni</w:t>
      </w:r>
      <w:r w:rsidR="00464AC2">
        <w:t>o</w:t>
      </w:r>
      <w:r w:rsidR="00464AC2" w:rsidRPr="00964C7D">
        <w:t xml:space="preserve"> zahtjev za pokretanje skraćenog stečajnog postupka nad dužnikom navedenim u izreci, pa kako su za to bile ispunjene pretpostavke iz čl. </w:t>
      </w:r>
      <w:r w:rsidR="00464AC2">
        <w:t>428</w:t>
      </w:r>
      <w:r w:rsidR="00464AC2" w:rsidRPr="00964C7D">
        <w:t>.</w:t>
      </w:r>
      <w:r w:rsidR="00464AC2">
        <w:t xml:space="preserve"> </w:t>
      </w:r>
      <w:r w:rsidR="00464AC2" w:rsidRPr="00964C7D">
        <w:t>Stečajno</w:t>
      </w:r>
      <w:r w:rsidR="00464AC2">
        <w:t>g zakona ('Narodne novine'</w:t>
      </w:r>
      <w:r w:rsidR="00464AC2" w:rsidRPr="00964C7D">
        <w:t xml:space="preserve"> broj </w:t>
      </w:r>
      <w:r w:rsidR="00464AC2">
        <w:t>71/15</w:t>
      </w:r>
      <w:r w:rsidR="00464AC2" w:rsidRPr="00964C7D">
        <w:t xml:space="preserve"> - dalje SZ-a), sud je, primjenom čl. </w:t>
      </w:r>
      <w:r w:rsidR="00464AC2">
        <w:t xml:space="preserve">430 i 431. </w:t>
      </w:r>
      <w:r w:rsidR="00464AC2" w:rsidRPr="00964C7D">
        <w:t xml:space="preserve">SZ-a, </w:t>
      </w:r>
      <w:r w:rsidR="00464AC2">
        <w:t>objavio oglas na e-oglasnoj ploči suda</w:t>
      </w:r>
      <w:r w:rsidR="00464AC2" w:rsidRPr="00964C7D">
        <w:t>,</w:t>
      </w:r>
      <w:r w:rsidR="00464AC2">
        <w:t xml:space="preserve"> u kojem je</w:t>
      </w:r>
      <w:r w:rsidR="00464AC2" w:rsidRPr="00964C7D">
        <w:t xml:space="preserve"> zatražio od osob</w:t>
      </w:r>
      <w:r w:rsidR="00464AC2">
        <w:t>e</w:t>
      </w:r>
      <w:r w:rsidR="00464AC2" w:rsidRPr="00964C7D">
        <w:t xml:space="preserve"> ovlašten</w:t>
      </w:r>
      <w:r w:rsidR="00464AC2">
        <w:t>e</w:t>
      </w:r>
      <w:r w:rsidR="00464AC2" w:rsidRPr="00964C7D">
        <w:t xml:space="preserve"> za zastupanje da u roku od petnaest dana podnes</w:t>
      </w:r>
      <w:r w:rsidR="00464AC2">
        <w:t>e</w:t>
      </w:r>
      <w:r w:rsidR="00464AC2" w:rsidRPr="00964C7D">
        <w:t xml:space="preserve"> sudu </w:t>
      </w:r>
      <w:r w:rsidR="00464AC2" w:rsidRPr="000571E3">
        <w:t>javnobilježnički ovjerovljeni prokazni popis imovine i obvez</w:t>
      </w:r>
      <w:r w:rsidR="00464AC2">
        <w:t xml:space="preserve">a dužnika na propisanom obrascu i </w:t>
      </w:r>
      <w:r w:rsidR="00464AC2" w:rsidRPr="00964C7D">
        <w:t xml:space="preserve">kojim je pozvao vjerovnike da najkasnije u roku od četrdeset pet dana od </w:t>
      </w:r>
      <w:r w:rsidR="00464AC2">
        <w:t xml:space="preserve">dana </w:t>
      </w:r>
      <w:r w:rsidR="00464AC2" w:rsidRPr="00964C7D">
        <w:t xml:space="preserve">objave </w:t>
      </w:r>
      <w:r w:rsidR="00464AC2">
        <w:t>oglasa</w:t>
      </w:r>
      <w:r w:rsidR="00464AC2" w:rsidRPr="00964C7D">
        <w:t xml:space="preserve"> </w:t>
      </w:r>
      <w:r w:rsidR="00464AC2">
        <w:t xml:space="preserve">na e-oglasnoj ploči suda </w:t>
      </w:r>
      <w:r w:rsidR="00464AC2" w:rsidRPr="00964C7D">
        <w:t>predlože otvaranje stečajnoga postupka.</w:t>
      </w:r>
    </w:p>
    <w:p w:rsidRDefault="00464AC2" w:rsidP="00464AC2" w:rsidR="00464AC2" w:rsidRPr="00964C7D"/>
    <w:p w:rsidRDefault="00464AC2" w:rsidP="00464AC2" w:rsidR="00464AC2" w:rsidRPr="00964C7D">
      <w:pPr>
        <w:jc w:val="both"/>
      </w:pPr>
      <w:r w:rsidRPr="00964C7D">
        <w:lastRenderedPageBreak/>
        <w:tab/>
        <w:t>Kako</w:t>
      </w:r>
      <w:r>
        <w:t xml:space="preserve"> </w:t>
      </w:r>
      <w:r w:rsidRPr="00964C7D">
        <w:t>osob</w:t>
      </w:r>
      <w:r>
        <w:t>a</w:t>
      </w:r>
      <w:r w:rsidRPr="00964C7D">
        <w:t xml:space="preserve"> ovlašten</w:t>
      </w:r>
      <w:r>
        <w:t>a</w:t>
      </w:r>
      <w:r w:rsidRPr="00964C7D">
        <w:t xml:space="preserve"> za zastupanje pravne osobe u roku od petnaest dana</w:t>
      </w:r>
      <w:r>
        <w:t xml:space="preserve"> od dana objave oglasa na e-oglasnoj ploči suda nije </w:t>
      </w:r>
      <w:r w:rsidRPr="00964C7D">
        <w:t>podnijel</w:t>
      </w:r>
      <w:r>
        <w:t>a</w:t>
      </w:r>
      <w:r w:rsidRPr="00964C7D">
        <w:t xml:space="preserve"> </w:t>
      </w:r>
      <w:r w:rsidRPr="000571E3">
        <w:t>javnobilježnički ovjerovljeni prokazni popis imovine i obvez</w:t>
      </w:r>
      <w:r>
        <w:t xml:space="preserve">a dužnika </w:t>
      </w:r>
      <w:r w:rsidRPr="00964C7D">
        <w:t>te kako u roku od četrdeset pet dana</w:t>
      </w:r>
      <w:r>
        <w:t xml:space="preserve"> od dana objave oglasa na e-oglasnoj ploči suda</w:t>
      </w:r>
      <w:r w:rsidRPr="00964C7D">
        <w:t xml:space="preserve"> nijedan vjerovnik nije predložio otvaranje stečajnoga postupka i nije predujmio sredstva za pokriće troškova toga postupka, sud je primjenom čl. </w:t>
      </w:r>
      <w:r>
        <w:t>431. i 432.</w:t>
      </w:r>
      <w:r w:rsidRPr="00964C7D">
        <w:t xml:space="preserve"> SZ-a odlučio kao u izreci</w:t>
      </w:r>
      <w:r>
        <w:t xml:space="preserve"> ovog rješenja</w:t>
      </w:r>
      <w:r w:rsidRPr="00964C7D">
        <w:t>.</w:t>
      </w:r>
    </w:p>
    <w:p w:rsidRDefault="00464AC2" w:rsidP="00464AC2" w:rsidR="00464AC2">
      <w:pPr>
        <w:jc w:val="center"/>
      </w:pPr>
      <w:r w:rsidRPr="00964C7D">
        <w:t>U Varaždinu</w:t>
      </w:r>
      <w:r w:rsidR="00907368">
        <w:t>, 10</w:t>
      </w:r>
      <w:r>
        <w:t>. studenoga 2016</w:t>
      </w:r>
      <w:r w:rsidRPr="00964C7D">
        <w:t>.</w:t>
      </w:r>
    </w:p>
    <w:p w:rsidRDefault="00464AC2" w:rsidP="00464AC2" w:rsidR="00464AC2">
      <w:pPr>
        <w:ind w:left="4956"/>
        <w:jc w:val="center"/>
      </w:pPr>
      <w:r>
        <w:t>Sutkinja</w:t>
      </w:r>
    </w:p>
    <w:p w:rsidRDefault="00464AC2" w:rsidP="00464AC2" w:rsidR="00464AC2">
      <w:pPr>
        <w:ind w:left="4956"/>
        <w:jc w:val="center"/>
      </w:pPr>
      <w:r>
        <w:t>Melita Poljanec Bubaš</w:t>
      </w:r>
    </w:p>
    <w:p w:rsidRDefault="00464AC2" w:rsidP="00464AC2" w:rsidR="00464AC2">
      <w:pPr>
        <w:ind w:left="4956"/>
        <w:jc w:val="center"/>
      </w:pPr>
      <w:r>
        <w:tab/>
      </w:r>
      <w:r>
        <w:tab/>
      </w:r>
      <w:r>
        <w:tab/>
      </w:r>
    </w:p>
    <w:p w:rsidRDefault="00464AC2" w:rsidP="00464AC2" w:rsidR="00464AC2" w:rsidRPr="00964C7D">
      <w:r w:rsidRPr="00964C7D">
        <w:t xml:space="preserve">                                                                   </w:t>
      </w:r>
      <w:r>
        <w:t xml:space="preserve">                              </w:t>
      </w:r>
    </w:p>
    <w:p w:rsidRDefault="00464AC2" w:rsidP="00464AC2" w:rsidR="00464AC2" w:rsidRPr="00964C7D">
      <w:r w:rsidRPr="00964C7D">
        <w:tab/>
        <w:t>U</w:t>
      </w:r>
      <w:r>
        <w:t xml:space="preserve">PUTA O PRAVNOM LIJEKU: </w:t>
      </w:r>
    </w:p>
    <w:p w:rsidRDefault="00464AC2" w:rsidP="00464AC2" w:rsidR="00464AC2" w:rsidRPr="00964C7D">
      <w:pPr>
        <w:jc w:val="both"/>
      </w:pPr>
      <w:r w:rsidRPr="00964C7D">
        <w:tab/>
        <w:t>Protiv ovoga rješenja može se podnijeti žalba u roku od osam dana</w:t>
      </w:r>
      <w:r>
        <w:t>,</w:t>
      </w:r>
      <w:r w:rsidRPr="00964C7D">
        <w:t xml:space="preserve"> </w:t>
      </w:r>
      <w:r>
        <w:t xml:space="preserve">a </w:t>
      </w:r>
      <w:r w:rsidRPr="00964C7D">
        <w:t xml:space="preserve">nakon isteka osam dana od njegove objave </w:t>
      </w:r>
      <w:r>
        <w:t>na e-oglasnoj ploči suda</w:t>
      </w:r>
      <w:r w:rsidRPr="00964C7D">
        <w:t xml:space="preserve">, pisano u </w:t>
      </w:r>
      <w:r>
        <w:t>četiri</w:t>
      </w:r>
      <w:r w:rsidRPr="00964C7D">
        <w:t xml:space="preserve"> primjerka, putem ovoga suda, Visokom trgovačkom sudu R</w:t>
      </w:r>
      <w:r>
        <w:t xml:space="preserve">epublike </w:t>
      </w:r>
      <w:r w:rsidRPr="00964C7D">
        <w:t>H</w:t>
      </w:r>
      <w:r>
        <w:t>rvatske</w:t>
      </w:r>
      <w:r w:rsidRPr="00964C7D">
        <w:t xml:space="preserve">. </w:t>
      </w:r>
    </w:p>
    <w:p w:rsidRDefault="00464AC2" w:rsidP="00464AC2" w:rsidR="00464AC2" w:rsidRPr="00964C7D">
      <w:pPr>
        <w:jc w:val="both"/>
      </w:pPr>
      <w:r w:rsidRPr="00964C7D">
        <w:tab/>
        <w:t xml:space="preserve">Protiv točke I rješenja žalbu može podnijeti osoba koja je bila zastupnik po zakonu dužnika pravne osobe do dana nastupanja pravnih posljedica otvaranja stečajnog postupka (čl. </w:t>
      </w:r>
      <w:r>
        <w:t>128</w:t>
      </w:r>
      <w:r w:rsidRPr="00964C7D">
        <w:t>. st. 8. SZ-a).</w:t>
      </w:r>
    </w:p>
    <w:p w:rsidRDefault="00464AC2" w:rsidP="00464AC2" w:rsidR="00464AC2" w:rsidRPr="00964C7D">
      <w:r w:rsidRPr="00964C7D">
        <w:t>DNA:</w:t>
      </w:r>
    </w:p>
    <w:p w:rsidRDefault="00464AC2" w:rsidP="00464AC2" w:rsidR="00464AC2">
      <w:pPr>
        <w:numPr>
          <w:ilvl w:val="0"/>
          <w:numId w:val="2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464AC2" w:rsidP="00464AC2" w:rsidR="00464AC2">
      <w:pPr>
        <w:numPr>
          <w:ilvl w:val="0"/>
          <w:numId w:val="2"/>
        </w:numPr>
        <w:spacing w:after="0"/>
        <w:jc w:val="both"/>
      </w:pPr>
      <w:r>
        <w:t>Županijsko državno odvjetništvo u Varaždinu, Braće Radića 2</w:t>
      </w:r>
    </w:p>
    <w:p w:rsidRDefault="00464AC2" w:rsidP="00464AC2" w:rsidR="00464AC2">
      <w:pPr>
        <w:numPr>
          <w:ilvl w:val="0"/>
          <w:numId w:val="2"/>
        </w:numPr>
        <w:spacing w:after="0"/>
        <w:jc w:val="both"/>
      </w:pPr>
      <w:r>
        <w:t>Dužnik</w:t>
      </w:r>
      <w:r w:rsidRPr="00964C7D">
        <w:t xml:space="preserve"> </w:t>
      </w:r>
      <w:r>
        <w:t>VIŠNJA j.d.o.o., OIB: 26499159512 sa sjedištem u Koprivnička ulica 70, Križevci</w:t>
      </w:r>
    </w:p>
    <w:p w:rsidRDefault="00464AC2" w:rsidP="00464AC2" w:rsidR="00464AC2" w:rsidRPr="00824366">
      <w:pPr>
        <w:numPr>
          <w:ilvl w:val="0"/>
          <w:numId w:val="2"/>
        </w:numPr>
        <w:spacing w:after="0"/>
      </w:pPr>
      <w:r>
        <w:t>direktor dužnika Darko Gibas, Reka, Starogradska 55/B</w:t>
      </w:r>
    </w:p>
    <w:p w:rsidRDefault="00464AC2" w:rsidP="00464AC2" w:rsidR="00464AC2">
      <w:pPr>
        <w:numPr>
          <w:ilvl w:val="0"/>
          <w:numId w:val="2"/>
        </w:numPr>
        <w:spacing w:after="0"/>
      </w:pPr>
      <w:r>
        <w:t>Sudski registar (</w:t>
      </w:r>
      <w:r w:rsidRPr="00B375FC">
        <w:t>odmah i nakon pravomoćnosti)</w:t>
      </w:r>
      <w:r w:rsidRPr="00B375FC">
        <w:rPr>
          <w:rFonts w:eastAsia="Calibri"/>
        </w:rPr>
        <w:t xml:space="preserve"> </w:t>
      </w:r>
    </w:p>
    <w:p w:rsidRDefault="00464AC2" w:rsidP="008C1691" w:rsidR="008C1691">
      <w:pPr>
        <w:numPr>
          <w:ilvl w:val="0"/>
          <w:numId w:val="2"/>
        </w:numPr>
        <w:spacing w:after="0"/>
      </w:pPr>
      <w:r w:rsidRPr="00B375FC">
        <w:t xml:space="preserve">Ministarstvo financija, Porezna uprava, Područni ured Sjeverna Hrvatska, Ispostava </w:t>
      </w:r>
      <w:r>
        <w:t xml:space="preserve">Koprivnica, Hrvatske državnosti 7       </w:t>
      </w:r>
    </w:p>
    <w:p w:rsidRDefault="00464AC2" w:rsidP="008C1691" w:rsidR="00464AC2" w:rsidRPr="00BF7D94">
      <w:pPr>
        <w:numPr>
          <w:ilvl w:val="0"/>
          <w:numId w:val="2"/>
        </w:numPr>
        <w:spacing w:after="0"/>
      </w:pPr>
      <w:r w:rsidRPr="00BF7D94">
        <w:t>Stečajn</w:t>
      </w:r>
      <w:r>
        <w:t>i upravitelj Dinka Trumbić, OIB: 43468134790, Lovretska 10, Split.</w:t>
      </w:r>
    </w:p>
    <w:p w:rsidRDefault="00464AC2" w:rsidP="00464AC2" w:rsidR="00464AC2">
      <w:pPr>
        <w:numPr>
          <w:ilvl w:val="0"/>
          <w:numId w:val="2"/>
        </w:numPr>
        <w:spacing w:after="0"/>
      </w:pPr>
      <w:r>
        <w:t>E-oglasna ploča suda</w:t>
      </w:r>
    </w:p>
    <w:p w:rsidRDefault="00464AC2" w:rsidP="00464AC2" w:rsidR="00464AC2" w:rsidRPr="00836343">
      <w:pPr>
        <w:numPr>
          <w:ilvl w:val="0"/>
          <w:numId w:val="2"/>
        </w:numPr>
        <w:spacing w:after="0"/>
      </w:pPr>
      <w:r>
        <w:t xml:space="preserve">Pisarnica – kal. 20 dana </w:t>
      </w:r>
    </w:p>
    <w:p w:rsidRDefault="00464AC2" w:rsidP="00464AC2" w:rsidR="00464AC2" w:rsidRPr="00964C7D"/>
    <w:p w:rsidRDefault="00066EE5" w:rsidR="00066EE5"/>
    <w:sectPr w:rsidSect="00960379" w:rsidR="00066EE5">
      <w:headerReference w:type="default" r:id="rId11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F5" w:rsidP="006B4FF5" w:rsidR="006B4FF5">
      <w:pPr>
        <w:spacing w:after="0"/>
      </w:pPr>
      <w:r>
        <w:separator/>
      </w:r>
    </w:p>
  </w:endnote>
  <w:endnote w:id="0" w:type="continuationSeparator">
    <w:p w:rsidRDefault="006B4FF5" w:rsidP="006B4FF5" w:rsidR="006B4F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F5" w:rsidP="006B4FF5" w:rsidR="006B4FF5">
      <w:pPr>
        <w:spacing w:after="0"/>
      </w:pPr>
      <w:r>
        <w:separator/>
      </w:r>
    </w:p>
  </w:footnote>
  <w:footnote w:id="0" w:type="continuationSeparator">
    <w:p w:rsidRDefault="006B4FF5" w:rsidP="006B4FF5" w:rsidR="006B4FF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162037068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0F364A" w:rsidR="00FE71B8" w:rsidRPr="00FE71B8">
        <w:pPr>
          <w:pStyle w:val="Zaglavlje"/>
          <w:jc w:val="center"/>
        </w:pPr>
        <w:r w:rsidRPr="00FE71B8">
          <w:fldChar w:fldCharType="begin"/>
        </w:r>
        <w:r w:rsidRPr="00FE71B8">
          <w:instrText>PAGE   \* MERGEFORMAT</w:instrText>
        </w:r>
        <w:r w:rsidRPr="00FE71B8">
          <w:fldChar w:fldCharType="separate"/>
        </w:r>
        <w:r w:rsidR="00B9423B">
          <w:rPr>
            <w:noProof/>
          </w:rPr>
          <w:t>2</w:t>
        </w:r>
        <w:r w:rsidRPr="00FE71B8">
          <w:fldChar w:fldCharType="end"/>
        </w:r>
      </w:p>
      <w:p w:rsidRDefault="000F364A" w:rsidP="00FE71B8" w:rsidR="00FE71B8" w:rsidRPr="00FE71B8">
        <w:pPr>
          <w:pStyle w:val="Zaglavlje"/>
          <w:jc w:val="right"/>
        </w:pPr>
        <w:r w:rsidRPr="00FE71B8">
          <w:t xml:space="preserve">Poslovni </w:t>
        </w:r>
        <w:r>
          <w:t>broj: St-</w:t>
        </w:r>
        <w:r w:rsidR="006B4FF5">
          <w:t>950</w:t>
        </w:r>
        <w:r>
          <w:t>/16-</w:t>
        </w:r>
        <w:r w:rsidR="006B4FF5">
          <w:t>4</w:t>
        </w:r>
      </w:p>
    </w:sdtContent>
  </w:sdt>
  <w:p w:rsidRDefault="00B9423B" w:rsidR="00FE71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14"/>
      </w:pPr>
    </w:lvl>
    <w:lvl w:tplc="041A001B" w:ilvl="2">
      <w:start w:val="1"/>
      <w:numFmt w:val="lowerRoman"/>
      <w:lvlText w:val="%3."/>
      <w:lvlJc w:val="right"/>
      <w:pPr>
        <w:ind w:hanging="180" w:left="1734"/>
      </w:pPr>
    </w:lvl>
    <w:lvl w:tplc="041A000F" w:ilvl="3">
      <w:start w:val="1"/>
      <w:numFmt w:val="decimal"/>
      <w:lvlText w:val="%4."/>
      <w:lvlJc w:val="left"/>
      <w:pPr>
        <w:ind w:hanging="360" w:left="2454"/>
      </w:pPr>
    </w:lvl>
    <w:lvl w:tplc="041A0019" w:ilvl="4">
      <w:start w:val="1"/>
      <w:numFmt w:val="lowerLetter"/>
      <w:lvlText w:val="%5."/>
      <w:lvlJc w:val="left"/>
      <w:pPr>
        <w:ind w:hanging="360" w:left="3174"/>
      </w:pPr>
    </w:lvl>
    <w:lvl w:tplc="041A001B" w:ilvl="5">
      <w:start w:val="1"/>
      <w:numFmt w:val="lowerRoman"/>
      <w:lvlText w:val="%6."/>
      <w:lvlJc w:val="right"/>
      <w:pPr>
        <w:ind w:hanging="180" w:left="3894"/>
      </w:pPr>
    </w:lvl>
    <w:lvl w:tplc="041A000F" w:ilvl="6">
      <w:start w:val="1"/>
      <w:numFmt w:val="decimal"/>
      <w:lvlText w:val="%7."/>
      <w:lvlJc w:val="left"/>
      <w:pPr>
        <w:ind w:hanging="360" w:left="4614"/>
      </w:pPr>
    </w:lvl>
    <w:lvl w:tplc="041A0019" w:ilvl="7">
      <w:start w:val="1"/>
      <w:numFmt w:val="lowerLetter"/>
      <w:lvlText w:val="%8."/>
      <w:lvlJc w:val="left"/>
      <w:pPr>
        <w:ind w:hanging="360" w:left="5334"/>
      </w:pPr>
    </w:lvl>
    <w:lvl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FF5"/>
    <w:rsid w:val="00066EE5"/>
    <w:rsid w:val="000F364A"/>
    <w:rsid w:val="00464AC2"/>
    <w:rsid w:val="006B4FF5"/>
    <w:rsid w:val="007B484E"/>
    <w:rsid w:val="0087756B"/>
    <w:rsid w:val="00883693"/>
    <w:rsid w:val="008C1691"/>
    <w:rsid w:val="00907368"/>
    <w:rsid w:val="00AE62E2"/>
    <w:rsid w:val="00B9423B"/>
    <w:rsid w:val="00F8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4FF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B4FF5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4FF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B4FF5"/>
    <w:pPr>
      <w:tabs>
        <w:tab w:pos="851" w:val="left"/>
      </w:tabs>
      <w:ind w:firstLine="567"/>
      <w:jc w:val="both"/>
    </w:pPr>
    <w:rPr>
      <w:rFonts w:hAnsiTheme="minorHAnsi" w:asciiTheme="minorHAnsi" w:cs="Times New Roman" w:eastAsia="Times New Roman"/>
      <w:sz w:val="22"/>
      <w:lang w:eastAsia="hr-HR"/>
    </w:rPr>
  </w:style>
  <w:style w:customStyle="true" w:styleId="GrbRH" w:type="paragraph">
    <w:name w:val="GrbRH"/>
    <w:basedOn w:val="Normal"/>
    <w:rsid w:val="006B4FF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4F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4FF5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FF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4FF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4F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4FF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4FF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B4FF5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4FF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B4FF5"/>
    <w:pPr>
      <w:tabs>
        <w:tab w:pos="851" w:val="left"/>
      </w:tabs>
      <w:ind w:firstLine="567"/>
      <w:jc w:val="both"/>
    </w:pPr>
    <w:rPr>
      <w:rFonts w:asciiTheme="minorHAnsi" w:cs="Times New Roman" w:eastAsia="Times New Roman" w:hAnsiTheme="minorHAnsi"/>
      <w:sz w:val="22"/>
      <w:lang w:eastAsia="hr-HR"/>
    </w:rPr>
  </w:style>
  <w:style w:customStyle="1" w:styleId="GrbRH" w:type="paragraph">
    <w:name w:val="GrbRH"/>
    <w:basedOn w:val="Normal"/>
    <w:rsid w:val="006B4FF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4F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B4FF5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FF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4FF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4F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B4FF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St-950/2016-4</izvorni_sadrzaj>
    <derivirana_varijabla naziv="DomainObject.Oznaka_1">St-950/2016-4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VIŠNJA jednostavno društvo s ograničenom odgovornošću za trgovinu i usluge</izvorni_sadrzaj>
    <derivirana_varijabla naziv="DomainObject.Predmet.ProtustrankaFormated_1">  VIŠNJA jednostavno društvo s ograničenom odgovornošću za trgovinu i usluge</derivirana_varijabla>
  </DomainObject.Predmet.ProtustrankaFormated>
  <DomainObject.Predmet.ProtustrankaFormatedOIB>
    <izvorni_sadrzaj>  VIŠNJA jednostavno društvo s ograničenom odgovornošću za trgovinu i usluge, OIB 26499159512</izvorni_sadrzaj>
    <derivirana_varijabla naziv="DomainObject.Predmet.ProtustrankaFormatedOIB_1">  VIŠNJA jednostavno društvo s ograničenom odgovornošću za trgovinu i usluge, OIB 26499159512</derivirana_varijabla>
  </DomainObject.Predmet.ProtustrankaFormatedOIB>
  <DomainObject.Predmet.ProtustrankaFormatedWithAdress>
    <izvorni_sadrzaj> VIŠNJA jednostavno društvo s ograničenom odgovornošću za trgovinu i usluge, Koprivnička ulica 70, 48260 Križevci</izvorni_sadrzaj>
    <derivirana_varijabla naziv="DomainObject.Predmet.ProtustrankaFormatedWithAdress_1"> VIŠNJA jednostavno društvo s ograničenom odgovornošću za trgovinu i usluge, Koprivnička ulica 70, 48260 Križevci</derivirana_varijabla>
  </DomainObject.Predmet.ProtustrankaFormatedWithAdress>
  <DomainObject.Predmet.ProtustrankaFormatedWithAdressOIB>
    <izvorni_sadrzaj> VIŠNJA jednostavno društvo s ograničenom odgovornošću za trgovinu i usluge, OIB 26499159512, Koprivnička ulica 70, 48260 Križevci</izvorni_sadrzaj>
    <derivirana_varijabla naziv="DomainObject.Predmet.ProtustrankaFormatedWithAdressOIB_1"> VIŠNJA jednostavno društvo s ograničenom odgovornošću za trgovinu i usluge, OIB 26499159512, Koprivnička ulica 70, 48260 Križevci</derivirana_varijabla>
  </DomainObject.Predmet.ProtustrankaFormatedWithAdressOIB>
  <DomainObject.Predmet.ProtustrankaWithAdress>
    <izvorni_sadrzaj>VIŠNJA jednostavno društvo s ograničenom odgovornošću za trgovinu i usluge Koprivnička ulica 70, 48260 Križevci</izvorni_sadrzaj>
    <derivirana_varijabla naziv="DomainObject.Predmet.ProtustrankaWithAdress_1">VIŠNJA jednostavno društvo s ograničenom odgovornošću za trgovinu i usluge Koprivnička ulica 70, 48260 Križevci</derivirana_varijabla>
  </DomainObject.Predmet.ProtustrankaWithAdress>
  <DomainObject.Predmet.ProtustrankaWithAdressOIB>
    <izvorni_sadrzaj>VIŠNJA jednostavno društvo s ograničenom odgovornošću za trgovinu i usluge, OIB 26499159512, Koprivnička ulica 70, 48260 Križevci</izvorni_sadrzaj>
    <derivirana_varijabla naziv="DomainObject.Predmet.ProtustrankaWithAdressOIB_1">VIŠNJA jednostavno društvo s ograničenom odgovornošću za trgovinu i usluge, OIB 26499159512, Koprivnička ulica 70, 48260 Križevci</derivirana_varijabla>
  </DomainObject.Predmet.ProtustrankaWithAdressOIB>
  <DomainObject.Predmet.ProtustrankaNazivFormated>
    <izvorni_sadrzaj>VIŠNJA jednostavno društvo s ograničenom odgovornošću za trgovinu i usluge</izvorni_sadrzaj>
    <derivirana_varijabla naziv="DomainObject.Predmet.ProtustrankaNazivFormated_1">VIŠNJA jednostavno društvo s ograničenom odgovornošću za trgovinu i usluge</derivirana_varijabla>
  </DomainObject.Predmet.ProtustrankaNazivFormated>
  <DomainObject.Predmet.ProtustrankaNazivFormatedOIB>
    <izvorni_sadrzaj>VIŠNJA jednostavno društvo s ograničenom odgovornošću za trgovinu i usluge, OIB 26499159512</izvorni_sadrzaj>
    <derivirana_varijabla naziv="DomainObject.Predmet.ProtustrankaNazivFormatedOIB_1">VIŠNJA jednostavno društvo s ograničenom odgovornošću za trgovinu i usluge, OIB 26499159512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18533.70</izvorni_sadrzaj>
    <derivirana_varijabla naziv="DomainObject.Predmet.TrenutnaVrijednost_1">18533.70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VIŠNJA jednostavno društvo s ograničenom odgovornošću za trgovinu i usluge</item>
    </izvorni_sadrzaj>
    <derivirana_varijabla naziv="DomainObject.Predmet.ProtuStrankaListFormated_1">
      <item>VIŠNJA jednostavno društvo s ograničenom odgovornošću za trgovinu i usluge</item>
    </derivirana_varijabla>
  </DomainObject.Predmet.ProtuStrankaListFormated>
  <DomainObject.Predmet.ProtuStrankaListFormatedOIB>
    <izvorni_sadrzaj>
      <item>VIŠNJA jednostavno društvo s ograničenom odgovornošću za trgovinu i usluge, OIB 26499159512</item>
    </izvorni_sadrzaj>
    <derivirana_varijabla naziv="DomainObject.Predmet.ProtuStrankaListFormatedOIB_1">
      <item>VIŠNJA jednostavno društvo s ograničenom odgovornošću za trgovinu i usluge, OIB 26499159512</item>
    </derivirana_varijabla>
  </DomainObject.Predmet.ProtuStrankaListFormatedOIB>
  <DomainObject.Predmet.ProtuStrankaListFormatedWithAdress>
    <izvorni_sadrzaj>
      <item>VIŠNJA jednostavno društvo s ograničenom odgovornošću za trgovinu i usluge, Koprivnička ulica 70, 48260 Križevci</item>
    </izvorni_sadrzaj>
    <derivirana_varijabla naziv="DomainObject.Predmet.ProtuStrankaListFormatedWithAdress_1">
      <item>VIŠNJA jednostavno društvo s ograničenom odgovornošću za trgovinu i usluge, Koprivnička ulica 70, 48260 Križevci</item>
    </derivirana_varijabla>
  </DomainObject.Predmet.ProtuStrankaListFormatedWithAdress>
  <DomainObject.Predmet.ProtuStrankaListFormatedWithAdressOIB>
    <izvorni_sadrzaj>
      <item>VIŠNJA jednostavno društvo s ograničenom odgovornošću za trgovinu i usluge, OIB 26499159512, Koprivnička ulica 70, 48260 Križevci</item>
    </izvorni_sadrzaj>
    <derivirana_varijabla naziv="DomainObject.Predmet.ProtuStrankaListFormatedWithAdressOIB_1">
      <item>VIŠNJA jednostavno društvo s ograničenom odgovornošću za trgovinu i usluge, OIB 26499159512, Koprivnička ulica 70, 48260 Križevci</item>
    </derivirana_varijabla>
  </DomainObject.Predmet.ProtuStrankaListFormatedWithAdressOIB>
  <DomainObject.Predmet.ProtuStrankaListNazivFormated>
    <izvorni_sadrzaj>
      <item>VIŠNJA jednostavno društvo s ograničenom odgovornošću za trgovinu i usluge</item>
    </izvorni_sadrzaj>
    <derivirana_varijabla naziv="DomainObject.Predmet.ProtuStrankaListNazivFormated_1">
      <item>VIŠNJA jednostavno društvo s ograničenom odgovornošću za trgovinu i usluge</item>
    </derivirana_varijabla>
  </DomainObject.Predmet.ProtuStrankaListNazivFormated>
  <DomainObject.Predmet.ProtuStrankaListNazivFormatedOIB>
    <izvorni_sadrzaj>
      <item>VIŠNJA jednostavno društvo s ograničenom odgovornošću za trgovinu i usluge, OIB 26499159512</item>
    </izvorni_sadrzaj>
    <derivirana_varijabla naziv="DomainObject.Predmet.ProtuStrankaListNazivFormatedOIB_1">
      <item>VIŠNJA jednostavno društvo s ograničenom odgovornošću za trgovinu i usluge, OIB 26499159512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registar, B.Radića 2, 42000 Varaždin</item>
      <item>e-Oglasna</item>
    </izvorni_sadrzaj>
    <derivirana_varijabla naziv="DomainObject.Predmet.OstaliListFormatedWithAdress_1">
      <item>Sudski registar, B.Radića 2, 42000 Varaždin</item>
      <item>e-Oglasna</item>
    </derivirana_varijabla>
  </DomainObject.Predmet.OstaliListFormatedWithAdress>
  <DomainObject.Predmet.OstaliListFormatedWithAdressOIB>
    <izvorni_sadrzaj>
      <item>Sudski registar, B.Radića 2, 42000 Varaždin</item>
      <item>e-Oglasna</item>
    </izvorni_sadrzaj>
    <derivirana_varijabla naziv="DomainObject.Predmet.OstaliListFormatedWithAdressOIB_1">
      <item>Sudski registar, B.Radića 2, 42000 Varaždin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St-950/2016-4</izvorni_sadrzaj>
    <derivirana_varijabla naziv="DomainObject.PoslovniBrojDokumenta_1">St-950/2016-4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VIŠNJA jednostavno društvo s ograničenom odgovornošću za trgovinu i usluge</izvorni_sadrzaj>
    <derivirana_varijabla naziv="DomainObject.Predmet.ProtustrankaIDrugi_1">VIŠNJA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VIŠNJA jednostavno društvo s ograničenom odgovornošću za trgovinu i usluge, OIB 26499159512, Koprivnička ulica 70, 48260 Križevci</izvorni_sadrzaj>
    <derivirana_varijabla naziv="DomainObject.Predmet.ProtustrankaIDrugiAdressOIB_1">VIŠNJA jednostavno društvo s ograničenom odgovornošću za trgovinu i usluge, OIB 26499159512, Koprivnička ulica 70,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VIŠNJA jednostavno društvo s ograničenom odgovornošću za trgovinu i usluge</item>
      <item>Sudski registar</item>
      <item>e-Oglasna</item>
    </izvorni_sadrzaj>
    <derivirana_varijabla naziv="DomainObject.Predmet.SudioniciListNaziv_1">
      <item>Financijska agencija</item>
      <item>VIŠNJA jednostavno društvo s ograničenom odgovornošću za trgovinu i usluge</item>
      <item>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VIŠNJA jednostavno društvo s ograničenom odgovornošću za trgovinu i usluge, OIB 26499159512, Koprivnička ulica 70,48260 Križevci</item>
      <item>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VIŠNJA jednostavno društvo s ograničenom odgovornošću za trgovinu i usluge, OIB 26499159512, Koprivnička ulica 70,48260 Križevci</item>
      <item>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26499159512</item>
      <item>, OIB null</item>
      <item>, OIB null</item>
    </izvorni_sadrzaj>
    <derivirana_varijabla naziv="DomainObject.Predmet.SudioniciListNazivOIB_1">
      <item>, OIB 85821130368</item>
      <item>, OIB 26499159512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1E823-3A21-464A-ADD2-331307040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2961</properties:Characters>
  <properties:Lines>80</properties:Lines>
  <properties:Paragraphs>31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2016-11-09T09:50:00Z</dcterms:created>
  <dc:creator>Katarina Breški</dc:creator>
  <cp:lastModifiedBy>Katarina Breški</cp:lastModifiedBy>
  <cp:lastPrinted>2016-11-10T07:55:00Z</cp:lastPrinted>
  <dcterms:modified xmlns:xsi="http://www.w3.org/2001/XMLSchema-instance" xsi:type="dcterms:W3CDTF">2016-11-10T07:55:00Z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