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335" w14:paraId="a171335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7/St-1</w:t>
      </w:r>
      <w:r w:rsidR="007F02DD">
        <w:rPr>
          <w:b/>
        </w:rPr>
        <w:t>7</w:t>
      </w:r>
      <w:r w:rsidR="00DC3FE2">
        <w:rPr>
          <w:b/>
        </w:rPr>
        <w:t>19</w:t>
      </w:r>
      <w:r w:rsidR="007F02DD">
        <w:rPr>
          <w:b/>
        </w:rPr>
        <w:t>/2016-1</w:t>
      </w:r>
      <w:r w:rsidR="00DC3FE2">
        <w:rPr>
          <w:b/>
        </w:rPr>
        <w:t>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Osijek, Podružnice Slavonski Brod, za otvaranje stečajnog postupka nad stečajnim dužnikom </w:t>
      </w:r>
      <w:r w:rsidR="00DC3FE2" w:rsidRPr="00DC3FE2">
        <w:t>BLISS j.d.o.o. za trgovinu i usluge, skraćena tvrtka: BLISS j.d.o.o., Slavonski Brod, Vinogradska 81, OIB: 82586199912</w:t>
      </w:r>
      <w:r>
        <w:t xml:space="preserve">, dana </w:t>
      </w:r>
      <w:r w:rsidR="00F848AF">
        <w:t>2</w:t>
      </w:r>
      <w:r w:rsidR="007F02DD">
        <w:t>7</w:t>
      </w:r>
      <w:r w:rsidR="00F848AF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7F02DD" w:rsidP="00EB3578" w:rsidR="003E0361" w:rsidRPr="00EB3578">
      <w:pPr>
        <w:jc w:val="center"/>
        <w:rPr>
          <w:b/>
        </w:rPr>
      </w:pPr>
      <w:r>
        <w:rPr>
          <w:b/>
        </w:rPr>
        <w:t>2</w:t>
      </w:r>
      <w:r w:rsidR="008C2295">
        <w:rPr>
          <w:b/>
        </w:rPr>
        <w:t>3</w:t>
      </w:r>
      <w:r w:rsidR="00F848AF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 w:rsidR="008C2295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DC3FE2">
        <w:t>ca</w:t>
      </w:r>
      <w:r w:rsidR="00087209">
        <w:t xml:space="preserve"> dužnika po zakonu da je duž</w:t>
      </w:r>
      <w:r w:rsidR="00DC3FE2">
        <w:t>na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DC3FE2">
        <w:t>zino</w:t>
      </w:r>
      <w:r w:rsidR="002D6A21">
        <w:t xml:space="preserve"> dovođenje, a može se i kazniti novčanom kaznom do 10.000,00 Kn.</w:t>
      </w:r>
    </w:p>
    <w:p w:rsidRDefault="00DB60B5" w:rsidP="003E0361" w:rsidR="00DB60B5"/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7F02DD">
        <w:t>2</w:t>
      </w:r>
      <w:r w:rsidR="00DC3FE2">
        <w:t>6</w:t>
      </w:r>
      <w:r w:rsidR="00F848AF">
        <w:t>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DC3FE2">
        <w:t xml:space="preserve">la </w:t>
      </w:r>
      <w:r w:rsidR="003E0361">
        <w:t>uredno pozvan</w:t>
      </w:r>
      <w:r w:rsidR="00DC3FE2">
        <w:t>a</w:t>
      </w:r>
      <w:r w:rsidR="003E0361">
        <w:t xml:space="preserve"> zakonsk</w:t>
      </w:r>
      <w:r w:rsidR="00DC3FE2">
        <w:t>a</w:t>
      </w:r>
      <w:r w:rsidR="003E0361">
        <w:t xml:space="preserve"> zastupni</w:t>
      </w:r>
      <w:r w:rsidR="00DC3FE2">
        <w:t>ca</w:t>
      </w:r>
      <w:r w:rsidR="00094031">
        <w:t xml:space="preserve"> </w:t>
      </w:r>
      <w:r w:rsidR="003E0361">
        <w:t xml:space="preserve">dužnika </w:t>
      </w:r>
      <w:r w:rsidR="00DC3FE2">
        <w:t>Klaudija Galić</w:t>
      </w:r>
      <w:r w:rsidR="00440928">
        <w:t xml:space="preserve">. </w:t>
      </w:r>
    </w:p>
    <w:p w:rsidRDefault="00440928" w:rsidP="00EB3578" w:rsidR="00DB60B5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7F02DD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7F02DD" w:rsidP="00EB3578" w:rsidR="007F02DD">
      <w:pPr>
        <w:jc w:val="both"/>
      </w:pPr>
    </w:p>
    <w:p w:rsidRDefault="007F02DD" w:rsidP="007F02DD" w:rsidR="007F02DD">
      <w:pPr>
        <w:jc w:val="right"/>
        <w:rPr>
          <w:b/>
        </w:rPr>
      </w:pPr>
      <w:r w:rsidRPr="007F02DD">
        <w:rPr>
          <w:b/>
        </w:rPr>
        <w:lastRenderedPageBreak/>
        <w:t>Broj: 7/St-17</w:t>
      </w:r>
      <w:r w:rsidR="00DC3FE2">
        <w:rPr>
          <w:b/>
        </w:rPr>
        <w:t>19</w:t>
      </w:r>
      <w:r w:rsidRPr="007F02DD">
        <w:rPr>
          <w:b/>
        </w:rPr>
        <w:t>/2016-1</w:t>
      </w:r>
      <w:r w:rsidR="00DC3FE2">
        <w:rPr>
          <w:b/>
        </w:rPr>
        <w:t>2</w:t>
      </w:r>
    </w:p>
    <w:p w:rsidRDefault="007F02DD" w:rsidP="007F02DD" w:rsidR="007F02DD">
      <w:pPr>
        <w:jc w:val="right"/>
      </w:pPr>
    </w:p>
    <w:p w:rsidRDefault="003E0361" w:rsidP="00EB3578" w:rsidR="00B73412">
      <w:pPr>
        <w:jc w:val="both"/>
      </w:pPr>
      <w:r>
        <w:t xml:space="preserve">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848AF">
        <w:t>2</w:t>
      </w:r>
      <w:r w:rsidR="007F02DD">
        <w:t>7</w:t>
      </w:r>
      <w:r w:rsidR="00F848AF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7F02DD" w:rsidR="00F10D15" w:rsidRPr="005225EC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F02DD">
        <w:t xml:space="preserve">   </w:t>
      </w:r>
      <w:r>
        <w:t xml:space="preserve">   Mirna Vujčić</w:t>
      </w: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</w:t>
      </w:r>
      <w:r w:rsidR="00DC3FE2">
        <w:t>j</w:t>
      </w:r>
      <w:r w:rsidR="00277ECC">
        <w:t xml:space="preserve"> </w:t>
      </w:r>
      <w:r w:rsidR="003E0361">
        <w:t>zastupni</w:t>
      </w:r>
      <w:r w:rsidR="00DC3FE2">
        <w:t>ci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D08" w:rsidP="00380934" w:rsidR="00B44D08">
      <w:r>
        <w:separator/>
      </w:r>
    </w:p>
  </w:endnote>
  <w:endnote w:id="0" w:type="continuationSeparator">
    <w:p w:rsidRDefault="00B44D08" w:rsidP="00380934" w:rsidR="00B44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04B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D08" w:rsidP="00380934" w:rsidR="00B44D08">
      <w:r>
        <w:separator/>
      </w:r>
    </w:p>
  </w:footnote>
  <w:footnote w:id="0" w:type="continuationSeparator">
    <w:p w:rsidRDefault="00B44D08" w:rsidP="00380934" w:rsidR="00B44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04B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0A1228"/>
    <w:rsid w:val="00112454"/>
    <w:rsid w:val="00117547"/>
    <w:rsid w:val="00166625"/>
    <w:rsid w:val="00186C9F"/>
    <w:rsid w:val="00277ECC"/>
    <w:rsid w:val="002D6A21"/>
    <w:rsid w:val="002F104B"/>
    <w:rsid w:val="0037378B"/>
    <w:rsid w:val="00380934"/>
    <w:rsid w:val="003E0361"/>
    <w:rsid w:val="00411FA0"/>
    <w:rsid w:val="00440928"/>
    <w:rsid w:val="00471CB1"/>
    <w:rsid w:val="00521221"/>
    <w:rsid w:val="005225EC"/>
    <w:rsid w:val="005D41F3"/>
    <w:rsid w:val="006E61B6"/>
    <w:rsid w:val="007111E2"/>
    <w:rsid w:val="00740EA3"/>
    <w:rsid w:val="00744E72"/>
    <w:rsid w:val="00745B1B"/>
    <w:rsid w:val="007B19EF"/>
    <w:rsid w:val="007D5D22"/>
    <w:rsid w:val="007F02DD"/>
    <w:rsid w:val="00840064"/>
    <w:rsid w:val="0087223E"/>
    <w:rsid w:val="008C2295"/>
    <w:rsid w:val="009726ED"/>
    <w:rsid w:val="009E78BC"/>
    <w:rsid w:val="009F3F65"/>
    <w:rsid w:val="00A142FC"/>
    <w:rsid w:val="00A413B5"/>
    <w:rsid w:val="00A627B7"/>
    <w:rsid w:val="00A774ED"/>
    <w:rsid w:val="00AF07BC"/>
    <w:rsid w:val="00B21A13"/>
    <w:rsid w:val="00B44D08"/>
    <w:rsid w:val="00B55271"/>
    <w:rsid w:val="00B73412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C3FE2"/>
    <w:rsid w:val="00DE3651"/>
    <w:rsid w:val="00E120C7"/>
    <w:rsid w:val="00E8576C"/>
    <w:rsid w:val="00E95751"/>
    <w:rsid w:val="00EB3578"/>
    <w:rsid w:val="00F10D15"/>
    <w:rsid w:val="00F4427A"/>
    <w:rsid w:val="00F54724"/>
    <w:rsid w:val="00F848AF"/>
    <w:rsid w:val="00FE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</izvorni_sadrzaj>
    <derivirana_varijabla naziv="DomainObject.Predmet.OstaliListFormated_1">
      <item>Klaudija Galić punomoćnik sudionika u postupku BLISS j.d.o.o. za trgovinu i usluge</item>
    </derivirana_varijabla>
  </DomainObject.Predmet.OstaliListFormated>
  <DomainObject.Predmet.OstaliListFormatedOIB>
    <izvorni_sadrzaj>
      <item>Klaudija Galić, OIB 51769484957 punomoćnik sudionika u postupku BLISS j.d.o.o. za trgovinu i usluge</item>
    </izvorni_sadrzaj>
    <derivirana_varijabla naziv="DomainObject.Predmet.OstaliListFormatedOIB_1">
      <item>Klaudija Galić, OIB 51769484957 punomoćnik sudionika u postupku BLISS j.d.o.o. za trgovinu i usluge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</izvorni_sadrzaj>
    <derivirana_varijabla naziv="DomainObject.Predmet.OstaliListFormatedWithAdress_1">
      <item>Klaudija Galić, Pavleka Miškine 5/2, 35000 Slavonski Brod punomoćnik sudionika u postupku BLISS j.d.o.o. za trgovinu i usluge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</derivirana_varijabla>
  </DomainObject.Predmet.OstaliListFormatedWithAdressOIB>
  <DomainObject.Predmet.OstaliListNazivFormated>
    <izvorni_sadrzaj>
      <item>Klaudija Galić</item>
    </izvorni_sadrzaj>
    <derivirana_varijabla naziv="DomainObject.Predmet.OstaliListNazivFormated_1">
      <item>Klaudija Galić</item>
    </derivirana_varijabla>
  </DomainObject.Predmet.OstaliListNazivFormated>
  <DomainObject.Predmet.OstaliListNazivFormatedOIB>
    <izvorni_sadrzaj>
      <item>Klaudija Galić, OIB 51769484957</item>
    </izvorni_sadrzaj>
    <derivirana_varijabla naziv="DomainObject.Predmet.OstaliListNazivFormatedOIB_1">
      <item>Klaudija Galić, OIB 51769484957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</izvorni_sadrzaj>
    <derivirana_varijabla naziv="DomainObject.Predmet.SudioniciListNaziv_1">
      <item>Financijska agencija</item>
      <item>BLISS j.d.o.o. za trgovinu i usluge</item>
      <item>Klaudija Galić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</izvorni_sadrzaj>
    <derivirana_varijabla naziv="DomainObject.Predmet.SudioniciListNazivOIB_1">
      <item>, OIB 85821130368</item>
      <item>, OIB 82586199912</item>
      <item>, OIB 51769484957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2096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2016-10-27T06:52:00Z</dcterms:created>
  <dc:creator>alet</dc:creator>
  <cp:lastModifiedBy>wsadmin</cp:lastModifiedBy>
  <cp:lastPrinted>2016-10-27T06:54:00Z</cp:lastPrinted>
  <dcterms:modified xmlns:xsi="http://www.w3.org/2001/XMLSchema-instance" xsi:type="dcterms:W3CDTF">2016-10-27T07:16:00Z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