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3740b" w14:paraId="3d3740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086A" w:rsidP="00DB086A" w:rsidR="00DB08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St-463/2017-2</w:t>
      </w:r>
    </w:p>
    <w:p w:rsidRDefault="00DB086A" w:rsidP="00DB086A" w:rsidR="00DB086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086A" w:rsidP="00DB086A" w:rsidR="00DB086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086A" w:rsidP="00DB086A" w:rsidR="00DB086A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B086A" w:rsidP="00DB086A" w:rsidR="00DB086A">
      <w:pPr>
        <w:pStyle w:val="Bezproreda"/>
        <w:jc w:val="center"/>
        <w:rPr>
          <w:noProof/>
        </w:rPr>
      </w:pPr>
    </w:p>
    <w:p w:rsidRDefault="00DB086A" w:rsidP="00DB086A" w:rsidR="00DB086A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B086A" w:rsidP="00DB086A" w:rsidR="00DB086A">
      <w:pPr>
        <w:pStyle w:val="Bezproreda"/>
        <w:rPr>
          <w:b/>
          <w:noProof/>
        </w:rPr>
      </w:pPr>
    </w:p>
    <w:p w:rsidRDefault="00DB086A" w:rsidP="00DB086A" w:rsidR="00DB086A">
      <w:pPr>
        <w:pStyle w:val="Bezproreda"/>
        <w:rPr>
          <w:b/>
          <w:noProof/>
        </w:rPr>
      </w:pPr>
    </w:p>
    <w:p w:rsidRDefault="00DB086A" w:rsidP="00DB086A" w:rsidR="00DB086A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UDRUGA HRVATSKIH VOJNIH INVALIDA DOMOVINSKOG RATA NOVI ZAGERB, ZAGREB, Aleja pomoraca 23, OIB: 80768401728, dana 31. kolovoza  </w:t>
      </w:r>
      <w:r>
        <w:rPr>
          <w:noProof/>
        </w:rPr>
        <w:t xml:space="preserve">2017. </w:t>
      </w:r>
    </w:p>
    <w:p w:rsidRDefault="00DB086A" w:rsidP="00DB086A" w:rsidR="00DB086A">
      <w:pPr>
        <w:pStyle w:val="Bezproreda"/>
        <w:rPr>
          <w:noProof/>
        </w:rPr>
      </w:pPr>
    </w:p>
    <w:p w:rsidRDefault="00DB086A" w:rsidP="00DB086A" w:rsidR="00DB086A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B086A" w:rsidP="00DB086A" w:rsidR="00DB086A">
      <w:pPr>
        <w:pStyle w:val="Bezproreda"/>
        <w:rPr>
          <w:b/>
          <w:noProof/>
        </w:rPr>
      </w:pPr>
    </w:p>
    <w:p w:rsidRDefault="00DB086A" w:rsidP="00DB086A" w:rsidR="00DB086A">
      <w:pPr>
        <w:pStyle w:val="Bezproreda"/>
      </w:pPr>
      <w:r>
        <w:t>I. Pokreće se postupak radi utvrđivanja uvjeta za otvaranje stečajnog postupka nad dužnikom UDRUGA HRVATSKIH VOJNIH INVALIDA DOMOVINSKOG RATA NOVI ZAGERB, ZAGREB, Aleja pomoraca 23, OIB: 80768401728.</w:t>
      </w:r>
    </w:p>
    <w:p w:rsidRDefault="00DB086A" w:rsidP="00DB086A" w:rsidR="00DB086A">
      <w:pPr>
        <w:pStyle w:val="Bezproreda"/>
        <w:rPr>
          <w:noProof/>
        </w:rPr>
      </w:pPr>
    </w:p>
    <w:p w:rsidRDefault="00DB086A" w:rsidP="00DB086A" w:rsidR="00DB086A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9,45 sati</w:t>
      </w:r>
    </w:p>
    <w:p w:rsidRDefault="00DB086A" w:rsidP="00DB086A" w:rsidR="00DB086A">
      <w:pPr>
        <w:pStyle w:val="Bezproreda"/>
        <w:rPr>
          <w:b/>
        </w:rPr>
      </w:pPr>
    </w:p>
    <w:p w:rsidRDefault="00DB086A" w:rsidP="00DB086A" w:rsidR="00DB086A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</w:pPr>
      <w:r>
        <w:t xml:space="preserve">- Financijska agencija </w:t>
      </w:r>
    </w:p>
    <w:p w:rsidRDefault="00DB086A" w:rsidP="00DB086A" w:rsidR="00DB086A">
      <w:pPr>
        <w:pStyle w:val="Bezproreda"/>
      </w:pPr>
      <w:r>
        <w:t xml:space="preserve">- zakonski zastupnik dužnika  Josip </w:t>
      </w:r>
      <w:proofErr w:type="spellStart"/>
      <w:r>
        <w:t>Malunec</w:t>
      </w:r>
      <w:proofErr w:type="spellEnd"/>
      <w:r>
        <w:t xml:space="preserve">. 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</w:pPr>
      <w:r>
        <w:t xml:space="preserve">III. Nalaže se zakonskom zastupniku dužnika Josip </w:t>
      </w:r>
      <w:proofErr w:type="spellStart"/>
      <w:r>
        <w:t>Malunec</w:t>
      </w:r>
      <w:proofErr w:type="spellEnd"/>
      <w:r>
        <w:t xml:space="preserve"> iz Zagreba,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  <w:jc w:val="center"/>
      </w:pPr>
      <w:r>
        <w:t>Obrazloženje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13. travnja 2016. podnijela prijedlog za otvaranje stečajnog postupka nad dužnikom </w:t>
      </w:r>
      <w:r>
        <w:t xml:space="preserve">UDRUGA HRVATSKIH VOJNIH INVALIDA DOMOVINSKOG RATA NOVI ZAGERB, ZAGREB, Aleja pomoraca 23, OIB: 80768401728. U prijedlogu navodi da </w:t>
      </w:r>
      <w:r>
        <w:lastRenderedPageBreak/>
        <w:t xml:space="preserve">na dan 1. rujna 2015. dužnik u Očevidniku redoslijeda osnova za plaćanje ima evidentirane neizvršene osnove za plaćanje u neprekinutom razdoblju od 1297 dana, u ukupnom iznosu od 76.244,24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1297 dana i jednog zaposlenika.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B086A" w:rsidP="00DB086A" w:rsidR="00DB086A">
      <w:pPr>
        <w:pStyle w:val="Bezproreda"/>
        <w:rPr>
          <w:i/>
          <w:u w:val="single"/>
        </w:rPr>
      </w:pPr>
    </w:p>
    <w:p w:rsidRDefault="00DB086A" w:rsidP="00DB086A" w:rsidR="00DB086A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B086A" w:rsidP="00DB086A" w:rsidR="00DB086A">
      <w:pPr>
        <w:pStyle w:val="Bezproreda"/>
      </w:pPr>
    </w:p>
    <w:p w:rsidRDefault="00DB086A" w:rsidP="00DB086A" w:rsidR="00DB086A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DB086A" w:rsidP="00DB086A" w:rsidR="00DB086A">
      <w:pPr>
        <w:pStyle w:val="Bezproreda"/>
        <w:rPr>
          <w:noProof/>
        </w:rPr>
      </w:pPr>
    </w:p>
    <w:p w:rsidRDefault="00DB086A" w:rsidP="00DB086A" w:rsidR="00DB086A">
      <w:pPr>
        <w:pStyle w:val="Bezproreda"/>
        <w:jc w:val="center"/>
      </w:pPr>
      <w:r>
        <w:t>SUDAC</w:t>
      </w:r>
    </w:p>
    <w:p w:rsidRDefault="00DB086A" w:rsidP="00DB086A" w:rsidR="00DB086A">
      <w:pPr>
        <w:pStyle w:val="Bezproreda"/>
        <w:jc w:val="center"/>
      </w:pPr>
    </w:p>
    <w:p w:rsidRDefault="00DB086A" w:rsidP="00DB086A" w:rsidR="00DB086A">
      <w:pPr>
        <w:pStyle w:val="Bezproreda"/>
        <w:jc w:val="center"/>
      </w:pPr>
      <w:r>
        <w:t>BRANKA PLESKALT v.r.</w:t>
      </w:r>
    </w:p>
    <w:p w:rsidRDefault="00DB086A" w:rsidP="00DB086A" w:rsidR="00DB086A">
      <w:pPr>
        <w:pStyle w:val="Bezproreda"/>
        <w:jc w:val="center"/>
      </w:pPr>
    </w:p>
    <w:p w:rsidRDefault="00DB086A" w:rsidP="00DB086A" w:rsidR="00DB086A">
      <w:pPr>
        <w:pStyle w:val="Bezproreda"/>
      </w:pPr>
      <w:r>
        <w:tab/>
      </w:r>
      <w:r>
        <w:tab/>
      </w:r>
      <w:r>
        <w:tab/>
        <w:t xml:space="preserve">          Za točnost </w:t>
      </w:r>
      <w:proofErr w:type="spellStart"/>
      <w:r>
        <w:t>otpravka</w:t>
      </w:r>
      <w:proofErr w:type="spellEnd"/>
      <w:r>
        <w:t>-ovlašteni službenik</w:t>
      </w:r>
    </w:p>
    <w:p w:rsidRDefault="00DB086A" w:rsidP="00DB086A" w:rsidR="00DB086A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DB086A" w:rsidP="00DB086A" w:rsidR="00DB086A">
      <w:pPr>
        <w:pStyle w:val="Bezproreda"/>
      </w:pPr>
      <w:r>
        <w:t xml:space="preserve">    </w:t>
      </w:r>
    </w:p>
    <w:p w:rsidRDefault="00DB086A" w:rsidP="00DB086A" w:rsidR="00DB086A">
      <w:pPr>
        <w:pStyle w:val="Bezproreda"/>
      </w:pPr>
      <w:r>
        <w:t xml:space="preserve">  </w:t>
      </w:r>
    </w:p>
    <w:p w:rsidRDefault="00DB086A" w:rsidP="00DB086A" w:rsidR="00DB086A">
      <w:pPr>
        <w:pStyle w:val="Bezproreda"/>
      </w:pPr>
      <w:r>
        <w:t>POUKA O PRAVNOM LIJEKU: Protiv ovog rješenja nije dopuštena posebna žalba (čl.115. st.1. SZ).</w:t>
      </w:r>
    </w:p>
    <w:p w:rsidRDefault="00AE649C" w:rsidP="00DB086A" w:rsidR="00AE649C" w:rsidRPr="00B76F3C">
      <w:pPr>
        <w:pStyle w:val="Bezproreda"/>
        <w:rPr>
          <w:lang w:eastAsia="en-US"/>
        </w:rPr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86A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250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St-463/2017-2</izvorni_sadrzaj>
    <derivirana_varijabla naziv="DomainObject.Oznaka_1">St-463/2017-2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St-463/2017</izvorni_sadrzaj>
    <derivirana_varijabla naziv="DomainObject.Predmet.OznakaBroj_1">St-463/2017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''UDRUGA HRVATSKIH VOJNIH INVALIDA DOMOVINSKOG RATA NOVI ZAGREB''</izvorni_sadrzaj>
    <derivirana_varijabla naziv="DomainObject.Predmet.ProtustrankaFormated_1">  ''UDRUGA HRVATSKIH VOJNIH INVALIDA DOMOVINSKOG RATA NOVI ZAGREB''</derivirana_varijabla>
  </DomainObject.Predmet.ProtustrankaFormated>
  <DomainObject.Predmet.ProtustrankaFormatedOIB>
    <izvorni_sadrzaj>  ''UDRUGA HRVATSKIH VOJNIH INVALIDA DOMOVINSKOG RATA NOVI ZAGREB'', OIB 80768401728</izvorni_sadrzaj>
    <derivirana_varijabla naziv="DomainObject.Predmet.ProtustrankaFormatedOIB_1">  ''UDRUGA HRVATSKIH VOJNIH INVALIDA DOMOVINSKOG RATA NOVI ZAGREB'', OIB 80768401728</derivirana_varijabla>
  </DomainObject.Predmet.ProtustrankaFormatedOIB>
  <DomainObject.Predmet.ProtustrankaFormatedWithAdress>
    <izvorni_sadrzaj> ''UDRUGA HRVATSKIH VOJNIH INVALIDA DOMOVINSKOG RATA NOVI ZAGREB'', Aleja pomoraca 23, 10000 Zagreb</izvorni_sadrzaj>
    <derivirana_varijabla naziv="DomainObject.Predmet.ProtustrankaFormatedWithAdress_1"> ''UDRUGA HRVATSKIH VOJNIH INVALIDA DOMOVINSKOG RATA NOVI ZAGREB'', Aleja pomoraca 23, 10000 Zagreb</derivirana_varijabla>
  </DomainObject.Predmet.ProtustrankaFormatedWithAdress>
  <DomainObject.Predmet.ProtustrankaFormatedWithAdressOIB>
    <izvorni_sadrzaj> ''UDRUGA HRVATSKIH VOJNIH INVALIDA DOMOVINSKOG RATA NOVI ZAGREB'', OIB 80768401728, Aleja pomoraca 23, 10000 Zagreb</izvorni_sadrzaj>
    <derivirana_varijabla naziv="DomainObject.Predmet.ProtustrankaFormatedWithAdressOIB_1"> ''UDRUGA HRVATSKIH VOJNIH INVALIDA DOMOVINSKOG RATA NOVI ZAGREB'', OIB 80768401728, Aleja pomoraca 23, 10000 Zagreb</derivirana_varijabla>
  </DomainObject.Predmet.ProtustrankaFormatedWithAdressOIB>
  <DomainObject.Predmet.ProtustrankaWithAdress>
    <izvorni_sadrzaj>''UDRUGA HRVATSKIH VOJNIH INVALIDA DOMOVINSKOG RATA NOVI ZAGREB'' Aleja pomoraca 23, 10000 Zagreb</izvorni_sadrzaj>
    <derivirana_varijabla naziv="DomainObject.Predmet.ProtustrankaWithAdress_1">''UDRUGA HRVATSKIH VOJNIH INVALIDA DOMOVINSKOG RATA NOVI ZAGREB'' Aleja pomoraca 23, 10000 Zagreb</derivirana_varijabla>
  </DomainObject.Predmet.ProtustrankaWithAdress>
  <DomainObject.Predmet.ProtustrankaWithAdressOIB>
    <izvorni_sadrzaj>''UDRUGA HRVATSKIH VOJNIH INVALIDA DOMOVINSKOG RATA NOVI ZAGREB'', OIB 80768401728, Aleja pomoraca 23, 10000 Zagreb</izvorni_sadrzaj>
    <derivirana_varijabla naziv="DomainObject.Predmet.ProtustrankaWithAdressOIB_1">''UDRUGA HRVATSKIH VOJNIH INVALIDA DOMOVINSKOG RATA NOVI ZAGREB'', OIB 80768401728, Aleja pomoraca 23, 10000 Zagreb</derivirana_varijabla>
  </DomainObject.Predmet.ProtustrankaWithAdressOIB>
  <DomainObject.Predmet.ProtustrankaNazivFormated>
    <izvorni_sadrzaj>''UDRUGA HRVATSKIH VOJNIH INVALIDA DOMOVINSKOG RATA NOVI ZAGREB''</izvorni_sadrzaj>
    <derivirana_varijabla naziv="DomainObject.Predmet.ProtustrankaNazivFormated_1">''UDRUGA HRVATSKIH VOJNIH INVALIDA DOMOVINSKOG RATA NOVI ZAGREB''</derivirana_varijabla>
  </DomainObject.Predmet.ProtustrankaNazivFormated>
  <DomainObject.Predmet.ProtustrankaNazivFormatedOIB>
    <izvorni_sadrzaj>''UDRUGA HRVATSKIH VOJNIH INVALIDA DOMOVINSKOG RATA NOVI ZAGREB'', OIB 80768401728</izvorni_sadrzaj>
    <derivirana_varijabla naziv="DomainObject.Predmet.ProtustrankaNazivFormatedOIB_1">''UDRUGA HRVATSKIH VOJNIH INVALIDA DOMOVINSKOG RATA NOVI ZAGREB'', OIB 80768401728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''UDRUGA HRVATSKIH VOJNIH INVALIDA DOMOVINSKOG RATA NOVI ZAGREB''</item>
    </izvorni_sadrzaj>
    <derivirana_varijabla naziv="DomainObject.Predmet.ProtuStrankaListFormated_1">
      <item>''UDRUGA HRVATSKIH VOJNIH INVALIDA DOMOVINSKOG RATA NOVI ZAGREB''</item>
    </derivirana_varijabla>
  </DomainObject.Predmet.ProtuStrankaListFormated>
  <DomainObject.Predmet.ProtuStrankaListFormatedOIB>
    <izvorni_sadrzaj>
      <item>''UDRUGA HRVATSKIH VOJNIH INVALIDA DOMOVINSKOG RATA NOVI ZAGREB'', OIB 80768401728</item>
    </izvorni_sadrzaj>
    <derivirana_varijabla naziv="DomainObject.Predmet.ProtuStrankaListFormatedOIB_1">
      <item>''UDRUGA HRVATSKIH VOJNIH INVALIDA DOMOVINSKOG RATA NOVI ZAGREB'', OIB 80768401728</item>
    </derivirana_varijabla>
  </DomainObject.Predmet.ProtuStrankaListFormatedOIB>
  <DomainObject.Predmet.ProtuStrankaListFormatedWithAdress>
    <izvorni_sadrzaj>
      <item>''UDRUGA HRVATSKIH VOJNIH INVALIDA DOMOVINSKOG RATA NOVI ZAGREB'', Aleja pomoraca 23, 10000 Zagreb</item>
    </izvorni_sadrzaj>
    <derivirana_varijabla naziv="DomainObject.Predmet.ProtuStrankaListFormatedWithAdress_1">
      <item>''UDRUGA HRVATSKIH VOJNIH INVALIDA DOMOVINSKOG RATA NOVI ZAGREB'', Aleja pomoraca 23, 10000 Zagreb</item>
    </derivirana_varijabla>
  </DomainObject.Predmet.ProtuStrankaListFormatedWithAdress>
  <DomainObject.Predmet.ProtuStrankaListFormatedWithAdressOIB>
    <izvorni_sadrzaj>
      <item>''UDRUGA HRVATSKIH VOJNIH INVALIDA DOMOVINSKOG RATA NOVI ZAGREB'', OIB 80768401728, Aleja pomoraca 23, 10000 Zagreb</item>
    </izvorni_sadrzaj>
    <derivirana_varijabla naziv="DomainObject.Predmet.ProtuStrankaListFormatedWithAdressOIB_1">
      <item>''UDRUGA HRVATSKIH VOJNIH INVALIDA DOMOVINSKOG RATA NOVI ZAGREB'', OIB 80768401728, Aleja pomoraca 23, 10000 Zagreb</item>
    </derivirana_varijabla>
  </DomainObject.Predmet.ProtuStrankaListFormatedWithAdressOIB>
  <DomainObject.Predmet.ProtuStrankaListNazivFormated>
    <izvorni_sadrzaj>
      <item>''UDRUGA HRVATSKIH VOJNIH INVALIDA DOMOVINSKOG RATA NOVI ZAGREB''</item>
    </izvorni_sadrzaj>
    <derivirana_varijabla naziv="DomainObject.Predmet.ProtuStrankaListNazivFormated_1">
      <item>''UDRUGA HRVATSKIH VOJNIH INVALIDA DOMOVINSKOG RATA NOVI ZAGREB''</item>
    </derivirana_varijabla>
  </DomainObject.Predmet.ProtuStrankaListNazivFormated>
  <DomainObject.Predmet.ProtuStrankaListNazivFormatedOIB>
    <izvorni_sadrzaj>
      <item>''UDRUGA HRVATSKIH VOJNIH INVALIDA DOMOVINSKOG RATA NOVI ZAGREB'', OIB 80768401728</item>
    </izvorni_sadrzaj>
    <derivirana_varijabla naziv="DomainObject.Predmet.ProtuStrankaListNazivFormatedOIB_1">
      <item>''UDRUGA HRVATSKIH VOJNIH INVALIDA DOMOVINSKOG RATA NOVI ZAGREB'', OIB 80768401728</item>
    </derivirana_varijabla>
  </DomainObject.Predmet.ProtuStrankaListNazivFormatedOIB>
  <DomainObject.Predmet.OstaliListFormated>
    <izvorni_sadrzaj>
      <item>Josip Malunec</item>
    </izvorni_sadrzaj>
    <derivirana_varijabla naziv="DomainObject.Predmet.OstaliListFormated_1">
      <item>Josip Malunec</item>
    </derivirana_varijabla>
  </DomainObject.Predmet.OstaliListFormated>
  <DomainObject.Predmet.OstaliListFormatedOIB>
    <izvorni_sadrzaj>
      <item>Josip Malunec</item>
    </izvorni_sadrzaj>
    <derivirana_varijabla naziv="DomainObject.Predmet.OstaliListFormatedOIB_1">
      <item>Josip Malunec</item>
    </derivirana_varijabla>
  </DomainObject.Predmet.OstaliListFormatedOIB>
  <DomainObject.Predmet.OstaliListFormatedWithAdress>
    <izvorni_sadrzaj>
      <item>Josip Malunec, Aleja pomoraca 23., 10000 Zagreb</item>
    </izvorni_sadrzaj>
    <derivirana_varijabla naziv="DomainObject.Predmet.OstaliListFormatedWithAdress_1">
      <item>Josip Malunec, Aleja pomoraca 23., 10000 Zagreb</item>
    </derivirana_varijabla>
  </DomainObject.Predmet.OstaliListFormatedWithAdress>
  <DomainObject.Predmet.OstaliListFormatedWithAdressOIB>
    <izvorni_sadrzaj>
      <item>Josip Malunec, Aleja pomoraca 23., 10000 Zagreb</item>
    </izvorni_sadrzaj>
    <derivirana_varijabla naziv="DomainObject.Predmet.OstaliListFormatedWithAdressOIB_1">
      <item>Josip Malunec, Aleja pomoraca 23., 10000 Zagreb</item>
    </derivirana_varijabla>
  </DomainObject.Predmet.OstaliListFormatedWithAdressOIB>
  <DomainObject.Predmet.OstaliListNazivFormated>
    <izvorni_sadrzaj>
      <item>Josip Malunec</item>
    </izvorni_sadrzaj>
    <derivirana_varijabla naziv="DomainObject.Predmet.OstaliListNazivFormated_1">
      <item>Josip Malunec</item>
    </derivirana_varijabla>
  </DomainObject.Predmet.OstaliListNazivFormated>
  <DomainObject.Predmet.OstaliListNazivFormatedOIB>
    <izvorni_sadrzaj>
      <item>Josip Malunec</item>
    </izvorni_sadrzaj>
    <derivirana_varijabla naziv="DomainObject.Predmet.OstaliListNazivFormatedOIB_1">
      <item>Josip Malunec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St-463/2017-2</izvorni_sadrzaj>
    <derivirana_varijabla naziv="DomainObject.PoslovniBrojDokumenta_1">St-463/2017-2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''UDRUGA HRVATSKIH VOJNIH INVALIDA DOMOVINSKOG RATA NOVI ZAGREB''</izvorni_sadrzaj>
    <derivirana_varijabla naziv="DomainObject.Predmet.ProtustrankaIDrugi_1">''UDRUGA HRVATSKIH VOJNIH INVALIDA DOMOVINSKOG RATA NOVI ZAGREB''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''UDRUGA HRVATSKIH VOJNIH INVALIDA DOMOVINSKOG RATA NOVI ZAGREB'', OIB 80768401728, Aleja pomoraca 23, 10000 Zagreb</izvorni_sadrzaj>
    <derivirana_varijabla naziv="DomainObject.Predmet.ProtustrankaIDrugiAdressOIB_1">''UDRUGA HRVATSKIH VOJNIH INVALIDA DOMOVINSKOG RATA NOVI ZAGREB'', OIB 80768401728, Aleja pomoraca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''UDRUGA HRVATSKIH VOJNIH INVALIDA DOMOVINSKOG RATA NOVI ZAGREB''</item>
      <item>FINA Regionalni centar Zagreb</item>
      <item>Josip Malunec</item>
    </izvorni_sadrzaj>
    <derivirana_varijabla naziv="DomainObject.Predmet.SudioniciListNaziv_1">
      <item>''UDRUGA HRVATSKIH VOJNIH INVALIDA DOMOVINSKOG RATA NOVI ZAGREB''</item>
      <item>FINA Regionalni centar Zagreb</item>
      <item>Josip Malunec</item>
    </derivirana_varijabla>
  </DomainObject.Predmet.SudioniciListNaziv>
  <DomainObject.Predmet.SudioniciListAdressOIB>
    <izvorni_sadrzaj>
      <item>''UDRUGA HRVATSKIH VOJNIH INVALIDA DOMOVINSKOG RATA NOVI ZAGREB'', OIB 80768401728, Aleja pomoraca 23,10000 Zagreb</item>
      <item>FINA Regionalni centar Zagreb, OIB 85821130368, Trg svibanjskih žrtava 1995. br. 1,10000 Zagreb</item>
      <item>Josip Malunec, Aleja pomoraca 23.,10000 Zagreb</item>
    </izvorni_sadrzaj>
    <derivirana_varijabla naziv="DomainObject.Predmet.SudioniciListAdressOIB_1">
      <item>''UDRUGA HRVATSKIH VOJNIH INVALIDA DOMOVINSKOG RATA NOVI ZAGREB'', OIB 80768401728, Aleja pomoraca 23,10000 Zagreb</item>
      <item>FINA Regionalni centar Zagreb, OIB 85821130368, Trg svibanjskih žrtava 1995. br. 1,10000 Zagreb</item>
      <item>Josip Malunec, Aleja pomoraca 23.,10000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C9C3A-A196-4685-99A7-1281C9AE0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2982</properties:Characters>
  <properties:Lines>83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2017-08-31T09:41:00Z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