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2b9cd" w14:paraId="e62b9cd" w:rsidRDefault="00E95AC6" w:rsidP="00910611" w:rsidR="00E95AC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95AC6" w:rsidP="00910611" w:rsidR="00E95AC6">
      <w:r>
        <w:rPr>
          <w:rFonts w:eastAsia="MS Mincho"/>
        </w:rPr>
        <w:t xml:space="preserve">   REPUBLIKA HRVATSKA</w:t>
      </w:r>
    </w:p>
    <w:p w:rsidRDefault="00E95AC6" w:rsidP="00910611" w:rsidR="00E95AC6">
      <w:r>
        <w:rPr>
          <w:rFonts w:eastAsia="MS Mincho"/>
        </w:rPr>
        <w:t>TRGOVAČKI SUD U RIJECI</w:t>
      </w:r>
    </w:p>
    <w:p w:rsidRDefault="00E95AC6" w:rsidR="00E95AC6" w:rsidRPr="00910611">
      <w:pPr>
        <w:rPr>
          <w:rFonts w:eastAsia="MS Mincho"/>
        </w:rPr>
      </w:pPr>
      <w:r>
        <w:rPr>
          <w:rFonts w:eastAsia="MS Mincho"/>
        </w:rPr>
        <w:t xml:space="preserve">       Rijeka, Zadarska 1 i 3</w:t>
      </w:r>
    </w:p>
    <w:p w:rsidRDefault="00E95AC6" w:rsidP="00910611" w:rsidR="00E95AC6" w:rsidRPr="00910611"/>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3F5B7A" w:rsidRPr="003F5B7A">
        <w:rPr>
          <w:b/>
        </w:rPr>
        <w:t>DUBRAVKA j.d.o.o. za trgovinu, Opatija, Nova cesta 81, OIB 03558306581</w:t>
      </w:r>
      <w:r w:rsidR="00405479" w:rsidRPr="00405479">
        <w:t xml:space="preserve">, dana </w:t>
      </w:r>
      <w:r w:rsidR="008541C1">
        <w:t>19</w:t>
      </w:r>
      <w:r w:rsidR="006B6EF4">
        <w:t>. lipnja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3F5B7A" w:rsidRPr="003F5B7A">
        <w:rPr>
          <w:b/>
          <w:bCs/>
        </w:rPr>
        <w:t>DUBRAVKA j.d.o.o. za trgovinu, Opatija, Nova cesta 81, OIB 03558306581</w:t>
      </w:r>
      <w:r w:rsidR="007A72BF">
        <w:rPr>
          <w:b/>
        </w:rPr>
        <w:t>.</w:t>
      </w:r>
    </w:p>
    <w:p w:rsidRDefault="007A72BF" w:rsidP="007A72BF" w:rsidR="007A72BF" w:rsidRPr="00990266">
      <w:pPr>
        <w:pStyle w:val="Bezproreda"/>
        <w:ind w:left="1080"/>
        <w:jc w:val="both"/>
      </w:pPr>
    </w:p>
    <w:p w:rsidRDefault="00BE5CEB" w:rsidP="00372588" w:rsidR="006B2A66" w:rsidRPr="0068231A">
      <w:pPr>
        <w:jc w:val="both"/>
      </w:pPr>
      <w:r>
        <w:t>II.</w:t>
      </w:r>
      <w:r>
        <w:tab/>
      </w:r>
      <w:r w:rsidR="00321306" w:rsidRPr="00990266">
        <w:t xml:space="preserve">Za stečajnog upravitelja imenuje </w:t>
      </w:r>
      <w:r w:rsidR="005D62DF">
        <w:t>se</w:t>
      </w:r>
      <w:r w:rsidR="00F132F7">
        <w:t xml:space="preserve"> </w:t>
      </w:r>
      <w:r w:rsidR="00E95AC6">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E95AC6">
        <w:rPr>
          <w:b/>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3F5B7A">
        <w:rPr>
          <w:b/>
        </w:rPr>
        <w:t>Boris Zadković, Buzet, Sportska 2, OIB 90786626685</w:t>
      </w:r>
      <w:r w:rsidR="005A7EF0">
        <w:rPr>
          <w:b/>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3F5B7A" w:rsidRPr="003F5B7A">
        <w:rPr>
          <w:b/>
          <w:bCs/>
        </w:rPr>
        <w:t>DUBRAVKA j.d.o.o. za trgovinu, Opatija, Nova cesta 81, OIB 03558306581</w:t>
      </w:r>
      <w:r w:rsidR="009A3C6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3F5B7A" w:rsidP="003F5B7A" w:rsidR="003F5B7A" w:rsidRPr="003F5B7A">
      <w:pPr>
        <w:jc w:val="both"/>
      </w:pPr>
      <w:r w:rsidRPr="003F5B7A">
        <w:tab/>
        <w:t xml:space="preserve">Financijska agencija, Regionalni centar Rijeka podnijela je ovome 25. srpnja 2017. </w:t>
      </w:r>
      <w:r>
        <w:t xml:space="preserve">godine </w:t>
      </w:r>
      <w:r w:rsidRPr="003F5B7A">
        <w:t xml:space="preserve">prijedlog za otvaranje stečajnog postupka nad dužnikom DUBRAVKA j.d.o.o. za trgovinu, Opatija, Nova cesta 81, OIB 03558306581 (dalje: dužnik) temeljem čl.110. st.1. Stečajnog zakona (Narodne novine, broj 71/15, dalje: SZ-a). </w:t>
      </w:r>
    </w:p>
    <w:p w:rsidRDefault="003F5B7A" w:rsidP="003F5B7A" w:rsidR="003F5B7A" w:rsidRPr="003F5B7A">
      <w:pPr>
        <w:jc w:val="both"/>
      </w:pPr>
      <w:r w:rsidRPr="003F5B7A">
        <w:tab/>
        <w:t>Predlagatelj je u prijedlogu naveo da dužnik na dan 18. srpnja 2017. godine u Očevidniku redoslijeda osnova za plaćanje ima evidentirane neizvršene osnove za plaćanje u neprekinutom razdoblju od 120 dana u ukupnom iznosu 27.663,68 kn u koji iznos je uračunata i kamata i naknada Financijske agencije za provedbe ovrhe, da dužnik ima jednog zaposlenika.</w:t>
      </w:r>
    </w:p>
    <w:p w:rsidRDefault="003F5B7A" w:rsidP="003F5B7A" w:rsidR="003F5B7A" w:rsidRPr="003F5B7A">
      <w:pPr>
        <w:jc w:val="both"/>
      </w:pPr>
      <w:r w:rsidRPr="003F5B7A">
        <w:tab/>
        <w:t xml:space="preserve">Rješenjem poslovni broj St-458/17-2 od 30. studenoga 2017. godine pokrenut je prethodni postupak radi utvrđivanja pretpostavki za otvaranje stečajnog postupka nad dužnikom te je naloženo osobi ovlaštenoj za zastupanje dužnika Dubravki Mandić, Opatija, Nova cesta 81, u roku osam dana dostaviti sudu pisano izviješće o financijsko – </w:t>
      </w:r>
      <w:r w:rsidRPr="003F5B7A">
        <w:lastRenderedPageBreak/>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F5B7A" w:rsidP="003F5B7A" w:rsidR="003F5B7A" w:rsidRPr="003F5B7A">
      <w:pPr>
        <w:jc w:val="both"/>
      </w:pPr>
      <w:r w:rsidRPr="003F5B7A">
        <w:tab/>
        <w:t xml:space="preserve">Rješenjem od 15. veljače 2018. godine određena je mjera osiguranja iz čl.118. st.2. t.1. SZ-a imenovanjem privremenog stečajnog upravitelja čiji je zadatak bio do završetka prethodnog postupka izvršiti pregled dužnikovog poslovnog prostora, te uvid u knjige i poslovnu dokumentaciju dužnika i nakon toga podnijeti izvješće u kojem će iznijeti svoje mišljenje o tome postoje li pretpostavke za otvaranje stečajnog postupka, te posebno mogu li se imovinom dužnika namiriti troškovi postupka (čl.119. st.2. SZ-a).  </w:t>
      </w:r>
    </w:p>
    <w:p w:rsidRDefault="003F5B7A" w:rsidP="003F5B7A" w:rsidR="003F5B7A" w:rsidRPr="003F5B7A">
      <w:pPr>
        <w:jc w:val="both"/>
      </w:pPr>
      <w:r w:rsidRPr="003F5B7A">
        <w:t xml:space="preserve"> </w:t>
      </w:r>
      <w:r w:rsidRPr="003F5B7A">
        <w:tab/>
        <w:t xml:space="preserve">Dužnik je djelatnost maloprodaje obavljao u unajmljenom prostoru, a poslovao je šest mjeseci u 2014., u 2015. i u 2016. godini s dvoje zaposlenika. Dužnik je 31.12.2017. godine prestao obavljati djelatnost. Zastupnik dužnika po zakonu nije podnio prijedlog za otvaranje stečajnog postupka, iako je obzirom na neprekidnu blokadu transakcijskog računa od 02.03.2017. godinu to bio dužan učiniti. </w:t>
      </w:r>
    </w:p>
    <w:p w:rsidRDefault="003F5B7A" w:rsidP="003F5B7A" w:rsidR="003F5B7A" w:rsidRPr="003F5B7A">
      <w:pPr>
        <w:jc w:val="both"/>
      </w:pPr>
      <w:r w:rsidRPr="003F5B7A">
        <w:t xml:space="preserve"> </w:t>
      </w:r>
      <w:r w:rsidRPr="003F5B7A">
        <w:tab/>
        <w:t>Knjigovodstvene usluge dužniku je pružao knjigovodstveni servis „Knjigovodstvo Randić“ iz Medveje, Cesara 33, Lovran. Knjigovodstvene usluge pružane su oko obračunavanja PDV-a do pred kraj 2017. godine. Financijska izvješća za 2017. godinu nisu obradili niti će obraditi. Privremeni stečajni upravitelj je od knjigovodstvenog servisa pribavio nekompletnu bruto bilancu, tzv. „krnju“ bruto bilancu radi dobivanja uvida u evidentirane poslovne promjene.</w:t>
      </w:r>
    </w:p>
    <w:p w:rsidRDefault="003F5B7A" w:rsidP="003F5B7A" w:rsidR="003F5B7A" w:rsidRPr="003F5B7A">
      <w:pPr>
        <w:jc w:val="both"/>
      </w:pPr>
      <w:r w:rsidRPr="003F5B7A">
        <w:tab/>
        <w:t>Iz uvida u krnju bruto bilancu i usmene potvrde zastupnika dužnika po zakonu poslovanje dužnika tijekom 2017. godine bilo je suprotno Zakonu o fiskalizaciji. Naime, dnevni utržak od prodaje se nije polagao na račun kod banke. Plaćanja dobavljačima su vršena gotovinom (op. od nepoloženog utrška) preko FINE. Takva plaćanja su u „krnjoj“ bruto bilanci za 2017. godinu evidentirana na contu 2310 (obveza za gotovinska plaćanja) i iskazani potražni promet iznosi 547.668,85 kn što odgovara dugovnom prometu na contu 2200 (smanjenje obveze prema dobavljačima). Na kontu 1200 (potraživanja od kupaca) iskazan je na dugovnoj strani promet u iznosu od 965.752,26 kn što najvjerojatnije predstavlja utržak u tom iznosu. Potražni promet na tom kontu (1200) nije iskazan, što samo potvrđuje da se radi o „krnjoj“ bruto bilanci. Naime, nije normalno da postoje iskazane obveze za gotovinska plaćanja, a takva gotovinska plaćanja su vršena iz utrška, a utržak u tom iznosu ne smanji potraživanje od kupaca. Dakle, na contu 1200 stanje koje odgovara dugovnom prometu trebalo bi umanjiti za stanje obveze plaćene gotovinom, pa bi tada stanje potraživanja od kupaca iznosilo 419.138,63 kn, a to nije ništa drugo do nepoloženi odnosno neopravdani utržak 2017. godine (naravno sve prema „krnjoj bruto bilanci za 2017.g.).</w:t>
      </w:r>
    </w:p>
    <w:p w:rsidRDefault="003F5B7A" w:rsidP="003F5B7A" w:rsidR="003F5B7A" w:rsidRPr="003F5B7A">
      <w:pPr>
        <w:jc w:val="both"/>
      </w:pPr>
      <w:r w:rsidRPr="003F5B7A">
        <w:t xml:space="preserve"> </w:t>
      </w:r>
      <w:r w:rsidRPr="003F5B7A">
        <w:tab/>
        <w:t>Dužnik nema pokretne materijalne imovine. Stanje zaliha trgovačke robe per 31.12.2017. godini po nabavnoj cijeni u vrijednosti od 38.561,70 kn preuzeo je novi poslodavac, Tiha commerce d.o.o. Rab.</w:t>
      </w:r>
    </w:p>
    <w:p w:rsidRDefault="003F5B7A" w:rsidP="003F5B7A" w:rsidR="003F5B7A" w:rsidRPr="003F5B7A">
      <w:pPr>
        <w:jc w:val="both"/>
      </w:pPr>
      <w:r w:rsidRPr="003F5B7A">
        <w:tab/>
        <w:t>U poslovnim knjigama dužnik od osnivanja ne iskazuje nikakvu vrijednost nekretnina, bilo zemljišta ili građevinskih objekata.</w:t>
      </w:r>
    </w:p>
    <w:p w:rsidRDefault="003F5B7A" w:rsidP="003F5B7A" w:rsidR="003F5B7A" w:rsidRPr="003F5B7A">
      <w:pPr>
        <w:jc w:val="both"/>
      </w:pPr>
      <w:r w:rsidRPr="003F5B7A">
        <w:tab/>
        <w:t>Prema saznanju i usmenom kazivanju člana uprave društva, dužnik nema druge (ostale) imovine ili imovinskih prava.</w:t>
      </w:r>
    </w:p>
    <w:p w:rsidRDefault="003F5B7A" w:rsidP="003F5B7A" w:rsidR="003F5B7A" w:rsidRPr="003F5B7A">
      <w:pPr>
        <w:jc w:val="both"/>
      </w:pPr>
      <w:r w:rsidRPr="003F5B7A">
        <w:lastRenderedPageBreak/>
        <w:t xml:space="preserve"> </w:t>
      </w:r>
      <w:r w:rsidRPr="003F5B7A">
        <w:tab/>
        <w:t xml:space="preserve">Do završetka prethodnog postupka kod dužnika je utvrđeno postojanje stečajnog razloga iz čl.6. Stečajnog zakona, a to je nesposobnost za plaćanje.  </w:t>
      </w:r>
    </w:p>
    <w:p w:rsidRDefault="003F5B7A" w:rsidP="003F5B7A" w:rsidR="003F5B7A" w:rsidRPr="003F5B7A">
      <w:pPr>
        <w:jc w:val="both"/>
      </w:pPr>
      <w:r w:rsidRPr="003F5B7A">
        <w:tab/>
        <w:t xml:space="preserve">Dužnik u Očevidniku redoslijeda osnova za plaćanje na dan 19. veljače 2018. godine ima evidentirane neizvršene osnove za plaćanje u neprekinutom razdoblju od 335 dana u ukupnom iznosu 55.927,30 kn. </w:t>
      </w:r>
    </w:p>
    <w:p w:rsidRDefault="003F5B7A" w:rsidP="003F5B7A" w:rsidR="003F5B7A" w:rsidRPr="003F5B7A">
      <w:pPr>
        <w:jc w:val="both"/>
      </w:pPr>
      <w:r w:rsidRPr="003F5B7A">
        <w:tab/>
        <w:t xml:space="preserve">Iz svega naprijed navedenog može se zaključiti da dužnik nema uvjeta za nastavak poslovanja (nema zaposlenih, nema imovine) i nema imovine dostatne za namirenje troškova prethodnog i otvorenog stečajnog postupka. Stoga je privremeni stečajni upravitelj predložio sudu da pozove osobe koje imaju pravni interes za provedbom stečajnog postupka na uplatu predujma za namirenje troškova otvorenog i prethodnog stečajnog postupka. </w:t>
      </w:r>
    </w:p>
    <w:p w:rsidRDefault="003F5B7A" w:rsidP="003F5B7A" w:rsidR="003F5B7A" w:rsidRPr="003F5B7A">
      <w:pPr>
        <w:jc w:val="both"/>
      </w:pPr>
      <w:r w:rsidRPr="003F5B7A">
        <w:tab/>
        <w:t>Privremeni stečajni upravitelj za potrebe prethodnog postupka nije utvrđivao realnost iznosa neopravdanost utrška. Raspolaganje utrškom suprotno Zakonu o fiskalizaciji, ne obračunavanje plaća i njihovo ne evidentiranje (pa makar i u „krnjoj“ bruto bilaci) čine opravdano suspektnim ponašanjem u manipuliranju gotovinom.</w:t>
      </w:r>
    </w:p>
    <w:p w:rsidRDefault="003F5B7A" w:rsidP="003F5B7A" w:rsidR="003F5B7A" w:rsidRPr="003F5B7A">
      <w:pPr>
        <w:jc w:val="both"/>
      </w:pPr>
      <w:r w:rsidRPr="003F5B7A">
        <w:tab/>
        <w:t>S obzirom na utvrđeno u prethodnom postupku, sud poziva osobe koje imaju pravni interes za provedbom stečajnog postupka na uplatu predujma za namirenje troškova prethodnog i otvorenog stečajnog postupka u ukupnom iznosu od 25.000,00 kn.</w:t>
      </w:r>
    </w:p>
    <w:p w:rsidRDefault="003F5B7A" w:rsidP="003F5B7A" w:rsidR="003F5B7A" w:rsidRPr="003F5B7A">
      <w:pPr>
        <w:jc w:val="both"/>
        <w:rPr>
          <w:b/>
          <w:bCs/>
        </w:rPr>
      </w:pPr>
      <w:r w:rsidRPr="003F5B7A">
        <w:tab/>
        <w:t>Strukturu troškova čine: nagrada za rad privremenom stečajnom upravitelju u prethodnom postupku u bruto iznosu 6.000,00 kn, nagrada za rad stečajnom upravitelju u bruto iznosu 10.000,00 kn, troškovi knjigovodstva u iznosu 6.000,00 kn,  izrada pečata i bankovne usluge u iznosu 3.000,00 kn.</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3F5B7A">
        <w:t>02. svibnja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3F5B7A">
        <w:t>25</w:t>
      </w:r>
      <w:r w:rsidR="00A94EAA">
        <w:t>.</w:t>
      </w:r>
      <w:r w:rsidR="008541C1">
        <w:t>0</w:t>
      </w:r>
      <w:r w:rsidR="00A94EAA">
        <w:t>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3F5B7A">
        <w:t>02. svibnja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3F5B7A">
        <w:t>02. svibnja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FA6305" w:rsidP="00D94E39" w:rsidR="00FA6305">
      <w:pPr>
        <w:jc w:val="both"/>
      </w:pPr>
    </w:p>
    <w:p w:rsidRDefault="00D94E39" w:rsidP="002C613F" w:rsidR="002C613F">
      <w:pPr>
        <w:jc w:val="both"/>
      </w:pPr>
      <w:r w:rsidRPr="00D94E39">
        <w:lastRenderedPageBreak/>
        <w:t xml:space="preserve">            Stečajni upravitelj imenovan je temeljem čl.132. st.2. </w:t>
      </w:r>
      <w:r w:rsidR="004369E0">
        <w:t xml:space="preserve">u vezi s </w:t>
      </w:r>
      <w:r w:rsidR="00F92879">
        <w:t>čl.</w:t>
      </w:r>
      <w:r w:rsidR="00A8604D">
        <w:t>85</w:t>
      </w:r>
      <w:r w:rsidR="00F92879">
        <w:t>.st.</w:t>
      </w:r>
      <w:r w:rsidR="00D9558D">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8541C1">
        <w:rPr>
          <w:bCs/>
        </w:rPr>
        <w:t>19</w:t>
      </w:r>
      <w:r w:rsidR="006B6EF4">
        <w:rPr>
          <w:bCs/>
        </w:rPr>
        <w:t>. lipnja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F22B47" w:rsidR="008B0102" w:rsidRPr="000F22B3">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983BC8">
        <w:rPr>
          <w:bCs/>
        </w:rPr>
        <w:t xml:space="preserve"> </w:t>
      </w:r>
      <w:r w:rsidR="000D08C4">
        <w:t xml:space="preserve"> </w:t>
      </w:r>
    </w:p>
    <w:p w:rsidRDefault="000F22B3" w:rsidP="00144CBC" w:rsidR="000F22B3" w:rsidRPr="00D9558D">
      <w:pPr>
        <w:ind w:firstLine="708" w:left="1416"/>
        <w:jc w:val="right"/>
        <w:rPr>
          <w:sz w:val="36"/>
        </w:rPr>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5AC6">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3F5B7A">
      <w:t>458</w:t>
    </w:r>
    <w:r w:rsidR="000F22B3">
      <w:t>/17-</w:t>
    </w:r>
    <w:r w:rsidR="003F5B7A">
      <w:t>17</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28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5AC8"/>
    <w:rsid w:val="006B67AC"/>
    <w:rsid w:val="006B6EF4"/>
    <w:rsid w:val="006D7039"/>
    <w:rsid w:val="006D7C06"/>
    <w:rsid w:val="006E0C7C"/>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8B7"/>
    <w:rsid w:val="00DA775B"/>
    <w:rsid w:val="00DB39F0"/>
    <w:rsid w:val="00DD586A"/>
    <w:rsid w:val="00DD7334"/>
    <w:rsid w:val="00DE1BD6"/>
    <w:rsid w:val="00DE36C9"/>
    <w:rsid w:val="00DE560D"/>
    <w:rsid w:val="00DE7E46"/>
    <w:rsid w:val="00DF013D"/>
    <w:rsid w:val="00DF3434"/>
    <w:rsid w:val="00E01978"/>
    <w:rsid w:val="00E1704F"/>
    <w:rsid w:val="00E17C59"/>
    <w:rsid w:val="00E400E3"/>
    <w:rsid w:val="00E40E6B"/>
    <w:rsid w:val="00E429BD"/>
    <w:rsid w:val="00E535BC"/>
    <w:rsid w:val="00E65893"/>
    <w:rsid w:val="00E65977"/>
    <w:rsid w:val="00E74B8F"/>
    <w:rsid w:val="00E754D9"/>
    <w:rsid w:val="00E95AC6"/>
    <w:rsid w:val="00EA174D"/>
    <w:rsid w:val="00EA1A0F"/>
    <w:rsid w:val="00EC083F"/>
    <w:rsid w:val="00EC3FEA"/>
    <w:rsid w:val="00EC5FB4"/>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2B47"/>
    <w:rsid w:val="00F23CF2"/>
    <w:rsid w:val="00F24CB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E95AC6"/>
    <w:rPr>
      <w:color w:val="808080"/>
      <w:bdr w:space="0" w:sz="0" w:color="auto" w:val="none"/>
      <w:shd w:fill="auto" w:color="auto" w:val="clear"/>
    </w:rPr>
  </w:style>
  <w:style w:customStyle="true" w:styleId="eSPISCCParagraphDefaultFont" w:type="character">
    <w:name w:val="eSPIS_CC_Paragraph Default Font"/>
    <w:basedOn w:val="Zadanifontodlomka"/>
    <w:rsid w:val="00E95AC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95AC6"/>
    <w:rPr>
      <w:b/>
      <w:bdr w:space="0" w:sz="0" w:color="auto" w:val="none"/>
      <w:shd w:fill="FFFFCC" w:color="auto" w:val="clear"/>
      <w:lang w:val="hr-HR"/>
    </w:rPr>
  </w:style>
  <w:style w:customStyle="true" w:styleId="PozadinaSvijetloCrvena" w:type="character">
    <w:name w:val="Pozadina_SvijetloCrvena"/>
    <w:basedOn w:val="eSPISCCParagraphDefaultFont"/>
    <w:rsid w:val="00E95AC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95AC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E95AC6"/>
    <w:rPr>
      <w:color w:val="808080"/>
      <w:bdr w:color="auto" w:space="0" w:sz="0" w:val="none"/>
      <w:shd w:color="auto" w:fill="auto" w:val="clear"/>
    </w:rPr>
  </w:style>
  <w:style w:customStyle="1" w:styleId="eSPISCCParagraphDefaultFont" w:type="character">
    <w:name w:val="eSPIS_CC_Paragraph Default Font"/>
    <w:basedOn w:val="Zadanifontodlomka"/>
    <w:rsid w:val="00E95AC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95AC6"/>
    <w:rPr>
      <w:b/>
      <w:bdr w:color="auto" w:space="0" w:sz="0" w:val="none"/>
      <w:shd w:color="auto" w:fill="FFFFCC" w:val="clear"/>
      <w:lang w:val="hr-HR"/>
    </w:rPr>
  </w:style>
  <w:style w:customStyle="1" w:styleId="PozadinaSvijetloCrvena" w:type="character">
    <w:name w:val="Pozadina_SvijetloCrvena"/>
    <w:basedOn w:val="eSPISCCParagraphDefaultFont"/>
    <w:rsid w:val="00E95AC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95AC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izvorni_sadrzaj>
    <derivirana_varijabla naziv="DomainObject.Predmet.Broj_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2017.</izvorni_sadrzaj>
    <derivirana_varijabla naziv="DomainObject.Predmet.DatumOsnivanja_1">31.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St-458/2017</izvorni_sadrzaj>
    <derivirana_varijabla naziv="DomainObject.Predmet.OznakaBroj_1">St-458/2017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DUBRAVKA j.d.o.o.</izvorni_sadrzaj>
    <derivirana_varijabla naziv="DomainObject.Predmet.ProtustrankaFormated_1">  DUBRAVKA j.d.o.o.</derivirana_varijabla>
  </DomainObject.Predmet.ProtustrankaFormated>
  <DomainObject.Predmet.ProtustrankaFormatedOIB>
    <izvorni_sadrzaj>  DUBRAVKA j.d.o.o., OIB 03558306581</izvorni_sadrzaj>
    <derivirana_varijabla naziv="DomainObject.Predmet.ProtustrankaFormatedOIB_1">  DUBRAVKA j.d.o.o., OIB 03558306581</derivirana_varijabla>
  </DomainObject.Predmet.ProtustrankaFormatedOIB>
  <DomainObject.Predmet.ProtustrankaFormatedWithAdress>
    <izvorni_sadrzaj> DUBRAVKA j.d.o.o., Nova cesta 81, 51410 Opatija</izvorni_sadrzaj>
    <derivirana_varijabla naziv="DomainObject.Predmet.ProtustrankaFormatedWithAdress_1"> DUBRAVKA j.d.o.o., Nova cesta 81, 51410 Opatija</derivirana_varijabla>
  </DomainObject.Predmet.ProtustrankaFormatedWithAdress>
  <DomainObject.Predmet.ProtustrankaFormatedWithAdressOIB>
    <izvorni_sadrzaj> DUBRAVKA j.d.o.o., OIB 03558306581, Nova cesta 81, 51410 Opatija</izvorni_sadrzaj>
    <derivirana_varijabla naziv="DomainObject.Predmet.ProtustrankaFormatedWithAdressOIB_1"> DUBRAVKA j.d.o.o., OIB 03558306581, Nova cesta 81, 51410 Opatija</derivirana_varijabla>
  </DomainObject.Predmet.ProtustrankaFormatedWithAdressOIB>
  <DomainObject.Predmet.ProtustrankaWithAdress>
    <izvorni_sadrzaj>DUBRAVKA j.d.o.o. Nova cesta 81, 51410 Opatija</izvorni_sadrzaj>
    <derivirana_varijabla naziv="DomainObject.Predmet.ProtustrankaWithAdress_1">DUBRAVKA j.d.o.o. Nova cesta 81, 51410 Opatija</derivirana_varijabla>
  </DomainObject.Predmet.ProtustrankaWithAdress>
  <DomainObject.Predmet.ProtustrankaWithAdressOIB>
    <izvorni_sadrzaj>DUBRAVKA j.d.o.o., OIB 03558306581, Nova cesta 81, 51410 Opatija</izvorni_sadrzaj>
    <derivirana_varijabla naziv="DomainObject.Predmet.ProtustrankaWithAdressOIB_1">DUBRAVKA j.d.o.o., OIB 03558306581, Nova cesta 81, 51410 Opatija</derivirana_varijabla>
  </DomainObject.Predmet.ProtustrankaWithAdressOIB>
  <DomainObject.Predmet.ProtustrankaNazivFormated>
    <izvorni_sadrzaj>DUBRAVKA j.d.o.o.</izvorni_sadrzaj>
    <derivirana_varijabla naziv="DomainObject.Predmet.ProtustrankaNazivFormated_1">DUBRAVKA j.d.o.o.</derivirana_varijabla>
  </DomainObject.Predmet.ProtustrankaNazivFormated>
  <DomainObject.Predmet.ProtustrankaNazivFormatedOIB>
    <izvorni_sadrzaj>DUBRAVKA j.d.o.o., OIB 03558306581</izvorni_sadrzaj>
    <derivirana_varijabla naziv="DomainObject.Predmet.ProtustrankaNazivFormatedOIB_1">DUBRAVKA j.d.o.o., OIB 03558306581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DUBRAVKA j.d.o.o.</item>
    </izvorni_sadrzaj>
    <derivirana_varijabla naziv="DomainObject.Predmet.ProtuStrankaListFormated_1">
      <item>DUBRAVKA j.d.o.o.</item>
    </derivirana_varijabla>
  </DomainObject.Predmet.ProtuStrankaListFormated>
  <DomainObject.Predmet.ProtuStrankaListFormatedOIB>
    <izvorni_sadrzaj>
      <item>DUBRAVKA j.d.o.o., OIB 03558306581</item>
    </izvorni_sadrzaj>
    <derivirana_varijabla naziv="DomainObject.Predmet.ProtuStrankaListFormatedOIB_1">
      <item>DUBRAVKA j.d.o.o., OIB 03558306581</item>
    </derivirana_varijabla>
  </DomainObject.Predmet.ProtuStrankaListFormatedOIB>
  <DomainObject.Predmet.ProtuStrankaListFormatedWithAdress>
    <izvorni_sadrzaj>
      <item>DUBRAVKA j.d.o.o., Nova cesta 81, 51410 Opatija</item>
    </izvorni_sadrzaj>
    <derivirana_varijabla naziv="DomainObject.Predmet.ProtuStrankaListFormatedWithAdress_1">
      <item>DUBRAVKA j.d.o.o., Nova cesta 81, 51410 Opatija</item>
    </derivirana_varijabla>
  </DomainObject.Predmet.ProtuStrankaListFormatedWithAdress>
  <DomainObject.Predmet.ProtuStrankaListFormatedWithAdressOIB>
    <izvorni_sadrzaj>
      <item>DUBRAVKA j.d.o.o., OIB 03558306581, Nova cesta 81, 51410 Opatija</item>
    </izvorni_sadrzaj>
    <derivirana_varijabla naziv="DomainObject.Predmet.ProtuStrankaListFormatedWithAdressOIB_1">
      <item>DUBRAVKA j.d.o.o., OIB 03558306581, Nova cesta 81, 51410 Opatija</item>
    </derivirana_varijabla>
  </DomainObject.Predmet.ProtuStrankaListFormatedWithAdressOIB>
  <DomainObject.Predmet.ProtuStrankaListNazivFormated>
    <izvorni_sadrzaj>
      <item>DUBRAVKA j.d.o.o.</item>
    </izvorni_sadrzaj>
    <derivirana_varijabla naziv="DomainObject.Predmet.ProtuStrankaListNazivFormated_1">
      <item>DUBRAVKA j.d.o.o.</item>
    </derivirana_varijabla>
  </DomainObject.Predmet.ProtuStrankaListNazivFormated>
  <DomainObject.Predmet.ProtuStrankaListNazivFormatedOIB>
    <izvorni_sadrzaj>
      <item>DUBRAVKA j.d.o.o., OIB 03558306581</item>
    </izvorni_sadrzaj>
    <derivirana_varijabla naziv="DomainObject.Predmet.ProtuStrankaListNazivFormatedOIB_1">
      <item>DUBRAVKA j.d.o.o., OIB 03558306581</item>
    </derivirana_varijabla>
  </DomainObject.Predmet.ProtuStrankaListNazivFormatedOIB>
  <DomainObject.Predmet.OstaliListFormated>
    <izvorni_sadrzaj>
      <item>Dubravka Mandić</item>
      <item>BORIS ZADKOVIĆ</item>
    </izvorni_sadrzaj>
    <derivirana_varijabla naziv="DomainObject.Predmet.OstaliListFormated_1">
      <item>Dubravka Mandić</item>
      <item>BORIS ZADKOVIĆ</item>
    </derivirana_varijabla>
  </DomainObject.Predmet.OstaliListFormated>
  <DomainObject.Predmet.OstaliListFormatedOIB>
    <izvorni_sadrzaj>
      <item>Dubravka Mandić, OIB 03775995004</item>
      <item>BORIS ZADKOVIĆ</item>
    </izvorni_sadrzaj>
    <derivirana_varijabla naziv="DomainObject.Predmet.OstaliListFormatedOIB_1">
      <item>Dubravka Mandić, OIB 03775995004</item>
      <item>BORIS ZADKOVIĆ</item>
    </derivirana_varijabla>
  </DomainObject.Predmet.OstaliListFormatedOIB>
  <DomainObject.Predmet.OstaliListFormatedWithAdress>
    <izvorni_sadrzaj>
      <item>Dubravka Mandić, Nova Cesta 81, 51410 Opatija</item>
      <item>BORIS ZADKOVIĆ</item>
    </izvorni_sadrzaj>
    <derivirana_varijabla naziv="DomainObject.Predmet.OstaliListFormatedWithAdress_1">
      <item>Dubravka Mandić, Nova Cesta 81, 51410 Opatija</item>
      <item>BORIS ZADKOVIĆ</item>
    </derivirana_varijabla>
  </DomainObject.Predmet.OstaliListFormatedWithAdress>
  <DomainObject.Predmet.OstaliListFormatedWithAdressOIB>
    <izvorni_sadrzaj>
      <item>Dubravka Mandić, OIB 03775995004, Nova Cesta 81, 51410 Opatija</item>
      <item>BORIS ZADKOVIĆ</item>
    </izvorni_sadrzaj>
    <derivirana_varijabla naziv="DomainObject.Predmet.OstaliListFormatedWithAdressOIB_1">
      <item>Dubravka Mandić, OIB 03775995004, Nova Cesta 81, 51410 Opatija</item>
      <item>BORIS ZADKOVIĆ</item>
    </derivirana_varijabla>
  </DomainObject.Predmet.OstaliListFormatedWithAdressOIB>
  <DomainObject.Predmet.OstaliListNazivFormated>
    <izvorni_sadrzaj>
      <item>Dubravka Mandić</item>
      <item>BORIS ZADKOVIĆ</item>
    </izvorni_sadrzaj>
    <derivirana_varijabla naziv="DomainObject.Predmet.OstaliListNazivFormated_1">
      <item>Dubravka Mandić</item>
      <item>BORIS ZADKOVIĆ</item>
    </derivirana_varijabla>
  </DomainObject.Predmet.OstaliListNazivFormated>
  <DomainObject.Predmet.OstaliListNazivFormatedOIB>
    <izvorni_sadrzaj>
      <item>Dubravka Mandić, OIB 03775995004</item>
      <item>BORIS ZADKOVIĆ</item>
    </izvorni_sadrzaj>
    <derivirana_varijabla naziv="DomainObject.Predmet.OstaliListNazivFormatedOIB_1">
      <item>Dubravka Mandić, OIB 03775995004</item>
      <item>BORIS ZADKOVIĆ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DUBRAVKA j.d.o.o.</izvorni_sadrzaj>
    <derivirana_varijabla naziv="DomainObject.Predmet.ProtustrankaIDrugi_1">DUBRAVKA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DUBRAVKA j.d.o.o., OIB 03558306581, Nova cesta 81, 51410 Opatija</izvorni_sadrzaj>
    <derivirana_varijabla naziv="DomainObject.Predmet.ProtustrankaIDrugiAdressOIB_1">DUBRAVKA j.d.o.o., OIB 03558306581, Nova cesta 81,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DUBRAVKA j.d.o.o.</item>
      <item>Dubravka Mandić</item>
      <item>BORIS ZADKOVIĆ</item>
    </izvorni_sadrzaj>
    <derivirana_varijabla naziv="DomainObject.Predmet.SudioniciListNaziv_1">
      <item>FINA  Rijeka</item>
      <item>DUBRAVKA j.d.o.o.</item>
      <item>Dubravka Mandić</item>
      <item>BORIS ZADKOVIĆ</item>
    </derivirana_varijabla>
  </DomainObject.Predmet.SudioniciListNaziv>
  <DomainObject.Predmet.SudioniciListAdressOIB>
    <izvorni_sadrzaj>
      <item>FINA  Rijeka, OIB 85821130368, Frana Kurelca 8,51000 Rijeka</item>
      <item>DUBRAVKA j.d.o.o., OIB 03558306581, Nova cesta 81,51410 Opatija</item>
      <item>Dubravka Mandić, OIB 03775995004, Nova Cesta 81,51410 Opatija</item>
      <item>BORIS ZADKOVIĆ</item>
    </izvorni_sadrzaj>
    <derivirana_varijabla naziv="DomainObject.Predmet.SudioniciListAdressOIB_1">
      <item>FINA  Rijeka, OIB 85821130368, Frana Kurelca 8,51000 Rijeka</item>
      <item>DUBRAVKA j.d.o.o., OIB 03558306581, Nova cesta 81,51410 Opatija</item>
      <item>Dubravka Mandić, OIB 03775995004, Nova Cesta 81,51410 Opatija</item>
      <item>BORIS ZADKOVIĆ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03558306581</item>
      <item>, OIB 03775995004</item>
      <item>, OIB null</item>
    </izvorni_sadrzaj>
    <derivirana_varijabla naziv="DomainObject.Predmet.SudioniciListNazivOIB_1">
      <item>, OIB 85821130368</item>
      <item>, OIB 03558306581</item>
      <item>, OIB 03775995004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9B121B-39D6-44F7-8E16-8586CECF67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1425</properties:Words>
  <properties:Characters>8169</properties:Characters>
  <properties:Lines>151</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2018-06-19T07:51:00Z</dcterms:created>
  <dc:creator>dcmelik</dc:creator>
  <cp:lastModifiedBy>Jasna Radulović</cp:lastModifiedBy>
  <cp:lastPrinted>2018-06-19T07:45:00Z</cp:lastPrinted>
  <dcterms:modified xmlns:xsi="http://www.w3.org/2001/XMLSchema-instance" xsi:type="dcterms:W3CDTF">2018-06-19T07:52:00Z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(458-17 NOVO SZ-15. ČL.132.docx)</vt:lpwstr>
  </prop:property>
  <prop:property name="CC_coloring" pid="4" fmtid="{D5CDD505-2E9C-101B-9397-08002B2CF9AE}">
    <vt:bool>false</vt:bool>
  </prop:property>
  <prop:property name="BrojStranica" pid="5" fmtid="{D5CDD505-2E9C-101B-9397-08002B2CF9AE}">
    <vt:i4>4</vt:i4>
  </prop:property>
</prop:Properties>
</file>