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b99b" w14:paraId="8afb99b" w:rsidRDefault="00F250A0" w:rsidP="00F250A0" w:rsidR="00F250A0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3930" cx="722630"/>
            <wp:effectExtent b="762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50A0" w:rsidP="00F250A0" w:rsidR="00F250A0">
      <w:pPr>
        <w:spacing w:after="0"/>
      </w:pPr>
      <w:r>
        <w:t xml:space="preserve">         REPUBLIKA HRVATSKA</w:t>
      </w:r>
    </w:p>
    <w:p w:rsidRDefault="00F250A0" w:rsidP="00F250A0" w:rsidR="00F250A0">
      <w:pPr>
        <w:spacing w:after="0"/>
      </w:pPr>
      <w:r>
        <w:t xml:space="preserve"> TRGOVAČKI SUD U VARAŽDINU</w:t>
      </w:r>
    </w:p>
    <w:p w:rsidRDefault="00F250A0" w:rsidP="00F250A0" w:rsidR="00F250A0">
      <w:pPr>
        <w:spacing w:after="0"/>
        <w:ind w:firstLine="720"/>
      </w:pPr>
      <w:r>
        <w:t xml:space="preserve">       </w:t>
      </w:r>
      <w:r>
        <w:t>B. Radić 2</w:t>
      </w:r>
      <w:r>
        <w:t>/II</w:t>
      </w:r>
    </w:p>
    <w:p w:rsidRDefault="00F250A0" w:rsidP="00F250A0" w:rsidR="00F250A0">
      <w:pPr>
        <w:spacing w:after="0"/>
        <w:jc w:val="center"/>
      </w:pPr>
    </w:p>
    <w:p w:rsidRDefault="00F250A0" w:rsidP="00F250A0" w:rsidR="00F250A0">
      <w:pPr>
        <w:spacing w:after="0"/>
        <w:jc w:val="center"/>
      </w:pPr>
    </w:p>
    <w:p w:rsidRDefault="00F250A0" w:rsidP="00F250A0" w:rsidR="00F250A0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>-Bubaš, kao stečajnom sucu u predmetu u povodu zahtjeva Financijske agencije, Regionalni centar Zagreb, Podružnica Varaždin, Augusta Cesarca 2, Varaždin, za pokretanje skraćenog stečajnog postupka protiv dužnika</w:t>
      </w:r>
      <w:r>
        <w:t xml:space="preserve"> KOMPANIJA BAČIĆ j.d.o.o., OIB: 65961883890 sa sjedištem u Stari Drum 29, 48356 Ferdinandovac, dana 2. ožujka 2017</w:t>
      </w:r>
      <w:r>
        <w:t>. godine, temeljem čl. 430. Stečajnog zakona ("Narodne novine" 71/15, u daljnjem tekstu SZ) objavljuje slijedeći</w:t>
      </w:r>
    </w:p>
    <w:p w:rsidRDefault="00F250A0" w:rsidP="00F250A0" w:rsidR="00F250A0">
      <w:pPr>
        <w:spacing w:after="0"/>
        <w:jc w:val="both"/>
      </w:pPr>
    </w:p>
    <w:p w:rsidRDefault="00F250A0" w:rsidP="00F250A0" w:rsidR="00F250A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250A0" w:rsidP="00F250A0" w:rsidR="00F250A0">
      <w:pPr>
        <w:spacing w:after="0"/>
        <w:jc w:val="both"/>
      </w:pPr>
    </w:p>
    <w:p w:rsidRDefault="00F250A0" w:rsidP="00F250A0" w:rsidR="00F250A0">
      <w:pPr>
        <w:spacing w:after="0"/>
        <w:jc w:val="both"/>
        <w:rPr>
          <w:lang w:val="en-US"/>
        </w:rPr>
      </w:pPr>
      <w:r>
        <w:tab/>
        <w:t>I/ Utvrđuje se da ukupni iznos evidentiranog duga dužnika KOMPANIJA BAČIĆ j.d.o.o., OIB: 65961883890 sa sjedištem u Stari Drum 29, 48356 Ferdinandovac</w:t>
      </w:r>
      <w:r>
        <w:t>, iznosi 8.044,50</w:t>
      </w:r>
      <w:r>
        <w:t xml:space="preserve"> kn.</w:t>
      </w:r>
    </w:p>
    <w:p w:rsidRDefault="00F250A0" w:rsidP="00F250A0" w:rsidR="00F250A0">
      <w:pPr>
        <w:spacing w:after="0"/>
        <w:jc w:val="both"/>
      </w:pPr>
    </w:p>
    <w:p w:rsidRDefault="00F250A0" w:rsidP="00F250A0" w:rsidR="00F250A0">
      <w:pPr>
        <w:spacing w:after="0"/>
        <w:jc w:val="both"/>
      </w:pPr>
      <w:r>
        <w:tab/>
        <w:t>II/ Poziva se direktor dužnika</w:t>
      </w:r>
      <w:r>
        <w:t xml:space="preserve"> Damir Bačić, OIB: 44840508489, Stari Drum 29, 48356 Ferdinandovac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250A0" w:rsidP="00F250A0" w:rsidR="00F250A0">
      <w:pPr>
        <w:spacing w:after="0"/>
        <w:jc w:val="both"/>
      </w:pPr>
    </w:p>
    <w:p w:rsidRDefault="00F250A0" w:rsidP="00F250A0" w:rsidR="00F250A0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250A0" w:rsidP="00F250A0" w:rsidR="00F250A0">
      <w:pPr>
        <w:spacing w:after="0"/>
        <w:jc w:val="both"/>
      </w:pPr>
    </w:p>
    <w:p w:rsidRDefault="00F250A0" w:rsidP="00F250A0" w:rsidR="00F250A0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250A0" w:rsidP="00F250A0" w:rsidR="00F250A0">
      <w:pPr>
        <w:spacing w:after="0"/>
        <w:ind w:firstLine="720"/>
        <w:jc w:val="both"/>
      </w:pPr>
    </w:p>
    <w:p w:rsidRDefault="00F250A0" w:rsidP="00F250A0" w:rsidR="00F250A0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250A0" w:rsidP="00F250A0" w:rsidR="00F250A0">
      <w:pPr>
        <w:spacing w:after="0"/>
        <w:outlineLvl w:val="0"/>
      </w:pPr>
    </w:p>
    <w:p w:rsidRDefault="00F250A0" w:rsidP="00F250A0" w:rsidR="00F250A0">
      <w:pPr>
        <w:spacing w:after="0"/>
        <w:jc w:val="center"/>
        <w:outlineLvl w:val="0"/>
      </w:pPr>
    </w:p>
    <w:p w:rsidRDefault="00F250A0" w:rsidP="00F250A0" w:rsidR="00F250A0">
      <w:pPr>
        <w:spacing w:after="0"/>
        <w:jc w:val="center"/>
        <w:outlineLvl w:val="0"/>
      </w:pPr>
    </w:p>
    <w:p w:rsidRDefault="00F250A0" w:rsidP="00F250A0" w:rsidR="00F250A0">
      <w:pPr>
        <w:spacing w:after="0"/>
        <w:jc w:val="center"/>
        <w:outlineLvl w:val="0"/>
      </w:pPr>
      <w:r>
        <w:lastRenderedPageBreak/>
        <w:t>Obrazloženje</w:t>
      </w:r>
    </w:p>
    <w:p w:rsidRDefault="00F250A0" w:rsidP="00F250A0" w:rsidR="00F250A0">
      <w:pPr>
        <w:spacing w:after="0"/>
        <w:outlineLvl w:val="0"/>
      </w:pPr>
    </w:p>
    <w:p w:rsidRDefault="00F250A0" w:rsidP="00F250A0" w:rsidR="00F250A0">
      <w:pPr>
        <w:spacing w:after="0"/>
        <w:jc w:val="both"/>
        <w:outlineLvl w:val="0"/>
      </w:pPr>
      <w:r>
        <w:tab/>
        <w:t>Dana 22. veljače 2017</w:t>
      </w:r>
      <w:r>
        <w:t>. godine, predlagatelj Financijska agencija, Regionalni centar Zagreb Podružnica Varaždin, podnio je prijedlog  za otvaranje stečajnog postupka nad dužnikom KOMPANIJA BAČIĆ j.d.o.o., OIB: 65961883890 sa sjedištem u Stari Drum 29, 48356 Ferdinandovac</w:t>
      </w:r>
      <w:r>
        <w:t>, navodeći da dužnik na dan 20. veljače 2017</w:t>
      </w:r>
      <w:r>
        <w:t>. u Očevidniku redoslijeda osnova za plaćanje ima evidentirane neizvršene osnove za plaćan</w:t>
      </w:r>
      <w:r>
        <w:t>je u ukupnom iznosu od 8.044,50</w:t>
      </w:r>
      <w:r>
        <w:t xml:space="preserve"> kn te da dužnik nema zaposlenih.</w:t>
      </w:r>
    </w:p>
    <w:p w:rsidRDefault="00F250A0" w:rsidP="00F250A0" w:rsidR="00F250A0">
      <w:pPr>
        <w:spacing w:after="0"/>
        <w:jc w:val="both"/>
        <w:outlineLvl w:val="0"/>
      </w:pPr>
    </w:p>
    <w:p w:rsidRDefault="00F250A0" w:rsidP="00F250A0" w:rsidR="00F250A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250A0" w:rsidP="00F250A0" w:rsidR="00F250A0">
      <w:pPr>
        <w:spacing w:after="0"/>
        <w:jc w:val="both"/>
        <w:outlineLvl w:val="0"/>
      </w:pPr>
    </w:p>
    <w:p w:rsidRDefault="00F250A0" w:rsidP="00F250A0" w:rsidR="00F250A0">
      <w:pPr>
        <w:spacing w:after="0"/>
        <w:jc w:val="center"/>
        <w:outlineLvl w:val="0"/>
      </w:pPr>
    </w:p>
    <w:p w:rsidRDefault="00E2004C" w:rsidP="00F250A0" w:rsidR="00F250A0">
      <w:pPr>
        <w:spacing w:after="0"/>
        <w:jc w:val="center"/>
        <w:outlineLvl w:val="0"/>
      </w:pPr>
      <w:r>
        <w:t>U Varaždinu, 2. ožujka 2017.</w:t>
      </w:r>
    </w:p>
    <w:p w:rsidRDefault="00F250A0" w:rsidP="00F250A0" w:rsidR="00F250A0">
      <w:pPr>
        <w:spacing w:after="0"/>
        <w:jc w:val="center"/>
        <w:outlineLvl w:val="0"/>
      </w:pPr>
    </w:p>
    <w:p w:rsidRDefault="00F250A0" w:rsidP="00F250A0" w:rsidR="00F250A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250A0" w:rsidP="00F250A0" w:rsidR="00F250A0">
      <w:pPr>
        <w:spacing w:after="0"/>
        <w:jc w:val="center"/>
        <w:outlineLvl w:val="0"/>
      </w:pPr>
    </w:p>
    <w:p w:rsidRDefault="00F250A0" w:rsidP="00F250A0" w:rsidR="00F250A0">
      <w:pPr>
        <w:spacing w:after="0"/>
        <w:ind w:firstLine="720" w:left="3600"/>
        <w:jc w:val="center"/>
        <w:outlineLvl w:val="0"/>
      </w:pPr>
      <w:r>
        <w:t>STEČAJNI SUDAC:</w:t>
      </w:r>
    </w:p>
    <w:p w:rsidRDefault="00F250A0" w:rsidP="00F250A0" w:rsidR="00F250A0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F250A0" w:rsidP="00F250A0" w:rsidR="00F250A0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  <w:r w:rsidR="00A77E44">
        <w:t>, v.r.</w:t>
      </w:r>
      <w:bookmarkStart w:name="_GoBack" w:id="0"/>
      <w:bookmarkEnd w:id="0"/>
    </w:p>
    <w:p w:rsidRDefault="00F250A0" w:rsidP="00F250A0" w:rsidR="00F250A0">
      <w:pPr>
        <w:spacing w:after="0"/>
        <w:ind w:firstLine="720" w:left="3600"/>
        <w:jc w:val="center"/>
        <w:outlineLvl w:val="0"/>
      </w:pPr>
    </w:p>
    <w:p w:rsidRDefault="00F250A0" w:rsidP="00F250A0" w:rsidR="00F250A0">
      <w:pPr>
        <w:spacing w:after="0"/>
        <w:outlineLvl w:val="0"/>
      </w:pPr>
    </w:p>
    <w:p w:rsidRDefault="00F250A0" w:rsidP="00F250A0" w:rsidR="00F250A0">
      <w:pPr>
        <w:spacing w:after="0"/>
        <w:outlineLvl w:val="0"/>
      </w:pPr>
    </w:p>
    <w:p w:rsidRDefault="00F250A0" w:rsidP="00F250A0" w:rsidR="00F250A0">
      <w:pPr>
        <w:spacing w:after="0"/>
        <w:outlineLvl w:val="0"/>
      </w:pPr>
    </w:p>
    <w:p w:rsidRDefault="00F250A0" w:rsidP="00F250A0" w:rsidR="00F250A0">
      <w:pPr>
        <w:spacing w:after="0"/>
        <w:outlineLvl w:val="0"/>
      </w:pPr>
    </w:p>
    <w:p w:rsidRDefault="00F250A0" w:rsidP="00F250A0" w:rsidR="00F250A0">
      <w:pPr>
        <w:spacing w:after="0"/>
        <w:outlineLvl w:val="0"/>
      </w:pPr>
      <w:r>
        <w:t>DNA:</w:t>
      </w:r>
    </w:p>
    <w:p w:rsidRDefault="00F250A0" w:rsidP="00F250A0" w:rsidR="00F250A0">
      <w:pPr>
        <w:spacing w:after="0"/>
        <w:outlineLvl w:val="0"/>
      </w:pPr>
    </w:p>
    <w:p w:rsidRDefault="00F250A0" w:rsidP="00F250A0" w:rsidR="00F250A0">
      <w:pPr>
        <w:spacing w:after="0"/>
        <w:outlineLvl w:val="0"/>
      </w:pPr>
      <w:r>
        <w:t>- e-Oglasna ploča suda</w:t>
      </w:r>
    </w:p>
    <w:p w:rsidRDefault="00F250A0" w:rsidP="00F250A0" w:rsidR="00F250A0"/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F71" w:rsidP="00537B78" w:rsidR="00BB2F71">
      <w:r>
        <w:separator/>
      </w:r>
    </w:p>
  </w:endnote>
  <w:endnote w:id="0" w:type="continuationSeparator">
    <w:p w:rsidRDefault="00BB2F71" w:rsidP="00537B78" w:rsidR="00BB2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F71" w:rsidP="00537B78" w:rsidR="00BB2F71">
      <w:r>
        <w:separator/>
      </w:r>
    </w:p>
  </w:footnote>
  <w:footnote w:id="0" w:type="continuationSeparator">
    <w:p w:rsidRDefault="00BB2F71" w:rsidP="00537B78" w:rsidR="00BB2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0A0" w:rsidR="008333A9">
    <w:pPr>
      <w:pStyle w:val="Zaglavlje"/>
    </w:pPr>
    <w:r>
      <w:rPr>
        <w:rStyle w:val="PozadinaSvijetloCrvena"/>
        <w:shd w:fill="auto" w:color="auto" w:val="clear"/>
      </w:rPr>
      <w:t>Poslovni broj: 2 St-100/17-3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E44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F71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04C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0A0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429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St-100/2017-3</izvorni_sadrzaj>
    <derivirana_varijabla naziv="DomainObject.Oznaka_1">St-100/2017-3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KOMPANIJA BAČIĆ jednostavno društvo s ograničenom odgovornošću za proizvodnju, trgovinu i usluge</izvorni_sadrzaj>
    <derivirana_varijabla naziv="DomainObject.Predmet.ProtustrankaFormated_1">  KOMPANIJA BAČIĆ jednostavno društvo s ograničenom odgovornošću za proizvodnju, trgovinu i usluge</derivirana_varijabla>
  </DomainObject.Predmet.ProtustrankaFormated>
  <DomainObject.Predmet.ProtustrankaFormatedOIB>
    <izvorni_sadrzaj>  KOMPANIJA BAČIĆ jednostavno društvo s ograničenom odgovornošću za proizvodnju, trgovinu i usluge, OIB 65961883890</izvorni_sadrzaj>
    <derivirana_varijabla naziv="DomainObject.Predmet.ProtustrankaFormatedOIB_1">  KOMPANIJA BAČIĆ jednostavno društvo s ograničenom odgovornošću za proizvodnju, trgovinu i usluge, OIB 65961883890</derivirana_varijabla>
  </DomainObject.Predmet.ProtustrankaFormatedOIB>
  <DomainObject.Predmet.ProtustrankaFormatedWithAdress>
    <izvorni_sadrzaj> KOMPANIJA BAČIĆ jednostavno društvo s ograničenom odgovornošću za proizvodnju, trgovinu i usluge, Stari Drum 29, 48350 Ferdinandovac</izvorni_sadrzaj>
    <derivirana_varijabla naziv="DomainObject.Predmet.ProtustrankaFormatedWithAdress_1"> KOMPANIJA BAČIĆ jednostavno društvo s ograničenom odgovornošću za proizvodnju, trgovinu i usluge, Stari Drum 29, 48350 Ferdinandovac</derivirana_varijabla>
  </DomainObject.Predmet.ProtustrankaFormatedWithAdress>
  <DomainObject.Predmet.ProtustrankaFormatedWithAdressOIB>
    <izvorni_sadrzaj> KOMPANIJA BAČIĆ jednostavno društvo s ograničenom odgovornošću za proizvodnju, trgovinu i usluge, OIB 65961883890, Stari Drum 29, 48350 Ferdinandovac</izvorni_sadrzaj>
    <derivirana_varijabla naziv="DomainObject.Predmet.ProtustrankaFormatedWithAdressOIB_1"> KOMPANIJA BAČIĆ jednostavno društvo s ograničenom odgovornošću za proizvodnju, trgovinu i usluge, OIB 65961883890, Stari Drum 29, 48350 Ferdinandovac</derivirana_varijabla>
  </DomainObject.Predmet.ProtustrankaFormatedWithAdressOIB>
  <DomainObject.Predmet.ProtustrankaWithAdress>
    <izvorni_sadrzaj>KOMPANIJA BAČIĆ jednostavno društvo s ograničenom odgovornošću za proizvodnju, trgovinu i usluge Stari Drum 29, 48350 Ferdinandovac</izvorni_sadrzaj>
    <derivirana_varijabla naziv="DomainObject.Predmet.ProtustrankaWithAdress_1">KOMPANIJA BAČIĆ jednostavno društvo s ograničenom odgovornošću za proizvodnju, trgovinu i usluge Stari Drum 29, 48350 Ferdinandovac</derivirana_varijabla>
  </DomainObject.Predmet.ProtustrankaWithAdress>
  <DomainObject.Predmet.ProtustrankaWithAdressOIB>
    <izvorni_sadrzaj>KOMPANIJA BAČIĆ jednostavno društvo s ograničenom odgovornošću za proizvodnju, trgovinu i usluge, OIB 65961883890, Stari Drum 29, 48350 Ferdinandovac</izvorni_sadrzaj>
    <derivirana_varijabla naziv="DomainObject.Predmet.ProtustrankaWithAdressOIB_1">KOMPANIJA BAČIĆ jednostavno društvo s ograničenom odgovornošću za proizvodnju, trgovinu i usluge, OIB 65961883890, Stari Drum 29, 48350 Ferdinandovac</derivirana_varijabla>
  </DomainObject.Predmet.ProtustrankaWithAdressOIB>
  <DomainObject.Predmet.ProtustrankaNazivFormated>
    <izvorni_sadrzaj>KOMPANIJA BAČIĆ jednostavno društvo s ograničenom odgovornošću za proizvodnju, trgovinu i usluge</izvorni_sadrzaj>
    <derivirana_varijabla naziv="DomainObject.Predmet.ProtustrankaNazivFormated_1">KOMPANIJA BAČIĆ jednostavno društvo s ograničenom odgovornošću za proizvodnju, trgovinu i usluge</derivirana_varijabla>
  </DomainObject.Predmet.ProtustrankaNazivFormated>
  <DomainObject.Predmet.ProtustrankaNazivFormatedOIB>
    <izvorni_sadrzaj>KOMPANIJA BAČIĆ jednostavno društvo s ograničenom odgovornošću za proizvodnju, trgovinu i usluge, OIB 65961883890</izvorni_sadrzaj>
    <derivirana_varijabla naziv="DomainObject.Predmet.ProtustrankaNazivFormatedOIB_1">KOMPANIJA BAČIĆ jednostavno društvo s ograničenom odgovornošću za proizvodnju, trgovinu i usluge, OIB 65961883890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8044.50</izvorni_sadrzaj>
    <derivirana_varijabla naziv="DomainObject.Predmet.TrenutnaVrijednost_1">8044.50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KOMPANIJA BAČIĆ jednostavno društvo s ograničenom odgovornošću za proizvodnju, trgovinu i usluge</item>
    </izvorni_sadrzaj>
    <derivirana_varijabla naziv="DomainObject.Predmet.ProtuStrankaListFormated_1">
      <item>KOMPANIJA BAČIĆ jednostavno društvo s ograničenom odgovornošću za proizvodnju, trgovinu i usluge</item>
    </derivirana_varijabla>
  </DomainObject.Predmet.ProtuStrankaListFormated>
  <DomainObject.Predmet.ProtuStrankaListFormatedOIB>
    <izvorni_sadrzaj>
      <item>KOMPANIJA BAČIĆ jednostavno društvo s ograničenom odgovornošću za proizvodnju, trgovinu i usluge, OIB 65961883890</item>
    </izvorni_sadrzaj>
    <derivirana_varijabla naziv="DomainObject.Predmet.ProtuStrankaListFormatedOIB_1">
      <item>KOMPANIJA BAČIĆ jednostavno društvo s ograničenom odgovornošću za proizvodnju, trgovinu i usluge, OIB 65961883890</item>
    </derivirana_varijabla>
  </DomainObject.Predmet.ProtuStrankaListFormatedOIB>
  <DomainObject.Predmet.ProtuStrankaListFormatedWithAdress>
    <izvorni_sadrzaj>
      <item>KOMPANIJA BAČIĆ jednostavno društvo s ograničenom odgovornošću za proizvodnju, trgovinu i usluge, Stari Drum 29, 48350 Ferdinandovac</item>
    </izvorni_sadrzaj>
    <derivirana_varijabla naziv="DomainObject.Predmet.ProtuStrankaListFormatedWithAdress_1">
      <item>KOMPANIJA BAČIĆ jednostavno društvo s ograničenom odgovornošću za proizvodnju, trgovinu i usluge, Stari Drum 29, 48350 Ferdinandovac</item>
    </derivirana_varijabla>
  </DomainObject.Predmet.ProtuStrankaListFormatedWithAdress>
  <DomainObject.Predmet.ProtuStrankaListFormatedWithAdressOIB>
    <izvorni_sadrzaj>
      <item>KOMPANIJA BAČIĆ jednostavno društvo s ograničenom odgovornošću za proizvodnju, trgovinu i usluge, OIB 65961883890, Stari Drum 29, 48350 Ferdinandovac</item>
    </izvorni_sadrzaj>
    <derivirana_varijabla naziv="DomainObject.Predmet.ProtuStrankaListFormatedWithAdressOIB_1">
      <item>KOMPANIJA BAČIĆ jednostavno društvo s ograničenom odgovornošću za proizvodnju, trgovinu i usluge, OIB 65961883890, Stari Drum 29, 48350 Ferdinandovac</item>
    </derivirana_varijabla>
  </DomainObject.Predmet.ProtuStrankaListFormatedWithAdressOIB>
  <DomainObject.Predmet.ProtuStrankaListNazivFormated>
    <izvorni_sadrzaj>
      <item>KOMPANIJA BAČIĆ jednostavno društvo s ograničenom odgovornošću za proizvodnju, trgovinu i usluge</item>
    </izvorni_sadrzaj>
    <derivirana_varijabla naziv="DomainObject.Predmet.ProtuStrankaListNazivFormated_1">
      <item>KOMPANIJA BAČIĆ jednostavno društvo s ograničenom odgovornošću za proizvodnju, trgovinu i usluge</item>
    </derivirana_varijabla>
  </DomainObject.Predmet.ProtuStrankaListNazivFormated>
  <DomainObject.Predmet.ProtuStrankaListNazivFormatedOIB>
    <izvorni_sadrzaj>
      <item>KOMPANIJA BAČIĆ jednostavno društvo s ograničenom odgovornošću za proizvodnju, trgovinu i usluge, OIB 65961883890</item>
    </izvorni_sadrzaj>
    <derivirana_varijabla naziv="DomainObject.Predmet.ProtuStrankaListNazivFormatedOIB_1">
      <item>KOMPANIJA BAČIĆ jednostavno društvo s ograničenom odgovornošću za proizvodnju, trgovinu i usluge, OIB 65961883890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St-100/2017-3</izvorni_sadrzaj>
    <derivirana_varijabla naziv="DomainObject.PoslovniBrojDokumenta_1">St-100/2017-3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KOMPANIJA BAČIĆ jednostavno društvo s ograničenom odgovornošću za proizvodnju, trgovinu i usluge</izvorni_sadrzaj>
    <derivirana_varijabla naziv="DomainObject.Predmet.ProtustrankaIDrugi_1">KOMPANIJA BAČIĆ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KOMPANIJA BAČIĆ jednostavno društvo s ograničenom odgovornošću za proizvodnju, trgovinu i usluge, OIB 65961883890, Stari Drum 29, 48350 Ferdinandovac</izvorni_sadrzaj>
    <derivirana_varijabla naziv="DomainObject.Predmet.ProtustrankaIDrugiAdressOIB_1">KOMPANIJA BAČIĆ jednostavno društvo s ograničenom odgovornošću za proizvodnju, trgovinu i usluge, OIB 65961883890, Stari Drum 29,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KOMPANIJA BAČIĆ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KOMPANIJA BAČIĆ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KOMPANIJA BAČIĆ jednostavno društvo s ograničenom odgovornošću za proizvodnju, trgovinu i usluge, OIB 65961883890, Stari Drum 29,48350 Ferdinandovac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KOMPANIJA BAČIĆ jednostavno društvo s ograničenom odgovornošću za proizvodnju, trgovinu i usluge, OIB 65961883890, Stari Drum 29,48350 Ferdinandovac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9223C-149B-4F9B-9262-241E408529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2540</properties:Characters>
  <properties:Lines>78</properties:Lines>
  <properties:Paragraphs>18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2017-03-02T06:57:00Z</cp:lastPrinted>
  <dcterms:modified xmlns:xsi="http://www.w3.org/2001/XMLSchema-instance" xsi:type="dcterms:W3CDTF">2017-03-02T06:57:00Z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