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9dd4" w14:paraId="a769dd4" w:rsidRDefault="00336A69" w:rsidP="00336A69" w:rsidR="00336A69" w:rsidRPr="00594D50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594D50">
        <w:rPr>
          <w:bCs/>
          <w:sz w:val="24"/>
          <w:szCs w:val="24"/>
          <w:lang w:val="hr-HR"/>
        </w:rPr>
        <w:t xml:space="preserve">                </w:t>
      </w:r>
      <w:r w:rsidRPr="00594D50"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4D50">
        <w:rPr>
          <w:bCs/>
          <w:sz w:val="24"/>
          <w:szCs w:val="24"/>
          <w:lang w:val="hr-HR"/>
        </w:rPr>
        <w:tab/>
      </w:r>
      <w:r w:rsidRPr="00594D50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REPUBLIKA HRVATSKA</w:t>
      </w: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pt-BR"/>
        </w:rPr>
        <w:t>TRGOVA</w:t>
      </w:r>
      <w:r w:rsidRPr="00594D50">
        <w:rPr>
          <w:sz w:val="24"/>
          <w:szCs w:val="24"/>
          <w:lang w:val="hr-HR"/>
        </w:rPr>
        <w:t>Č</w:t>
      </w:r>
      <w:r w:rsidRPr="00594D50">
        <w:rPr>
          <w:sz w:val="24"/>
          <w:szCs w:val="24"/>
          <w:lang w:val="pt-BR"/>
        </w:rPr>
        <w:t>KI SUD U VARA</w:t>
      </w:r>
      <w:r w:rsidRPr="00594D50">
        <w:rPr>
          <w:sz w:val="24"/>
          <w:szCs w:val="24"/>
          <w:lang w:val="hr-HR"/>
        </w:rPr>
        <w:t>Ž</w:t>
      </w:r>
      <w:r w:rsidRPr="00594D50">
        <w:rPr>
          <w:sz w:val="24"/>
          <w:szCs w:val="24"/>
          <w:lang w:val="pt-BR"/>
        </w:rPr>
        <w:t>DINU</w:t>
      </w:r>
    </w:p>
    <w:p w:rsidRDefault="00336A69" w:rsidP="00336A69" w:rsidR="00336A69" w:rsidRPr="00594D50">
      <w:pPr>
        <w:rPr>
          <w:bCs/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  </w:t>
      </w:r>
      <w:r w:rsidRPr="00594D50">
        <w:rPr>
          <w:sz w:val="24"/>
          <w:szCs w:val="24"/>
          <w:lang w:val="pt-BR"/>
        </w:rPr>
        <w:t>B. Radić 2</w:t>
      </w:r>
      <w:r w:rsidRPr="00594D50">
        <w:rPr>
          <w:bCs/>
          <w:sz w:val="24"/>
          <w:szCs w:val="24"/>
          <w:lang w:val="hr-HR"/>
        </w:rPr>
        <w:t xml:space="preserve">   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554FEC" w:rsidRPr="00554FEC">
        <w:rPr>
          <w:sz w:val="24"/>
          <w:szCs w:val="24"/>
        </w:rPr>
        <w:t>VEGAS PLUS d.o.o.</w:t>
      </w:r>
      <w:r w:rsidR="00554FEC">
        <w:rPr>
          <w:sz w:val="24"/>
          <w:szCs w:val="24"/>
        </w:rPr>
        <w:t xml:space="preserve">, </w:t>
      </w:r>
      <w:r w:rsidR="00554FEC" w:rsidRPr="00554FEC">
        <w:rPr>
          <w:sz w:val="24"/>
          <w:szCs w:val="24"/>
        </w:rPr>
        <w:t>Ivana Meštrovića 5</w:t>
      </w:r>
      <w:r w:rsidR="00554FEC">
        <w:rPr>
          <w:sz w:val="24"/>
          <w:szCs w:val="24"/>
        </w:rPr>
        <w:t xml:space="preserve">, </w:t>
      </w:r>
      <w:r w:rsidR="00554FEC" w:rsidRPr="00554FEC">
        <w:rPr>
          <w:sz w:val="24"/>
          <w:szCs w:val="24"/>
        </w:rPr>
        <w:t>Koprivnica</w:t>
      </w:r>
      <w:r w:rsidR="00594D50" w:rsidRPr="00594D50">
        <w:rPr>
          <w:sz w:val="24"/>
          <w:szCs w:val="24"/>
        </w:rPr>
        <w:t xml:space="preserve">, OIB: </w:t>
      </w:r>
      <w:r w:rsidR="00554FEC" w:rsidRPr="00554FEC">
        <w:rPr>
          <w:sz w:val="24"/>
          <w:szCs w:val="24"/>
        </w:rPr>
        <w:t>18173351212</w:t>
      </w:r>
      <w:r w:rsidRPr="00594D50">
        <w:rPr>
          <w:sz w:val="24"/>
          <w:szCs w:val="24"/>
        </w:rPr>
        <w:t xml:space="preserve">, </w:t>
      </w:r>
      <w:r w:rsidR="00554FEC">
        <w:rPr>
          <w:sz w:val="24"/>
          <w:szCs w:val="24"/>
        </w:rPr>
        <w:t>5. prosinca</w:t>
      </w:r>
      <w:r w:rsidRPr="00594D50">
        <w:rPr>
          <w:sz w:val="24"/>
          <w:szCs w:val="24"/>
        </w:rPr>
        <w:t xml:space="preserve"> 2017.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554FEC" w:rsidRPr="00554FEC">
        <w:rPr>
          <w:sz w:val="24"/>
          <w:szCs w:val="24"/>
        </w:rPr>
        <w:t>VEGAS PLUS d.o.o.</w:t>
      </w:r>
      <w:r w:rsidR="00554FEC">
        <w:rPr>
          <w:sz w:val="24"/>
          <w:szCs w:val="24"/>
        </w:rPr>
        <w:t xml:space="preserve">, </w:t>
      </w:r>
      <w:r w:rsidR="00554FEC" w:rsidRPr="00554FEC">
        <w:rPr>
          <w:sz w:val="24"/>
          <w:szCs w:val="24"/>
        </w:rPr>
        <w:t>Ivana Meštrovića 5</w:t>
      </w:r>
      <w:r w:rsidR="00554FEC">
        <w:rPr>
          <w:sz w:val="24"/>
          <w:szCs w:val="24"/>
        </w:rPr>
        <w:t xml:space="preserve">, </w:t>
      </w:r>
      <w:r w:rsidR="00554FEC" w:rsidRPr="00554FEC">
        <w:rPr>
          <w:sz w:val="24"/>
          <w:szCs w:val="24"/>
        </w:rPr>
        <w:t>Koprivnica</w:t>
      </w:r>
      <w:r w:rsidR="00554FEC" w:rsidRPr="00594D50">
        <w:rPr>
          <w:sz w:val="24"/>
          <w:szCs w:val="24"/>
        </w:rPr>
        <w:t xml:space="preserve">, OIB: </w:t>
      </w:r>
      <w:r w:rsidR="00554FEC" w:rsidRPr="00554FEC">
        <w:rPr>
          <w:sz w:val="24"/>
          <w:szCs w:val="24"/>
        </w:rPr>
        <w:t>18173351212</w:t>
      </w:r>
      <w:r w:rsidRPr="00594D50">
        <w:rPr>
          <w:sz w:val="24"/>
          <w:szCs w:val="24"/>
        </w:rPr>
        <w:t xml:space="preserve">, iznosi </w:t>
      </w:r>
      <w:r w:rsidR="00554FEC">
        <w:rPr>
          <w:sz w:val="24"/>
          <w:szCs w:val="24"/>
        </w:rPr>
        <w:t>1.161.446,22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554FEC" w:rsidRPr="00554FEC">
        <w:rPr>
          <w:sz w:val="24"/>
          <w:szCs w:val="24"/>
        </w:rPr>
        <w:t>VEGAS PLUS d.o.o.</w:t>
      </w:r>
      <w:r w:rsidR="00594D50" w:rsidRPr="00594D50">
        <w:rPr>
          <w:sz w:val="24"/>
          <w:szCs w:val="24"/>
        </w:rPr>
        <w:t xml:space="preserve">, OIB: </w:t>
      </w:r>
      <w:r w:rsidR="00554FEC" w:rsidRPr="00554FEC">
        <w:rPr>
          <w:sz w:val="24"/>
          <w:szCs w:val="24"/>
        </w:rPr>
        <w:t>18173351212</w:t>
      </w:r>
      <w:r w:rsidRPr="00594D50">
        <w:rPr>
          <w:sz w:val="24"/>
          <w:szCs w:val="24"/>
        </w:rPr>
        <w:t xml:space="preserve">, </w:t>
      </w:r>
      <w:r w:rsidR="00554FEC">
        <w:rPr>
          <w:sz w:val="24"/>
          <w:szCs w:val="24"/>
          <w:u w:val="single"/>
        </w:rPr>
        <w:t>Veljko Trkulja iz Koprivnice, Križevačka 32/B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554FEC" w:rsidRPr="00554FEC">
        <w:rPr>
          <w:sz w:val="24"/>
          <w:szCs w:val="24"/>
          <w:u w:val="single"/>
        </w:rPr>
        <w:t>05622290919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554FEC">
        <w:rPr>
          <w:sz w:val="24"/>
          <w:szCs w:val="24"/>
        </w:rPr>
        <w:t>593</w:t>
      </w:r>
      <w:r w:rsidR="00E1782B" w:rsidRPr="00594D50">
        <w:rPr>
          <w:sz w:val="24"/>
          <w:szCs w:val="24"/>
        </w:rPr>
        <w:t>17.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>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554FEC">
        <w:rPr>
          <w:sz w:val="24"/>
          <w:szCs w:val="24"/>
          <w:lang w:val="hr-HR"/>
        </w:rPr>
        <w:t>29. studenog</w:t>
      </w:r>
      <w:r w:rsidRPr="00594D50">
        <w:rPr>
          <w:sz w:val="24"/>
          <w:szCs w:val="24"/>
          <w:lang w:val="hr-HR"/>
        </w:rPr>
        <w:t xml:space="preserve"> 2017.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554FEC" w:rsidRPr="00554FEC">
        <w:rPr>
          <w:sz w:val="24"/>
          <w:szCs w:val="24"/>
        </w:rPr>
        <w:t>VEGAS PLUS d.o.o.</w:t>
      </w:r>
      <w:r w:rsidR="00554FEC">
        <w:rPr>
          <w:sz w:val="24"/>
          <w:szCs w:val="24"/>
        </w:rPr>
        <w:t xml:space="preserve">, </w:t>
      </w:r>
      <w:r w:rsidR="00554FEC" w:rsidRPr="00554FEC">
        <w:rPr>
          <w:sz w:val="24"/>
          <w:szCs w:val="24"/>
        </w:rPr>
        <w:t>Ivana Meštrovića 5</w:t>
      </w:r>
      <w:r w:rsidR="00554FEC">
        <w:rPr>
          <w:sz w:val="24"/>
          <w:szCs w:val="24"/>
        </w:rPr>
        <w:t xml:space="preserve">, </w:t>
      </w:r>
      <w:r w:rsidR="00554FEC" w:rsidRPr="00554FEC">
        <w:rPr>
          <w:sz w:val="24"/>
          <w:szCs w:val="24"/>
        </w:rPr>
        <w:t>Koprivnica</w:t>
      </w:r>
      <w:r w:rsidR="00554FEC" w:rsidRPr="00594D50">
        <w:rPr>
          <w:sz w:val="24"/>
          <w:szCs w:val="24"/>
        </w:rPr>
        <w:t xml:space="preserve">, OIB: </w:t>
      </w:r>
      <w:r w:rsidR="00554FEC" w:rsidRPr="00554FEC">
        <w:rPr>
          <w:sz w:val="24"/>
          <w:szCs w:val="24"/>
        </w:rPr>
        <w:t>18173351212</w:t>
      </w:r>
      <w:r w:rsidR="00554FEC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554FEC">
        <w:rPr>
          <w:sz w:val="24"/>
          <w:szCs w:val="24"/>
        </w:rPr>
        <w:t>27. studenog</w:t>
      </w:r>
      <w:r w:rsidRPr="00594D50">
        <w:rPr>
          <w:sz w:val="24"/>
          <w:szCs w:val="24"/>
        </w:rPr>
        <w:t xml:space="preserve"> 2017. u Očevidniku redoslijeda osnova za plaćanje ima evidentirane neizvršene osnove za plaćanje u ukupnom iznosu </w:t>
      </w:r>
      <w:r w:rsidR="00554FEC">
        <w:rPr>
          <w:sz w:val="24"/>
          <w:szCs w:val="24"/>
        </w:rPr>
        <w:t>1.161.446,22</w:t>
      </w:r>
      <w:r w:rsidRPr="00594D50">
        <w:rPr>
          <w:sz w:val="24"/>
          <w:szCs w:val="24"/>
        </w:rPr>
        <w:t xml:space="preserve"> 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U Varaždinu, </w:t>
      </w:r>
      <w:r w:rsidR="00554FEC">
        <w:rPr>
          <w:sz w:val="24"/>
          <w:szCs w:val="24"/>
          <w:lang w:val="hr-HR"/>
        </w:rPr>
        <w:t>5. prosinca</w:t>
      </w:r>
      <w:r w:rsidR="00E1782B" w:rsidRPr="00594D50">
        <w:rPr>
          <w:sz w:val="24"/>
          <w:szCs w:val="24"/>
          <w:lang w:val="hr-HR"/>
        </w:rPr>
        <w:t xml:space="preserve"> 2017.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235734" w:rsidRPr="00235734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</w:t>
    </w:r>
    <w:r w:rsidR="00554FEC">
      <w:rPr>
        <w:sz w:val="24"/>
        <w:szCs w:val="24"/>
      </w:rPr>
      <w:t>593/17-3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235734"/>
    <w:rsid w:val="00241104"/>
    <w:rsid w:val="00336A69"/>
    <w:rsid w:val="00554FEC"/>
    <w:rsid w:val="00594D50"/>
    <w:rsid w:val="00797787"/>
    <w:rsid w:val="009C72C0"/>
    <w:rsid w:val="00D95EE1"/>
    <w:rsid w:val="00E1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35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73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73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73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73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357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73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73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73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73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St-593/2017</izvorni_sadrzaj>
    <derivirana_varijabla naziv="DomainObject.Predmet.OznakaBroj_1">St-593/2017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VEGAS PLUS društvo s ograničenom odgovornošću za trgovinu i usluge zastupanog po punomoćniku Veljko Trkulja</izvorni_sadrzaj>
    <derivirana_varijabla naziv="DomainObject.Predmet.ProtustrankaFormated_1">  VEGAS PLUS društvo s ograničenom odgovornošću za trgovinu i usluge zastupanog po punomoćniku Veljko Trkulja</derivirana_varijabla>
  </DomainObject.Predmet.ProtustrankaFormated>
  <DomainObject.Predmet.ProtustrankaFormatedOIB>
    <izvorni_sadrzaj>  VEGAS PLUS društvo s ograničenom odgovornošću za trgovinu i usluge, OIB 18173351212 zastupanog po punomoćniku Veljko Trkulja</izvorni_sadrzaj>
    <derivirana_varijabla naziv="DomainObject.Predmet.ProtustrankaFormatedOIB_1">  VEGAS PLUS društvo s ograničenom odgovornošću za trgovinu i usluge, OIB 18173351212 zastupanog po punomoćniku Veljko Trkulja</derivirana_varijabla>
  </DomainObject.Predmet.ProtustrankaFormatedOIB>
  <DomainObject.Predmet.ProtustrankaFormatedWithAdress>
    <izvorni_sadrzaj> VEGAS PLUS društvo s ograničenom odgovornošću za trgovinu i usluge, Ivana Meštrovića 5, 48000 Koprivnica zastupanog po punomoćniku Veljko Trkulja</izvorni_sadrzaj>
    <derivirana_varijabla naziv="DomainObject.Predmet.ProtustrankaFormatedWithAdress_1"> VEGAS PLUS društvo s ograničenom odgovornošću za trgovinu i usluge, Ivana Meštrovića 5, 48000 Koprivnica zastupanog po punomoćniku Veljko Trkulja</derivirana_varijabla>
  </DomainObject.Predmet.ProtustrankaFormatedWithAdress>
  <DomainObject.Predmet.ProtustrankaFormatedWithAdressOIB>
    <izvorni_sadrzaj> VEGAS PLUS društvo s ograničenom odgovornošću za trgovinu i usluge, OIB 18173351212, Ivana Meštrovića 5, 48000 Koprivnica zastupanog po punomoćniku Veljko Trkulja</izvorni_sadrzaj>
    <derivirana_varijabla naziv="DomainObject.Predmet.ProtustrankaFormatedWithAdressOIB_1"> VEGAS PLUS društvo s ograničenom odgovornošću za trgovinu i usluge, OIB 18173351212, Ivana Meštrovića 5, 48000 Koprivnica zastupanog po punomoćniku Veljko Trkulja</derivirana_varijabla>
  </DomainObject.Predmet.ProtustrankaFormatedWithAdressOIB>
  <DomainObject.Predmet.ProtustrankaWithAdress>
    <izvorni_sadrzaj>VEGAS PLUS društvo s ograničenom odgovornošću za trgovinu i usluge Ivana Meštrovića 5, 48000 Koprivnica</izvorni_sadrzaj>
    <derivirana_varijabla naziv="DomainObject.Predmet.ProtustrankaWithAdress_1">VEGAS PLUS društvo s ograničenom odgovornošću za trgovinu i usluge Ivana Meštrovića 5, 48000 Koprivnica</derivirana_varijabla>
  </DomainObject.Predmet.ProtustrankaWithAdress>
  <DomainObject.Predmet.ProtustrankaWithAdressOIB>
    <izvorni_sadrzaj>VEGAS PLUS društvo s ograničenom odgovornošću za trgovinu i usluge, OIB 18173351212, Ivana Meštrovića 5, 48000 Koprivnica</izvorni_sadrzaj>
    <derivirana_varijabla naziv="DomainObject.Predmet.ProtustrankaWithAdressOIB_1">VEGAS PLUS društvo s ograničenom odgovornošću za trgovinu i usluge, OIB 18173351212, Ivana Meštrovića 5, 48000 Koprivnica</derivirana_varijabla>
  </DomainObject.Predmet.ProtustrankaWithAdressOIB>
  <DomainObject.Predmet.ProtustrankaNazivFormated>
    <izvorni_sadrzaj>VEGAS PLUS društvo s ograničenom odgovornošću za trgovinu i usluge</izvorni_sadrzaj>
    <derivirana_varijabla naziv="DomainObject.Predmet.ProtustrankaNazivFormated_1">VEGAS PLUS društvo s ograničenom odgovornošću za trgovinu i usluge</derivirana_varijabla>
  </DomainObject.Predmet.ProtustrankaNazivFormated>
  <DomainObject.Predmet.ProtustrankaNazivFormatedOIB>
    <izvorni_sadrzaj>VEGAS PLUS društvo s ograničenom odgovornošću za trgovinu i usluge, OIB 18173351212</izvorni_sadrzaj>
    <derivirana_varijabla naziv="DomainObject.Predmet.ProtustrankaNazivFormatedOIB_1">VEGAS PLUS društvo s ograničenom odgovornošću za trgovinu i usluge, OIB 18173351212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1161446.22</izvorni_sadrzaj>
    <derivirana_varijabla naziv="DomainObject.Predmet.TrenutnaVrijednost_1">1161446.22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VEGAS PLUS društvo s ograničenom odgovornošću za trgovinu i usluge zastupanog po punomoćniku Veljko Trkulja</item>
    </izvorni_sadrzaj>
    <derivirana_varijabla naziv="DomainObject.Predmet.ProtuStrankaListFormated_1">
      <item>VEGAS PLUS društvo s ograničenom odgovornošću za trgovinu i usluge zastupanog po punomoćniku Veljko Trkulja</item>
    </derivirana_varijabla>
  </DomainObject.Predmet.ProtuStrankaListFormated>
  <DomainObject.Predmet.ProtuStrankaListFormatedOIB>
    <izvorni_sadrzaj>
      <item>VEGAS PLUS društvo s ograničenom odgovornošću za trgovinu i usluge, OIB 18173351212 zastupanog po punomoćniku Veljko Trkulja</item>
    </izvorni_sadrzaj>
    <derivirana_varijabla naziv="DomainObject.Predmet.ProtuStrankaListFormatedOIB_1">
      <item>VEGAS PLUS društvo s ograničenom odgovornošću za trgovinu i usluge, OIB 18173351212 zastupanog po punomoćniku Veljko Trkulja</item>
    </derivirana_varijabla>
  </DomainObject.Predmet.ProtuStrankaListFormatedOIB>
  <DomainObject.Predmet.ProtuStrankaListFormatedWithAdress>
    <izvorni_sadrzaj>
      <item>VEGAS PLUS društvo s ograničenom odgovornošću za trgovinu i usluge, Ivana Meštrovića 5, 48000 Koprivnica zastupanog po punomoćniku Veljko Trkulja</item>
    </izvorni_sadrzaj>
    <derivirana_varijabla naziv="DomainObject.Predmet.ProtuStrankaListFormatedWithAdress_1">
      <item>VEGAS PLUS društvo s ograničenom odgovornošću za trgovinu i usluge, Ivana Meštrovića 5, 48000 Koprivnica zastupanog po punomoćniku Veljko Trkulja</item>
    </derivirana_varijabla>
  </DomainObject.Predmet.ProtuStrankaListFormatedWithAdress>
  <DomainObject.Predmet.ProtuStrankaListFormatedWithAdressOIB>
    <izvorni_sadrzaj>
      <item>VEGAS PLUS društvo s ograničenom odgovornošću za trgovinu i usluge, OIB 18173351212, Ivana Meštrovića 5, 48000 Koprivnica zastupanog po punomoćniku Veljko Trkulja</item>
    </izvorni_sadrzaj>
    <derivirana_varijabla naziv="DomainObject.Predmet.ProtuStrankaListFormatedWithAdressOIB_1">
      <item>VEGAS PLUS društvo s ograničenom odgovornošću za trgovinu i usluge, OIB 18173351212, Ivana Meštrovića 5, 48000 Koprivnica zastupanog po punomoćniku Veljko Trkulja</item>
    </derivirana_varijabla>
  </DomainObject.Predmet.ProtuStrankaListFormatedWithAdressOIB>
  <DomainObject.Predmet.ProtuStrankaListNazivFormated>
    <izvorni_sadrzaj>
      <item>VEGAS PLUS društvo s ograničenom odgovornošću za trgovinu i usluge</item>
    </izvorni_sadrzaj>
    <derivirana_varijabla naziv="DomainObject.Predmet.ProtuStrankaListNazivFormated_1">
      <item>VEGAS PLUS društvo s ograničenom odgovornošću za trgovinu i usluge</item>
    </derivirana_varijabla>
  </DomainObject.Predmet.ProtuStrankaListNazivFormated>
  <DomainObject.Predmet.ProtuStrankaListNazivFormatedOIB>
    <izvorni_sadrzaj>
      <item>VEGAS PLUS društvo s ograničenom odgovornošću za trgovinu i usluge, OIB 18173351212</item>
    </izvorni_sadrzaj>
    <derivirana_varijabla naziv="DomainObject.Predmet.ProtuStrankaListNazivFormatedOIB_1">
      <item>VEGAS PLUS društvo s ograničenom odgovornošću za trgovinu i usluge, OIB 18173351212</item>
    </derivirana_varijabla>
  </DomainObject.Predmet.ProtuStrankaListNazivFormatedOIB>
  <DomainObject.Predmet.OstaliListFormated>
    <izvorni_sadrzaj>
      <item>Sudski registar</item>
      <item>Veljko Trkulja punomoćnik sudionika u postupku VEGAS PLUS društvo s ograničenom odgovornošću za trgovinu i usluge</item>
    </izvorni_sadrzaj>
    <derivirana_varijabla naziv="DomainObject.Predmet.OstaliListFormated_1">
      <item>Sudski registar</item>
      <item>Veljko Trkulja punomoćnik sudionika u postupku VEGAS PLUS društvo s ograničenom odgovornošću za trgovinu i usluge</item>
    </derivirana_varijabla>
  </DomainObject.Predmet.OstaliListFormated>
  <DomainObject.Predmet.OstaliListFormatedOIB>
    <izvorni_sadrzaj>
      <item>Sudski registar</item>
      <item>Veljko Trkulja, OIB 05622290919 punomoćnik sudionika u postupku VEGAS PLUS društvo s ograničenom odgovornošću za trgovinu i usluge</item>
    </izvorni_sadrzaj>
    <derivirana_varijabla naziv="DomainObject.Predmet.OstaliListFormatedOIB_1">
      <item>Sudski registar</item>
      <item>Veljko Trkulja, OIB 05622290919 punomoćnik sudionika u postupku VEGAS PLUS društvo s ograničenom odgovornošću za trgovinu i usluge</item>
    </derivirana_varijabla>
  </DomainObject.Predmet.OstaliListFormatedOIB>
  <DomainObject.Predmet.OstaliListFormatedWithAdress>
    <izvorni_sadrzaj>
      <item>Sudski registar</item>
      <item>Veljko Trkulja, Križevačka 31b, 48000 Koprivnica punomoćnik sudionika u postupku VEGAS PLUS društvo s ograničenom odgovornošću za trgovinu i usluge</item>
    </izvorni_sadrzaj>
    <derivirana_varijabla naziv="DomainObject.Predmet.OstaliListFormatedWithAdress_1">
      <item>Sudski registar</item>
      <item>Veljko Trkulja, Križevačka 31b, 48000 Koprivnica punomoćnik sudionika u postupku VEGAS PLUS društvo s ograničenom odgovornošću za trgovinu i usluge</item>
    </derivirana_varijabla>
  </DomainObject.Predmet.OstaliListFormatedWithAdress>
  <DomainObject.Predmet.OstaliListFormatedWithAdressOIB>
    <izvorni_sadrzaj>
      <item>Sudski registar</item>
      <item>Veljko Trkulja, OIB 05622290919, Križevačka 31b, 48000 Koprivnica punomoćnik sudionika u postupku VEGAS PLUS društvo s ograničenom odgovornošću za trgovinu i usluge</item>
    </izvorni_sadrzaj>
    <derivirana_varijabla naziv="DomainObject.Predmet.OstaliListFormatedWithAdressOIB_1">
      <item>Sudski registar</item>
      <item>Veljko Trkulja, OIB 05622290919, Križevačka 31b, 48000 Koprivnica punomoćnik sudionika u postupku VEGAS PLUS društvo s ograničenom odgovornošću za trgovinu i usluge</item>
    </derivirana_varijabla>
  </DomainObject.Predmet.OstaliListFormatedWithAdressOIB>
  <DomainObject.Predmet.OstaliListNazivFormated>
    <izvorni_sadrzaj>
      <item>Sudski registar</item>
      <item>Veljko Trkulja</item>
    </izvorni_sadrzaj>
    <derivirana_varijabla naziv="DomainObject.Predmet.OstaliListNazivFormated_1">
      <item>Sudski registar</item>
      <item>Veljko Trkulja</item>
    </derivirana_varijabla>
  </DomainObject.Predmet.OstaliListNazivFormated>
  <DomainObject.Predmet.OstaliListNazivFormatedOIB>
    <izvorni_sadrzaj>
      <item>Sudski registar</item>
      <item>Veljko Trkulja, OIB 05622290919</item>
    </izvorni_sadrzaj>
    <derivirana_varijabla naziv="DomainObject.Predmet.OstaliListNazivFormatedOIB_1">
      <item>Sudski registar</item>
      <item>Veljko Trkulja, OIB 05622290919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VEGAS PLUS društvo s ograničenom odgovornošću za trgovinu i usluge</izvorni_sadrzaj>
    <derivirana_varijabla naziv="DomainObject.Predmet.ProtustrankaIDrugi_1">VEGAS PLUS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VEGAS PLUS društvo s ograničenom odgovornošću za trgovinu i usluge, OIB 18173351212, Ivana Meštrovića 5, 48000 Koprivnica</izvorni_sadrzaj>
    <derivirana_varijabla naziv="DomainObject.Predmet.ProtustrankaIDrugiAdressOIB_1">VEGAS PLUS društvo s ograničenom odgovornošću za trgovinu i usluge, OIB 18173351212, Ivana Meštrovića 5,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VEGAS PLUS društvo s ograničenom odgovornošću za trgovinu i usluge</item>
      <item>Sudski registar</item>
      <item>Veljko Trkulja</item>
    </izvorni_sadrzaj>
    <derivirana_varijabla naziv="DomainObject.Predmet.SudioniciListNaziv_1">
      <item>Financijska agencija</item>
      <item>VEGAS PLUS društvo s ograničenom odgovornošću za trgovinu i usluge</item>
      <item>Sudski registar</item>
      <item>Veljko Trkulja</item>
    </derivirana_varijabla>
  </DomainObject.Predmet.SudioniciListNaziv>
  <DomainObject.Predmet.SudioniciListAdressOIB>
    <izvorni_sadrzaj>
      <item>Financijska agencija, OIB 85821130368, Ulica grada Vukovara 70,10000 Zagreb</item>
      <item>VEGAS PLUS društvo s ograničenom odgovornošću za trgovinu i usluge, OIB 18173351212, Ivana Meštrovića 5,48000 Koprivnica</item>
      <item>Sudski registar</item>
      <item>Veljko Trkulja, OIB 05622290919, Križevačka 31b,48000 Koprivnica</item>
    </izvorni_sadrzaj>
    <derivirana_varijabla naziv="DomainObject.Predmet.SudioniciListAdressOIB_1">
      <item>Financijska agencija, OIB 85821130368, Ulica grada Vukovara 70,10000 Zagreb</item>
      <item>VEGAS PLUS društvo s ograničenom odgovornošću za trgovinu i usluge, OIB 18173351212, Ivana Meštrovića 5,48000 Koprivnica</item>
      <item>Sudski registar</item>
      <item>Veljko Trkulja, OIB 05622290919, Križevačka 31b,48000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18173351212</item>
      <item>, OIB null</item>
      <item>, OIB 05622290919</item>
    </izvorni_sadrzaj>
    <derivirana_varijabla naziv="DomainObject.Predmet.SudioniciListNazivOIB_1">
      <item>, OIB 85821130368</item>
      <item>, OIB 18173351212</item>
      <item>, OIB null</item>
      <item>, OIB 05622290919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2493</properties:Characters>
  <properties:Lines>79</properties:Lines>
  <properties:Paragraphs>18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2017-12-05T08:40:00Z</cp:lastPrinted>
  <dcterms:modified xmlns:xsi="http://www.w3.org/2001/XMLSchema-instance" xsi:type="dcterms:W3CDTF">2017-12-05T08:42:00Z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