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8079" w14:paraId="ef98079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ED5CA4">
        <w:t>248</w:t>
      </w:r>
      <w:r w:rsidR="00466A33">
        <w:t>6</w:t>
      </w:r>
      <w:r w:rsidR="00250BDA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65CCF" w:rsidP="005B2360" w:rsidR="005B236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287FD3">
        <w:t xml:space="preserve">Trgovački sud u Zagrebu, po sucu Maji Jurovicki, u stečajnom postupku u povodu prijedloga </w:t>
      </w:r>
      <w:r w:rsidR="00495712" w:rsidRPr="00E974B3">
        <w:rPr>
          <w:lang w:val="pt-BR"/>
        </w:rPr>
        <w:t xml:space="preserve">predlagatelja FINANCIJSKE AGENCIJE, Zagreb, Ulica grada Vukovara 70, OIB: </w:t>
      </w:r>
      <w:r w:rsidR="00495712" w:rsidRPr="00E974B3">
        <w:t>85821130368</w:t>
      </w:r>
      <w:r w:rsidR="00495712" w:rsidRPr="00E974B3">
        <w:rPr>
          <w:lang w:val="pt-BR"/>
        </w:rPr>
        <w:t xml:space="preserve">, za otvaranje </w:t>
      </w:r>
      <w:r w:rsidR="00495712">
        <w:rPr>
          <w:lang w:val="pt-BR"/>
        </w:rPr>
        <w:t xml:space="preserve">stečajnog postupka nad dužnikom </w:t>
      </w:r>
      <w:r w:rsidR="00466A33" w:rsidRPr="009102C1">
        <w:rPr>
          <w:lang w:val="pt-BR"/>
        </w:rPr>
        <w:t>MZ RUJANA d.o.o.</w:t>
      </w:r>
      <w:r w:rsidR="00466A33">
        <w:rPr>
          <w:lang w:val="pt-BR"/>
        </w:rPr>
        <w:t>, OIB:32041715436, Zagreb, Fijanova 10A</w:t>
      </w:r>
      <w:r w:rsidR="005B2360">
        <w:rPr>
          <w:lang w:val="pt-BR"/>
        </w:rPr>
        <w:t xml:space="preserve">, dana </w:t>
      </w:r>
      <w:r w:rsidR="00ED5CA4">
        <w:rPr>
          <w:lang w:val="pt-BR"/>
        </w:rPr>
        <w:t>2</w:t>
      </w:r>
      <w:r w:rsidR="00466A33">
        <w:rPr>
          <w:lang w:val="pt-BR"/>
        </w:rPr>
        <w:t>2</w:t>
      </w:r>
      <w:r w:rsidR="00495712">
        <w:rPr>
          <w:lang w:val="pt-BR"/>
        </w:rPr>
        <w:t>. prosinca</w:t>
      </w:r>
      <w:r w:rsidR="005B2360">
        <w:rPr>
          <w:lang w:val="pt-BR"/>
        </w:rPr>
        <w:t xml:space="preserve">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466A33" w:rsidRPr="009102C1">
        <w:rPr>
          <w:lang w:val="pt-BR"/>
        </w:rPr>
        <w:t>MZ RUJANA d.o.o.</w:t>
      </w:r>
      <w:r w:rsidR="00466A33">
        <w:rPr>
          <w:lang w:val="pt-BR"/>
        </w:rPr>
        <w:t>, OIB:32041715436, Zagreb, Fijanova 10A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D5CA4">
        <w:t>248</w:t>
      </w:r>
      <w:r w:rsidR="00466A33">
        <w:t>6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495712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466A33" w:rsidRPr="009102C1">
        <w:rPr>
          <w:lang w:val="pt-BR"/>
        </w:rPr>
        <w:t>MZ RUJANA d.o.o.</w:t>
      </w:r>
      <w:r w:rsidR="00466A33">
        <w:rPr>
          <w:lang w:val="pt-BR"/>
        </w:rPr>
        <w:t>, OIB:32041715436, Zagreb, Fijanova 10A</w:t>
      </w:r>
      <w:r w:rsidR="00495712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66A33">
        <w:t>1750</w:t>
      </w:r>
      <w:r w:rsidR="00CB6773">
        <w:t xml:space="preserve"> </w:t>
      </w:r>
      <w:r w:rsidRPr="00BC2D3A">
        <w:t xml:space="preserve">dana, u ukupnom iznosu od </w:t>
      </w:r>
      <w:r w:rsidR="00466A33">
        <w:rPr>
          <w:lang w:val="pl-PL"/>
        </w:rPr>
        <w:t>349,70</w:t>
      </w:r>
      <w:r w:rsidR="00ED5CA4">
        <w:rPr>
          <w:lang w:val="pl-PL"/>
        </w:rPr>
        <w:t xml:space="preserve"> 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0D2C9A">
        <w:t>1</w:t>
      </w:r>
      <w:r w:rsidR="007743E7">
        <w:t xml:space="preserve"> </w:t>
      </w:r>
      <w:r w:rsidRPr="00BC2D3A">
        <w:t>zaposlen</w:t>
      </w:r>
      <w:r w:rsidR="000D2C9A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BD6C35" w:rsidR="00AF29DB" w:rsidRPr="00BD6C35">
      <w:pPr>
        <w:ind w:firstLine="720"/>
        <w:jc w:val="both"/>
      </w:pPr>
      <w:r>
        <w:t xml:space="preserve">Sud je rješenjem od </w:t>
      </w:r>
      <w:r w:rsidR="00466A33">
        <w:t>20. studenog</w:t>
      </w:r>
      <w:r w:rsidR="000542D3">
        <w:t xml:space="preserve"> </w:t>
      </w:r>
      <w:r w:rsidR="005B3256">
        <w:t xml:space="preserve"> 2017</w:t>
      </w:r>
      <w:r w:rsidR="00901CFD">
        <w:t>. pokrenuo pre</w:t>
      </w:r>
      <w:r w:rsidR="000542D3">
        <w:t xml:space="preserve">thodni postupak nad dužnikom, </w:t>
      </w:r>
      <w:r w:rsidR="00C90682">
        <w:br/>
      </w:r>
      <w:r w:rsidR="000542D3">
        <w:t xml:space="preserve">a </w:t>
      </w:r>
      <w:r w:rsidR="00ED5CA4">
        <w:t>20</w:t>
      </w:r>
      <w:r w:rsidR="000D2C9A">
        <w:t>. prosinca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</w:t>
      </w:r>
      <w:r w:rsidR="00901CFD" w:rsidRPr="0089526A">
        <w:lastRenderedPageBreak/>
        <w:t>postupka</w:t>
      </w:r>
      <w:r w:rsidR="000C1F96">
        <w:t xml:space="preserve">. </w:t>
      </w:r>
      <w:r w:rsidR="000542D3">
        <w:t xml:space="preserve">Zakonski zastupnik dužnika je </w:t>
      </w:r>
      <w:r w:rsidR="00466A33">
        <w:t>pristupio</w:t>
      </w:r>
      <w:r w:rsidR="000542D3" w:rsidRPr="004E4C07">
        <w:t xml:space="preserve"> ročišt</w:t>
      </w:r>
      <w:r w:rsidR="00466A33">
        <w:t>u i izjavio kako dužnik nema u vlasništvu ni nekretninu ni pokretninu i ne protivi se otvaranju stečaja</w:t>
      </w:r>
      <w:r w:rsidR="000542D3">
        <w:t xml:space="preserve">. </w:t>
      </w:r>
    </w:p>
    <w:p w:rsidRDefault="003D0115" w:rsidP="0078176C" w:rsidR="009B1748" w:rsidRPr="0089526A">
      <w:pPr>
        <w:ind w:firstLine="720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0247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D2C9A">
        <w:t>,</w:t>
      </w:r>
      <w:r w:rsidR="009B3D51" w:rsidRPr="00B9015B">
        <w:t xml:space="preserve"> </w:t>
      </w:r>
      <w:r w:rsidR="00ED5CA4">
        <w:t>2</w:t>
      </w:r>
      <w:r w:rsidR="00466A33">
        <w:t>2</w:t>
      </w:r>
      <w:r w:rsidR="000D2C9A">
        <w:t>. prosinca</w:t>
      </w:r>
      <w:r w:rsidR="0060247A">
        <w:t xml:space="preserve"> 2017.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BD6C35">
        <w:t>,v.r.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466A33" w:rsidP="002D60CE" w:rsidR="00466A33">
      <w:pPr>
        <w:jc w:val="both"/>
      </w:pPr>
    </w:p>
    <w:p w:rsidRDefault="00466A33" w:rsidP="002D60CE" w:rsidR="00466A33">
      <w:pPr>
        <w:jc w:val="both"/>
      </w:pPr>
    </w:p>
    <w:p w:rsidRDefault="00BD6C35" w:rsidP="008C5BAA" w:rsidR="00BD6C35">
      <w:pPr>
        <w:jc w:val="right"/>
      </w:pPr>
      <w:r>
        <w:t>Za točnost otpravka-ovlašteni službenik:</w:t>
      </w:r>
    </w:p>
    <w:p w:rsidRDefault="00BD6C35" w:rsidP="008C5BAA" w:rsidR="00BD6C35">
      <w:pPr>
        <w:jc w:val="right"/>
      </w:pPr>
      <w:r>
        <w:t>Gordana Cvitković</w:t>
      </w:r>
    </w:p>
    <w:p w:rsidRDefault="000542D3" w:rsidP="008C5BAA" w:rsidR="000542D3">
      <w:pPr>
        <w:jc w:val="right"/>
      </w:pPr>
    </w:p>
    <w:p w:rsidRDefault="00065B42" w:rsidP="000542D3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375" w:rsidP="00CC1DE7" w:rsidR="00F31375">
      <w:r>
        <w:separator/>
      </w:r>
    </w:p>
  </w:endnote>
  <w:endnote w:id="0" w:type="continuationSeparator">
    <w:p w:rsidRDefault="00F31375" w:rsidP="00CC1DE7" w:rsidR="00F31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375" w:rsidP="00CC1DE7" w:rsidR="00F31375">
      <w:r>
        <w:separator/>
      </w:r>
    </w:p>
  </w:footnote>
  <w:footnote w:id="0" w:type="continuationSeparator">
    <w:p w:rsidRDefault="00F31375" w:rsidP="00CC1DE7" w:rsidR="00F313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03E1C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11029D">
          <w:rPr>
            <w:sz w:val="24"/>
          </w:rPr>
          <w:t>248</w:t>
        </w:r>
        <w:r w:rsidR="00466A33">
          <w:rPr>
            <w:sz w:val="24"/>
          </w:rPr>
          <w:t>6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5367"/>
    <w:multiLevelType w:val="hybridMultilevel"/>
    <w:tmpl w:val="A32A0B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542D3"/>
    <w:rsid w:val="00060498"/>
    <w:rsid w:val="00065B42"/>
    <w:rsid w:val="00072F53"/>
    <w:rsid w:val="0008005B"/>
    <w:rsid w:val="0008099D"/>
    <w:rsid w:val="000A206E"/>
    <w:rsid w:val="000B22E7"/>
    <w:rsid w:val="000B5C4E"/>
    <w:rsid w:val="000B7D73"/>
    <w:rsid w:val="000C1F96"/>
    <w:rsid w:val="000C3FC6"/>
    <w:rsid w:val="000C7242"/>
    <w:rsid w:val="000D2C9A"/>
    <w:rsid w:val="000E335E"/>
    <w:rsid w:val="000E4B5C"/>
    <w:rsid w:val="000F6452"/>
    <w:rsid w:val="000F7C99"/>
    <w:rsid w:val="001013EE"/>
    <w:rsid w:val="0011029D"/>
    <w:rsid w:val="001120C4"/>
    <w:rsid w:val="00116313"/>
    <w:rsid w:val="00131620"/>
    <w:rsid w:val="00132F44"/>
    <w:rsid w:val="00134F3A"/>
    <w:rsid w:val="00151969"/>
    <w:rsid w:val="00173153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E6597"/>
    <w:rsid w:val="001F45C3"/>
    <w:rsid w:val="001F5B59"/>
    <w:rsid w:val="0021298E"/>
    <w:rsid w:val="002132DA"/>
    <w:rsid w:val="00225E5C"/>
    <w:rsid w:val="00250BDA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2E4CA0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87739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344D"/>
    <w:rsid w:val="0046518B"/>
    <w:rsid w:val="00466A33"/>
    <w:rsid w:val="004704F7"/>
    <w:rsid w:val="00472216"/>
    <w:rsid w:val="00483BAA"/>
    <w:rsid w:val="00495712"/>
    <w:rsid w:val="004965B2"/>
    <w:rsid w:val="00497B04"/>
    <w:rsid w:val="004C428C"/>
    <w:rsid w:val="004C6E2A"/>
    <w:rsid w:val="004D1BFE"/>
    <w:rsid w:val="004E07BD"/>
    <w:rsid w:val="004E79DA"/>
    <w:rsid w:val="004F7A8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4094F"/>
    <w:rsid w:val="005543BD"/>
    <w:rsid w:val="00555D4E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AA9"/>
    <w:rsid w:val="00630ED3"/>
    <w:rsid w:val="00662884"/>
    <w:rsid w:val="00671825"/>
    <w:rsid w:val="00675076"/>
    <w:rsid w:val="006976E0"/>
    <w:rsid w:val="006A16F5"/>
    <w:rsid w:val="006A7F1A"/>
    <w:rsid w:val="006B45AC"/>
    <w:rsid w:val="006C5B70"/>
    <w:rsid w:val="006C79FF"/>
    <w:rsid w:val="006D12ED"/>
    <w:rsid w:val="006E04CA"/>
    <w:rsid w:val="0070311E"/>
    <w:rsid w:val="00703E1C"/>
    <w:rsid w:val="00704DD0"/>
    <w:rsid w:val="00707A18"/>
    <w:rsid w:val="007150E9"/>
    <w:rsid w:val="0073524B"/>
    <w:rsid w:val="00741A92"/>
    <w:rsid w:val="007466AD"/>
    <w:rsid w:val="00754CF2"/>
    <w:rsid w:val="007743E7"/>
    <w:rsid w:val="0078176C"/>
    <w:rsid w:val="00783BA3"/>
    <w:rsid w:val="007A193D"/>
    <w:rsid w:val="007B068E"/>
    <w:rsid w:val="007D0FC9"/>
    <w:rsid w:val="007E6A6F"/>
    <w:rsid w:val="007F5CFB"/>
    <w:rsid w:val="00800873"/>
    <w:rsid w:val="00800FB4"/>
    <w:rsid w:val="00856259"/>
    <w:rsid w:val="00864C88"/>
    <w:rsid w:val="00866B31"/>
    <w:rsid w:val="00872527"/>
    <w:rsid w:val="008759C6"/>
    <w:rsid w:val="00894F3B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6600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C7818"/>
    <w:rsid w:val="00AD057C"/>
    <w:rsid w:val="00AD30ED"/>
    <w:rsid w:val="00AD6771"/>
    <w:rsid w:val="00AE58E7"/>
    <w:rsid w:val="00AF29DB"/>
    <w:rsid w:val="00B00572"/>
    <w:rsid w:val="00B0060B"/>
    <w:rsid w:val="00B03ACB"/>
    <w:rsid w:val="00B242BA"/>
    <w:rsid w:val="00B25F15"/>
    <w:rsid w:val="00B36627"/>
    <w:rsid w:val="00B372F2"/>
    <w:rsid w:val="00B51D6A"/>
    <w:rsid w:val="00B60BA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D6C35"/>
    <w:rsid w:val="00BE16E8"/>
    <w:rsid w:val="00BE53A5"/>
    <w:rsid w:val="00BE5577"/>
    <w:rsid w:val="00BE55CE"/>
    <w:rsid w:val="00BF01D0"/>
    <w:rsid w:val="00BF0DDB"/>
    <w:rsid w:val="00BF5BEF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B6773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5CCF"/>
    <w:rsid w:val="00D677F7"/>
    <w:rsid w:val="00D803A5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F5E"/>
    <w:rsid w:val="00EB178A"/>
    <w:rsid w:val="00ED1353"/>
    <w:rsid w:val="00ED5CA4"/>
    <w:rsid w:val="00EE49BE"/>
    <w:rsid w:val="00EF2611"/>
    <w:rsid w:val="00EF3D26"/>
    <w:rsid w:val="00F11AA4"/>
    <w:rsid w:val="00F31375"/>
    <w:rsid w:val="00F31E76"/>
    <w:rsid w:val="00F324F6"/>
    <w:rsid w:val="00F40BCE"/>
    <w:rsid w:val="00F63713"/>
    <w:rsid w:val="00F6536D"/>
    <w:rsid w:val="00F86657"/>
    <w:rsid w:val="00FC3895"/>
    <w:rsid w:val="00FC4760"/>
    <w:rsid w:val="00FC4C6F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3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E1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E1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E1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E1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3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E1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E1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E1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E1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2486</izvorni_sadrzaj>
    <derivirana_varijabla naziv="DomainObject.Predmet.Broj_1">2486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St-2486/2016</izvorni_sadrzaj>
    <derivirana_varijabla naziv="DomainObject.Predmet.OznakaBroj_1">St-2486/2016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MZ RUJANA d.o.o.</izvorni_sadrzaj>
    <derivirana_varijabla naziv="DomainObject.Predmet.ProtustrankaFormated_1">  MZ RUJANA d.o.o.</derivirana_varijabla>
  </DomainObject.Predmet.ProtustrankaFormated>
  <DomainObject.Predmet.ProtustrankaFormatedOIB>
    <izvorni_sadrzaj>  MZ RUJANA d.o.o., OIB 32041715436</izvorni_sadrzaj>
    <derivirana_varijabla naziv="DomainObject.Predmet.ProtustrankaFormatedOIB_1">  MZ RUJANA d.o.o., OIB 32041715436</derivirana_varijabla>
  </DomainObject.Predmet.ProtustrankaFormatedOIB>
  <DomainObject.Predmet.ProtustrankaFormatedWithAdress>
    <izvorni_sadrzaj> MZ RUJANA d.o.o., Fijanova 10/A, 10000 Zagreb</izvorni_sadrzaj>
    <derivirana_varijabla naziv="DomainObject.Predmet.ProtustrankaFormatedWithAdress_1"> MZ RUJANA d.o.o., Fijanova 10/A, 10000 Zagreb</derivirana_varijabla>
  </DomainObject.Predmet.ProtustrankaFormatedWithAdress>
  <DomainObject.Predmet.ProtustrankaFormatedWithAdressOIB>
    <izvorni_sadrzaj> MZ RUJANA d.o.o., OIB 32041715436, Fijanova 10/A, 10000 Zagreb</izvorni_sadrzaj>
    <derivirana_varijabla naziv="DomainObject.Predmet.ProtustrankaFormatedWithAdressOIB_1"> MZ RUJANA d.o.o., OIB 32041715436, Fijanova 10/A, 10000 Zagreb</derivirana_varijabla>
  </DomainObject.Predmet.ProtustrankaFormatedWithAdressOIB>
  <DomainObject.Predmet.ProtustrankaWithAdress>
    <izvorni_sadrzaj>MZ RUJANA d.o.o. Fijanova 10/A, 10000 Zagreb</izvorni_sadrzaj>
    <derivirana_varijabla naziv="DomainObject.Predmet.ProtustrankaWithAdress_1">MZ RUJANA d.o.o. Fijanova 10/A, 10000 Zagreb</derivirana_varijabla>
  </DomainObject.Predmet.ProtustrankaWithAdress>
  <DomainObject.Predmet.ProtustrankaWithAdressOIB>
    <izvorni_sadrzaj>MZ RUJANA d.o.o., OIB 32041715436, Fijanova 10/A, 10000 Zagreb</izvorni_sadrzaj>
    <derivirana_varijabla naziv="DomainObject.Predmet.ProtustrankaWithAdressOIB_1">MZ RUJANA d.o.o., OIB 32041715436, Fijanova 10/A, 10000 Zagreb</derivirana_varijabla>
  </DomainObject.Predmet.ProtustrankaWithAdressOIB>
  <DomainObject.Predmet.ProtustrankaNazivFormated>
    <izvorni_sadrzaj>MZ RUJANA d.o.o.</izvorni_sadrzaj>
    <derivirana_varijabla naziv="DomainObject.Predmet.ProtustrankaNazivFormated_1">MZ RUJANA d.o.o.</derivirana_varijabla>
  </DomainObject.Predmet.ProtustrankaNazivFormated>
  <DomainObject.Predmet.ProtustrankaNazivFormatedOIB>
    <izvorni_sadrzaj>MZ RUJANA d.o.o., OIB 32041715436</izvorni_sadrzaj>
    <derivirana_varijabla naziv="DomainObject.Predmet.ProtustrankaNazivFormatedOIB_1">MZ RUJANA d.o.o., OIB 32041715436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MZ RUJANA d.o.o.</item>
    </izvorni_sadrzaj>
    <derivirana_varijabla naziv="DomainObject.Predmet.ProtuStrankaListFormated_1">
      <item>MZ RUJANA d.o.o.</item>
    </derivirana_varijabla>
  </DomainObject.Predmet.ProtuStrankaListFormated>
  <DomainObject.Predmet.ProtuStrankaListFormatedOIB>
    <izvorni_sadrzaj>
      <item>MZ RUJANA d.o.o., OIB 32041715436</item>
    </izvorni_sadrzaj>
    <derivirana_varijabla naziv="DomainObject.Predmet.ProtuStrankaListFormatedOIB_1">
      <item>MZ RUJANA d.o.o., OIB 32041715436</item>
    </derivirana_varijabla>
  </DomainObject.Predmet.ProtuStrankaListFormatedOIB>
  <DomainObject.Predmet.ProtuStrankaListFormatedWithAdress>
    <izvorni_sadrzaj>
      <item>MZ RUJANA d.o.o., Fijanova 10/A, 10000 Zagreb</item>
    </izvorni_sadrzaj>
    <derivirana_varijabla naziv="DomainObject.Predmet.ProtuStrankaListFormatedWithAdress_1">
      <item>MZ RUJANA d.o.o., Fijanova 10/A, 10000 Zagreb</item>
    </derivirana_varijabla>
  </DomainObject.Predmet.ProtuStrankaListFormatedWithAdress>
  <DomainObject.Predmet.ProtuStrankaListFormatedWithAdressOIB>
    <izvorni_sadrzaj>
      <item>MZ RUJANA d.o.o., OIB 32041715436, Fijanova 10/A, 10000 Zagreb</item>
    </izvorni_sadrzaj>
    <derivirana_varijabla naziv="DomainObject.Predmet.ProtuStrankaListFormatedWithAdressOIB_1">
      <item>MZ RUJANA d.o.o., OIB 32041715436, Fijanova 10/A, 10000 Zagreb</item>
    </derivirana_varijabla>
  </DomainObject.Predmet.ProtuStrankaListFormatedWithAdressOIB>
  <DomainObject.Predmet.ProtuStrankaListNazivFormated>
    <izvorni_sadrzaj>
      <item>MZ RUJANA d.o.o.</item>
    </izvorni_sadrzaj>
    <derivirana_varijabla naziv="DomainObject.Predmet.ProtuStrankaListNazivFormated_1">
      <item>MZ RUJANA d.o.o.</item>
    </derivirana_varijabla>
  </DomainObject.Predmet.ProtuStrankaListNazivFormated>
  <DomainObject.Predmet.ProtuStrankaListNazivFormatedOIB>
    <izvorni_sadrzaj>
      <item>MZ RUJANA d.o.o., OIB 32041715436</item>
    </izvorni_sadrzaj>
    <derivirana_varijabla naziv="DomainObject.Predmet.ProtuStrankaListNazivFormatedOIB_1">
      <item>MZ RUJANA d.o.o., OIB 32041715436</item>
    </derivirana_varijabla>
  </DomainObject.Predmet.ProtuStrankaListNazivFormatedOIB>
  <DomainObject.Predmet.OstaliListFormated>
    <izvorni_sadrzaj>
      <item>Zlata Zelić</item>
    </izvorni_sadrzaj>
    <derivirana_varijabla naziv="DomainObject.Predmet.OstaliListFormated_1">
      <item>Zlata Zelić</item>
    </derivirana_varijabla>
  </DomainObject.Predmet.OstaliListFormated>
  <DomainObject.Predmet.OstaliListFormatedOIB>
    <izvorni_sadrzaj>
      <item>Zlata Zelić, OIB 78264682158</item>
    </izvorni_sadrzaj>
    <derivirana_varijabla naziv="DomainObject.Predmet.OstaliListFormatedOIB_1">
      <item>Zlata Zelić, OIB 78264682158</item>
    </derivirana_varijabla>
  </DomainObject.Predmet.OstaliListFormatedOIB>
  <DomainObject.Predmet.OstaliListFormatedWithAdress>
    <izvorni_sadrzaj>
      <item>Zlata Zelić, Fra Filipa Grabovca 26, 10000 Zagreb</item>
    </izvorni_sadrzaj>
    <derivirana_varijabla naziv="DomainObject.Predmet.OstaliListFormatedWithAdress_1">
      <item>Zlata Zelić, Fra Filipa Grabovca 26, 10000 Zagreb</item>
    </derivirana_varijabla>
  </DomainObject.Predmet.OstaliListFormatedWithAdress>
  <DomainObject.Predmet.OstaliListFormatedWithAdressOIB>
    <izvorni_sadrzaj>
      <item>Zlata Zelić, OIB 78264682158, Fra Filipa Grabovca 26, 10000 Zagreb</item>
    </izvorni_sadrzaj>
    <derivirana_varijabla naziv="DomainObject.Predmet.OstaliListFormatedWithAdressOIB_1">
      <item>Zlata Zelić, OIB 78264682158, Fra Filipa Grabovca 26, 10000 Zagreb</item>
    </derivirana_varijabla>
  </DomainObject.Predmet.OstaliListFormatedWithAdressOIB>
  <DomainObject.Predmet.OstaliListNazivFormated>
    <izvorni_sadrzaj>
      <item>Zlata Zelić</item>
    </izvorni_sadrzaj>
    <derivirana_varijabla naziv="DomainObject.Predmet.OstaliListNazivFormated_1">
      <item>Zlata Zelić</item>
    </derivirana_varijabla>
  </DomainObject.Predmet.OstaliListNazivFormated>
  <DomainObject.Predmet.OstaliListNazivFormatedOIB>
    <izvorni_sadrzaj>
      <item>Zlata Zelić, OIB 78264682158</item>
    </izvorni_sadrzaj>
    <derivirana_varijabla naziv="DomainObject.Predmet.OstaliListNazivFormatedOIB_1">
      <item>Zlata Zelić, OIB 78264682158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MZ RUJANA d.o.o.</izvorni_sadrzaj>
    <derivirana_varijabla naziv="DomainObject.Predmet.ProtustrankaIDrugi_1">MZ RUJANA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MZ RUJANA d.o.o., OIB 32041715436, Fijanova 10/A, 10000 Zagreb</izvorni_sadrzaj>
    <derivirana_varijabla naziv="DomainObject.Predmet.ProtustrankaIDrugiAdressOIB_1">MZ RUJANA d.o.o., OIB 32041715436, Fijanova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MZ RUJANA d.o.o.</item>
      <item>Zlata Zelić</item>
    </izvorni_sadrzaj>
    <derivirana_varijabla naziv="DomainObject.Predmet.SudioniciListNaziv_1">
      <item>FINA Regionalni centar Zagreb</item>
      <item>MZ RUJANA d.o.o.</item>
      <item>Zlata Zelić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MZ RUJANA d.o.o., OIB 32041715436, Fijanova 10/A,10000 Zagreb</item>
      <item>Zlata Zelić, OIB 78264682158, Fra Filipa Grabovca 26,10000 Zagreb</item>
    </izvorni_sadrzaj>
    <derivirana_varijabla naziv="DomainObject.Predmet.SudioniciListAdressOIB_1">
      <item>FINA Regionalni centar Zagreb, OIB 85821130368, Trg svibanjskih žrtava 1995. 1,10000 Zagreb</item>
      <item>MZ RUJANA d.o.o., OIB 32041715436, Fijanova 10/A,10000 Zagreb</item>
      <item>Zlata Zelić, OIB 78264682158, Fra Filipa Grabovca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32041715436</item>
      <item>, OIB 78264682158</item>
    </izvorni_sadrzaj>
    <derivirana_varijabla naziv="DomainObject.Predmet.SudioniciListNazivOIB_1">
      <item>, OIB 85821130368</item>
      <item>, OIB 32041715436</item>
      <item>, OIB 78264682158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19815-0465-4C25-9F0D-754CC4596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721</properties:Words>
  <properties:Characters>4067</properties:Characters>
  <properties:Lines>85</properties:Lines>
  <properties:Paragraphs>26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2017-12-22T10:57:00Z</dcterms:created>
  <dc:creator>gzubak</dc:creator>
  <cp:lastModifiedBy>Gordana Cvitković</cp:lastModifiedBy>
  <cp:lastPrinted>2017-12-22T11:13:00Z</cp:lastPrinted>
  <dcterms:modified xmlns:xsi="http://www.w3.org/2001/XMLSchema-instance" xsi:type="dcterms:W3CDTF">2017-12-22T11:14:00Z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