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e4517" w14:paraId="f0e4517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565D82">
        <w:rPr>
          <w:sz w:val="22"/>
          <w:szCs w:val="22"/>
        </w:rPr>
        <w:t>12</w:t>
      </w:r>
      <w:r w:rsidR="005E1A55">
        <w:rPr>
          <w:sz w:val="22"/>
          <w:szCs w:val="22"/>
        </w:rPr>
        <w:t>15</w:t>
      </w:r>
      <w:r w:rsidRPr="00190E50">
        <w:rPr>
          <w:sz w:val="22"/>
          <w:szCs w:val="22"/>
        </w:rPr>
        <w:t>/201</w:t>
      </w:r>
      <w:r w:rsidR="00E731B3">
        <w:rPr>
          <w:sz w:val="22"/>
          <w:szCs w:val="22"/>
        </w:rPr>
        <w:t>8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6D10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</w:t>
      </w:r>
      <w:r w:rsidR="005E1A55" w:rsidRPr="005E1A55">
        <w:rPr>
          <w:sz w:val="22"/>
          <w:szCs w:val="22"/>
        </w:rPr>
        <w:t>IVAN BADŽEK j.d.o.o., Lučko, Vrbice III. 2, OIB:18756903126</w:t>
      </w:r>
      <w:r w:rsidR="00565D82" w:rsidRPr="00565D82">
        <w:rPr>
          <w:sz w:val="22"/>
          <w:szCs w:val="22"/>
        </w:rPr>
        <w:t>, dana 17. srpnja 2018.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6D1050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17</w:t>
      </w:r>
      <w:r w:rsidR="00190E50" w:rsidRPr="00190E50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E731B3">
        <w:rPr>
          <w:sz w:val="22"/>
          <w:szCs w:val="22"/>
        </w:rPr>
        <w:t>s</w:t>
      </w:r>
      <w:r w:rsidR="00565D82">
        <w:rPr>
          <w:sz w:val="22"/>
          <w:szCs w:val="22"/>
        </w:rPr>
        <w:t>rpnja</w:t>
      </w:r>
      <w:r>
        <w:rPr>
          <w:sz w:val="22"/>
          <w:szCs w:val="22"/>
        </w:rPr>
        <w:t xml:space="preserve"> 2018</w:t>
      </w:r>
      <w:r w:rsidR="00190E50" w:rsidRPr="00190E50">
        <w:rPr>
          <w:sz w:val="22"/>
          <w:szCs w:val="22"/>
        </w:rPr>
        <w:t>. godine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802DA3" w:rsidR="00E90467" w:rsidRPr="00190E50">
      <w:pPr>
        <w:ind w:firstLine="3" w:left="566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</w:p>
    <w:p w:rsidRDefault="00565D82" w:rsidP="00E90467" w:rsidR="00565D82">
      <w:pPr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565D82" w:rsidP="00E90467" w:rsidR="00565D82">
      <w:pPr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DNA: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H</w:t>
      </w:r>
      <w:r w:rsidR="006D1050">
        <w:rPr>
          <w:sz w:val="22"/>
          <w:szCs w:val="22"/>
        </w:rPr>
        <w:t>ZM</w:t>
      </w:r>
      <w:r w:rsidR="00190E50" w:rsidRPr="00190E50">
        <w:rPr>
          <w:sz w:val="22"/>
          <w:szCs w:val="22"/>
        </w:rPr>
        <w:t>O</w:t>
      </w:r>
      <w:r w:rsidRPr="00190E50">
        <w:rPr>
          <w:sz w:val="22"/>
          <w:szCs w:val="22"/>
        </w:rPr>
        <w:t>, Zagreb, Trpimirova 4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dužnik e-oglasna ploča 15 dana</w:t>
      </w:r>
    </w:p>
    <w:sectPr w:rsidSect="00E90467" w:rsidR="00E90467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6D10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165A0"/>
    <w:rsid w:val="000829DD"/>
    <w:rsid w:val="00190E50"/>
    <w:rsid w:val="0026578C"/>
    <w:rsid w:val="002D642B"/>
    <w:rsid w:val="00381BE1"/>
    <w:rsid w:val="003A197D"/>
    <w:rsid w:val="00427301"/>
    <w:rsid w:val="0043039F"/>
    <w:rsid w:val="00565D82"/>
    <w:rsid w:val="005E1A55"/>
    <w:rsid w:val="006D1050"/>
    <w:rsid w:val="00712648"/>
    <w:rsid w:val="00726E78"/>
    <w:rsid w:val="007D721C"/>
    <w:rsid w:val="00802DA3"/>
    <w:rsid w:val="009247DD"/>
    <w:rsid w:val="00997C3E"/>
    <w:rsid w:val="00B0006C"/>
    <w:rsid w:val="00B133DD"/>
    <w:rsid w:val="00B96E30"/>
    <w:rsid w:val="00BD7109"/>
    <w:rsid w:val="00CF2D7D"/>
    <w:rsid w:val="00CF4C5C"/>
    <w:rsid w:val="00D236D1"/>
    <w:rsid w:val="00E731B3"/>
    <w:rsid w:val="00E772F1"/>
    <w:rsid w:val="00E90467"/>
    <w:rsid w:val="00E95C4E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BD71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10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10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10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10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BD71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10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10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10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10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1215</izvorni_sadrzaj>
    <derivirana_varijabla naziv="DomainObject.Predmet.Broj_1">1215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St-1215/2018</izvorni_sadrzaj>
    <derivirana_varijabla naziv="DomainObject.Predmet.OznakaBroj_1">St-1215/2018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 BADŽEK jednostavno društvo s ograničenom odgovornošću za trgovinu i usluge</izvorni_sadrzaj>
    <derivirana_varijabla naziv="DomainObject.Predmet.ProtustrankaFormated_1">  IVAN BADŽEK jednostavno društvo s ograničenom odgovornošću za trgovinu i usluge</derivirana_varijabla>
  </DomainObject.Predmet.ProtustrankaFormated>
  <DomainObject.Predmet.ProtustrankaFormatedOIB>
    <izvorni_sadrzaj>  IVAN BADŽEK jednostavno društvo s ograničenom odgovornošću za trgovinu i usluge, OIB 18756903126</izvorni_sadrzaj>
    <derivirana_varijabla naziv="DomainObject.Predmet.ProtustrankaFormatedOIB_1">  IVAN BADŽEK jednostavno društvo s ograničenom odgovornošću za trgovinu i usluge, OIB 18756903126</derivirana_varijabla>
  </DomainObject.Predmet.ProtustrankaFormatedOIB>
  <DomainObject.Predmet.ProtustrankaFormatedWithAdress>
    <izvorni_sadrzaj> IVAN BADŽEK jednostavno društvo s ograničenom odgovornošću za trgovinu i usluge, Vrbice III. 2, 10250 Lučko</izvorni_sadrzaj>
    <derivirana_varijabla naziv="DomainObject.Predmet.ProtustrankaFormatedWithAdress_1"> IVAN BADŽEK jednostavno društvo s ograničenom odgovornošću za trgovinu i usluge, Vrbice III. 2, 10250 Lučko</derivirana_varijabla>
  </DomainObject.Predmet.ProtustrankaFormatedWithAdress>
  <DomainObject.Predmet.ProtustrankaFormatedWithAdressOIB>
    <izvorni_sadrzaj> IVAN BADŽEK jednostavno društvo s ograničenom odgovornošću za trgovinu i usluge, OIB 18756903126, Vrbice III. 2, 10250 Lučko</izvorni_sadrzaj>
    <derivirana_varijabla naziv="DomainObject.Predmet.ProtustrankaFormatedWithAdressOIB_1"> IVAN BADŽEK jednostavno društvo s ograničenom odgovornošću za trgovinu i usluge, OIB 18756903126, Vrbice III. 2, 10250 Lučko</derivirana_varijabla>
  </DomainObject.Predmet.ProtustrankaFormatedWithAdressOIB>
  <DomainObject.Predmet.ProtustrankaWithAdress>
    <izvorni_sadrzaj>IVAN BADŽEK jednostavno društvo s ograničenom odgovornošću za trgovinu i usluge Vrbice III. 2, 10250 Lučko</izvorni_sadrzaj>
    <derivirana_varijabla naziv="DomainObject.Predmet.ProtustrankaWithAdress_1">IVAN BADŽEK jednostavno društvo s ograničenom odgovornošću za trgovinu i usluge Vrbice III. 2, 10250 Lučko</derivirana_varijabla>
  </DomainObject.Predmet.ProtustrankaWithAdress>
  <DomainObject.Predmet.ProtustrankaWithAdressOIB>
    <izvorni_sadrzaj>IVAN BADŽEK jednostavno društvo s ograničenom odgovornošću za trgovinu i usluge, OIB 18756903126, Vrbice III. 2, 10250 Lučko</izvorni_sadrzaj>
    <derivirana_varijabla naziv="DomainObject.Predmet.ProtustrankaWithAdressOIB_1">IVAN BADŽEK jednostavno društvo s ograničenom odgovornošću za trgovinu i usluge, OIB 18756903126, Vrbice III. 2, 10250 Lučko</derivirana_varijabla>
  </DomainObject.Predmet.ProtustrankaWithAdressOIB>
  <DomainObject.Predmet.ProtustrankaNazivFormated>
    <izvorni_sadrzaj>IVAN BADŽEK jednostavno društvo s ograničenom odgovornošću za trgovinu i usluge</izvorni_sadrzaj>
    <derivirana_varijabla naziv="DomainObject.Predmet.ProtustrankaNazivFormated_1">IVAN BADŽEK jednostavno društvo s ograničenom odgovornošću za trgovinu i usluge</derivirana_varijabla>
  </DomainObject.Predmet.ProtustrankaNazivFormated>
  <DomainObject.Predmet.ProtustrankaNazivFormatedOIB>
    <izvorni_sadrzaj>IVAN BADŽEK jednostavno društvo s ograničenom odgovornošću za trgovinu i usluge, OIB 18756903126</izvorni_sadrzaj>
    <derivirana_varijabla naziv="DomainObject.Predmet.ProtustrankaNazivFormatedOIB_1">IVAN BADŽEK jednostavno društvo s ograničenom odgovornošću za trgovinu i usluge, OIB 18756903126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BADŽEK jednostavno društvo s ograničenom odgovornošću za trgovinu i usluge</item>
    </izvorni_sadrzaj>
    <derivirana_varijabla naziv="DomainObject.Predmet.ProtuStrankaListFormated_1">
      <item>IVAN BADŽEK jednostavno društvo s ograničenom odgovornošću za trgovinu i usluge</item>
    </derivirana_varijabla>
  </DomainObject.Predmet.ProtuStrankaListFormated>
  <DomainObject.Predmet.ProtuStrankaListFormatedOIB>
    <izvorni_sadrzaj>
      <item>IVAN BADŽEK jednostavno društvo s ograničenom odgovornošću za trgovinu i usluge, OIB 18756903126</item>
    </izvorni_sadrzaj>
    <derivirana_varijabla naziv="DomainObject.Predmet.ProtuStrankaListFormatedOIB_1">
      <item>IVAN BADŽEK jednostavno društvo s ograničenom odgovornošću za trgovinu i usluge, OIB 18756903126</item>
    </derivirana_varijabla>
  </DomainObject.Predmet.ProtuStrankaListFormatedOIB>
  <DomainObject.Predmet.ProtuStrankaListFormatedWithAdress>
    <izvorni_sadrzaj>
      <item>IVAN BADŽEK jednostavno društvo s ograničenom odgovornošću za trgovinu i usluge, Vrbice III. 2, 10250 Lučko</item>
    </izvorni_sadrzaj>
    <derivirana_varijabla naziv="DomainObject.Predmet.ProtuStrankaListFormatedWithAdress_1">
      <item>IVAN BADŽEK jednostavno društvo s ograničenom odgovornošću za trgovinu i usluge, Vrbice III. 2, 10250 Lučko</item>
    </derivirana_varijabla>
  </DomainObject.Predmet.ProtuStrankaListFormatedWithAdress>
  <DomainObject.Predmet.ProtuStrankaListFormatedWithAdressOIB>
    <izvorni_sadrzaj>
      <item>IVAN BADŽEK jednostavno društvo s ograničenom odgovornošću za trgovinu i usluge, OIB 18756903126, Vrbice III. 2, 10250 Lučko</item>
    </izvorni_sadrzaj>
    <derivirana_varijabla naziv="DomainObject.Predmet.ProtuStrankaListFormatedWithAdressOIB_1">
      <item>IVAN BADŽEK jednostavno društvo s ograničenom odgovornošću za trgovinu i usluge, OIB 18756903126, Vrbice III. 2, 10250 Lučko</item>
    </derivirana_varijabla>
  </DomainObject.Predmet.ProtuStrankaListFormatedWithAdressOIB>
  <DomainObject.Predmet.ProtuStrankaListNazivFormated>
    <izvorni_sadrzaj>
      <item>IVAN BADŽEK jednostavno društvo s ograničenom odgovornošću za trgovinu i usluge</item>
    </izvorni_sadrzaj>
    <derivirana_varijabla naziv="DomainObject.Predmet.ProtuStrankaListNazivFormated_1">
      <item>IVAN BADŽEK jednostavno društvo s ograničenom odgovornošću za trgovinu i usluge</item>
    </derivirana_varijabla>
  </DomainObject.Predmet.ProtuStrankaListNazivFormated>
  <DomainObject.Predmet.ProtuStrankaListNazivFormatedOIB>
    <izvorni_sadrzaj>
      <item>IVAN BADŽEK jednostavno društvo s ograničenom odgovornošću za trgovinu i usluge, OIB 18756903126</item>
    </izvorni_sadrzaj>
    <derivirana_varijabla naziv="DomainObject.Predmet.ProtuStrankaListNazivFormatedOIB_1">
      <item>IVAN BADŽEK jednostavno društvo s ograničenom odgovornošću za trgovinu i usluge, OIB 18756903126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BADŽEK jednostavno društvo s ograničenom odgovornošću za trgovinu i usluge</izvorni_sadrzaj>
    <derivirana_varijabla naziv="DomainObject.Predmet.ProtustrankaIDrugi_1">IVAN BADŽEK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IVAN BADŽEK jednostavno društvo s ograničenom odgovornošću za trgovinu i usluge, OIB 18756903126, Vrbice III. 2, 10250 Lučko</izvorni_sadrzaj>
    <derivirana_varijabla naziv="DomainObject.Predmet.ProtustrankaIDrugiAdressOIB_1">IVAN BADŽEK jednostavno društvo s ograničenom odgovornošću za trgovinu i usluge, OIB 18756903126, Vrbice III. 2,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BADŽEK jednostavno društvo s ograničenom odgovornošću za trgovinu i usluge</item>
      <item>FINA Regionalni centar Zagreb</item>
    </izvorni_sadrzaj>
    <derivirana_varijabla naziv="DomainObject.Predmet.SudioniciListNaziv_1">
      <item>IVAN BADŽEK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IVAN BADŽEK jednostavno društvo s ograničenom odgovornošću za trgovinu i usluge, OIB 18756903126, Vrbice III. 2,10250 Lučko</item>
      <item>FINA Regionalni centar Zagreb, OIB 85821130368, Trg svibanjskih žrtava 1995. 1,10000 Zagreb</item>
    </izvorni_sadrzaj>
    <derivirana_varijabla naziv="DomainObject.Predmet.SudioniciListAdressOIB_1">
      <item>IVAN BADŽEK jednostavno društvo s ograničenom odgovornošću za trgovinu i usluge, OIB 18756903126, Vrbice III. 2,10250 Lučko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18756903126</item>
      <item>, OIB 85821130368</item>
    </izvorni_sadrzaj>
    <derivirana_varijabla naziv="DomainObject.Predmet.SudioniciListNazivOIB_1">
      <item>, OIB 18756903126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13629F-98CA-4FC2-8C05-3C627EEC6C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1635</properties:Characters>
  <properties:Lines>49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2018-07-17T09:03:00Z</dcterms:created>
  <dc:creator>Ksenija Nol</dc:creator>
  <cp:lastModifiedBy>Marijan Marković</cp:lastModifiedBy>
  <cp:lastPrinted>2018-07-17T08:48:00Z</cp:lastPrinted>
  <dcterms:modified xmlns:xsi="http://www.w3.org/2001/XMLSchema-instance" xsi:type="dcterms:W3CDTF">2018-07-17T09:10:00Z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(St-1215-2018 zaključak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