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cd90" w14:paraId="60acd90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EA345A">
        <w:t xml:space="preserve">REPUBLIKA HRVATSKA, Ministarstvo financija, Porezna uprava, Područni ured Pazin, </w:t>
      </w:r>
      <w:r w:rsidR="0030779A">
        <w:t xml:space="preserve">OIB: </w:t>
      </w:r>
      <w:r w:rsidR="0030779A" w:rsidRPr="0030779A">
        <w:t>52634238587</w:t>
      </w:r>
      <w:r w:rsidR="0030779A">
        <w:t xml:space="preserve">, </w:t>
      </w:r>
      <w:r w:rsidR="00EA345A">
        <w:t>zastupana putem Županijskog državnog odvjetništva u Puli-Pola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30779A">
        <w:t>Sportska ulaganja 1961 d. o. o. Pula, Mate Balote 11, OIB 30036483818, MBS 080974341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707F40">
        <w:t>Sportska ulaganja 1961 d. o. o. Pula, Mate Balote 11, OIB 30036483818, MBS 080974341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545AD3">
        <w:rPr>
          <w:b/>
          <w:lang w:val="pl-PL"/>
        </w:rPr>
        <w:t>12:</w:t>
      </w:r>
      <w:r w:rsidR="00707F40">
        <w:rPr>
          <w:b/>
          <w:lang w:val="pl-PL"/>
        </w:rPr>
        <w:t>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707F40">
        <w:t>Ministarstvo financija, Porezna uprava, Područni ured Pazin</w:t>
      </w:r>
      <w:r w:rsidR="00C66F89">
        <w:t xml:space="preserve">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707F40">
        <w:t xml:space="preserve">Sportska ulaganja 1961 d. o. o. Pula, Mate Balote 11,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673B14">
        <w:rPr>
          <w:lang w:val="sv-SE"/>
        </w:rPr>
        <w:t>Darko Podnar, Zagreb, Male Putine 19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673B14">
        <w:rPr>
          <w:lang w:val="sv-SE"/>
        </w:rPr>
        <w:t>Darko Podnar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673B14">
        <w:rPr>
          <w:lang w:val="sv-SE"/>
        </w:rPr>
        <w:t>Darku Podnaru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673B14">
        <w:rPr>
          <w:lang w:val="sv-SE"/>
        </w:rPr>
        <w:t>STP EUROPULA H-133, Pula</w:t>
      </w:r>
      <w:r w:rsidR="000547C9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</w:t>
      </w:r>
      <w:r w:rsidR="00D257CD">
        <w:t>1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E34815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707F40">
        <w:t>Ministarstvo financija, Porezna uprava, Područni ured Pazin putem ŽDO u Puli-Pola</w:t>
      </w:r>
      <w:r w:rsidR="00B95253">
        <w:t xml:space="preserve">, </w:t>
      </w:r>
      <w:r w:rsidR="003E00AF">
        <w:rPr>
          <w:lang w:val="sv-SE"/>
        </w:rPr>
        <w:t xml:space="preserve"> </w:t>
      </w:r>
    </w:p>
    <w:p w:rsidRDefault="009533B5" w:rsidP="00EF1FA0" w:rsidR="00707F40">
      <w:pPr>
        <w:jc w:val="both"/>
      </w:pPr>
      <w:r>
        <w:tab/>
      </w:r>
      <w:r w:rsidR="00FB0B18">
        <w:t xml:space="preserve">- dužnik </w:t>
      </w:r>
      <w:r w:rsidR="00707F40">
        <w:t>Sportska ulaganja 1961 d. o. o. Pula, Mate Balote 11,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673B14">
        <w:rPr>
          <w:lang w:val="sv-SE"/>
        </w:rPr>
        <w:t>Darko Podnar, Zagreb, Male Putine 19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673B14">
        <w:rPr>
          <w:lang w:val="sv-SE"/>
        </w:rPr>
        <w:t>STP EUROPULA H-133, Pula, Industrijska 15c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94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EA345A">
      <w:t>Posl. broj: 4 St-246/2018-7</w:t>
    </w:r>
  </w:p>
  <w:p w:rsidRDefault="0082194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EA345A">
      <w:t>246/2018-7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47C9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92358"/>
    <w:rsid w:val="001B237E"/>
    <w:rsid w:val="001B7F50"/>
    <w:rsid w:val="001C3A1D"/>
    <w:rsid w:val="001D1653"/>
    <w:rsid w:val="001D3B56"/>
    <w:rsid w:val="001D7153"/>
    <w:rsid w:val="001E0467"/>
    <w:rsid w:val="001F3D20"/>
    <w:rsid w:val="002032D3"/>
    <w:rsid w:val="00234B18"/>
    <w:rsid w:val="00247551"/>
    <w:rsid w:val="002534BF"/>
    <w:rsid w:val="00262377"/>
    <w:rsid w:val="00264035"/>
    <w:rsid w:val="002660AF"/>
    <w:rsid w:val="00275021"/>
    <w:rsid w:val="002821CD"/>
    <w:rsid w:val="002910ED"/>
    <w:rsid w:val="002A24E9"/>
    <w:rsid w:val="002A3469"/>
    <w:rsid w:val="002A3A77"/>
    <w:rsid w:val="002A551E"/>
    <w:rsid w:val="002B627E"/>
    <w:rsid w:val="002C382E"/>
    <w:rsid w:val="002C3F72"/>
    <w:rsid w:val="002D55AD"/>
    <w:rsid w:val="0030779A"/>
    <w:rsid w:val="003132E7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45AD3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37688"/>
    <w:rsid w:val="006723C4"/>
    <w:rsid w:val="00673B14"/>
    <w:rsid w:val="00691FA3"/>
    <w:rsid w:val="006953E8"/>
    <w:rsid w:val="006B61E6"/>
    <w:rsid w:val="006B7430"/>
    <w:rsid w:val="006E5CD3"/>
    <w:rsid w:val="006F740D"/>
    <w:rsid w:val="00707F40"/>
    <w:rsid w:val="00720752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1947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0480D"/>
    <w:rsid w:val="0091489C"/>
    <w:rsid w:val="00921A98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9C2B5B"/>
    <w:rsid w:val="009D08B3"/>
    <w:rsid w:val="00A0153D"/>
    <w:rsid w:val="00A37D46"/>
    <w:rsid w:val="00A560B4"/>
    <w:rsid w:val="00A67F37"/>
    <w:rsid w:val="00A71931"/>
    <w:rsid w:val="00A744D8"/>
    <w:rsid w:val="00A84870"/>
    <w:rsid w:val="00AA155C"/>
    <w:rsid w:val="00AA70ED"/>
    <w:rsid w:val="00AD048B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A329F"/>
    <w:rsid w:val="00BB1220"/>
    <w:rsid w:val="00BB2E93"/>
    <w:rsid w:val="00BD0098"/>
    <w:rsid w:val="00BF578D"/>
    <w:rsid w:val="00C1351B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34815"/>
    <w:rsid w:val="00E40DC9"/>
    <w:rsid w:val="00E90C0D"/>
    <w:rsid w:val="00E94386"/>
    <w:rsid w:val="00E94A2F"/>
    <w:rsid w:val="00EA345A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94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94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94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94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94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94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94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94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ulaganja 1961 d.o.o. Pula zastupanog po punomoćniku Darko Podnar</izvorni_sadrzaj>
    <derivirana_varijabla naziv="DomainObject.Predmet.ProtustrankaFormated_1">  Sportska ulaganja 1961 d.o.o. Pula zastupanog po punomoćniku Darko Podnar</derivirana_varijabla>
  </DomainObject.Predmet.ProtustrankaFormated>
  <DomainObject.Predmet.ProtustrankaFormatedOIB>
    <izvorni_sadrzaj>  Sportska ulaganja 1961 d.o.o. Pula, OIB 30036483818 zastupanog po punomoćniku Darko Podnar</izvorni_sadrzaj>
    <derivirana_varijabla naziv="DomainObject.Predmet.ProtustrankaFormatedOIB_1">  Sportska ulaganja 1961 d.o.o. Pula, OIB 30036483818 zastupanog po punomoćniku Darko Podnar</derivirana_varijabla>
  </DomainObject.Predmet.ProtustrankaFormatedOIB>
  <DomainObject.Predmet.ProtustrankaFormatedWithAdress>
    <izvorni_sadrzaj> Sportska ulaganja 1961 d.o.o. Pula, Mate Balote 11, 52100 Pula zastupanog po punomoćniku Darko Podnar</izvorni_sadrzaj>
    <derivirana_varijabla naziv="DomainObject.Predmet.ProtustrankaFormatedWithAdress_1"> Sportska ulaganja 1961 d.o.o. Pula, Mate Balote 11, 52100 Pula zastupanog po punomoćniku Darko Podnar</derivirana_varijabla>
  </DomainObject.Predmet.ProtustrankaFormatedWithAdress>
  <DomainObject.Predmet.ProtustrankaFormatedWithAdressOIB>
    <izvorni_sadrzaj> Sportska ulaganja 1961 d.o.o. Pula, OIB 30036483818, Mate Balote 11, 52100 Pula zastupanog po punomoćniku Darko Podnar</izvorni_sadrzaj>
    <derivirana_varijabla naziv="DomainObject.Predmet.ProtustrankaFormatedWithAdressOIB_1"> Sportska ulaganja 1961 d.o.o. Pula, OIB 30036483818, Mate Balote 11, 52100 Pula zastupanog po punomoćniku Darko Podnar</derivirana_varijabla>
  </DomainObject.Predmet.ProtustrankaFormatedWithAdressOIB>
  <DomainObject.Predmet.ProtustrankaWithAdress>
    <izvorni_sadrzaj>Sportska ulaganja 1961 d.o.o. Pula Mate Balote 11, 52100 Pula</izvorni_sadrzaj>
    <derivirana_varijabla naziv="DomainObject.Predmet.ProtustrankaWithAdress_1">Sportska ulaganja 1961 d.o.o. Pula Mate Balote 11, 52100 Pula</derivirana_varijabla>
  </DomainObject.Predmet.ProtustrankaWithAdress>
  <DomainObject.Predmet.ProtustrankaWithAdressOIB>
    <izvorni_sadrzaj>Sportska ulaganja 1961 d.o.o. Pula, OIB 30036483818, Mate Balote 11, 52100 Pula</izvorni_sadrzaj>
    <derivirana_varijabla naziv="DomainObject.Predmet.ProtustrankaWithAdressOIB_1">Sportska ulaganja 1961 d.o.o. Pula, OIB 30036483818, Mate Balote 11, 52100 Pula</derivirana_varijabla>
  </DomainObject.Predmet.ProtustrankaWithAdressOIB>
  <DomainObject.Predmet.ProtustrankaNazivFormated>
    <izvorni_sadrzaj>Sportska ulaganja 1961 d.o.o. Pula</izvorni_sadrzaj>
    <derivirana_varijabla naziv="DomainObject.Predmet.ProtustrankaNazivFormated_1">Sportska ulaganja 1961 d.o.o. Pula</derivirana_varijabla>
  </DomainObject.Predmet.ProtustrankaNazivFormated>
  <DomainObject.Predmet.ProtustrankaNazivFormatedOIB>
    <izvorni_sadrzaj>Sportska ulaganja 1961 d.o.o. Pula, OIB 30036483818</izvorni_sadrzaj>
    <derivirana_varijabla naziv="DomainObject.Predmet.ProtustrankaNazivFormatedOIB_1">Sportska ulaganja 1961 d.o.o. Pula, OIB 30036483818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ŽDO PULA</izvorni_sadrzaj>
    <derivirana_varijabla naziv="DomainObject.Predmet.StrankaFormated_1">  Ministarstvo financija, Porezna uprava, Područni ured Pazin zastupanog po punomoćniku ŽDO PULA</derivirana_varijabla>
  </DomainObject.Predmet.StrankaFormated>
  <DomainObject.Predmet.StrankaFormatedOIB>
    <izvorni_sadrzaj>  Ministarstvo financija, Porezna uprava, Područni ured Pazin, OIB 52634238587 zastupanog po punomoćniku ŽDO PULA</izvorni_sadrzaj>
    <derivirana_varijabla naziv="DomainObject.Predmet.StrankaFormatedOIB_1">  Ministarstvo financija, Porezna uprava, Područni ured Pazin, OIB 52634238587 zastupanog po punomoćniku ŽDO PULA</derivirana_varijabla>
  </DomainObject.Predmet.StrankaFormatedOIB>
  <DomainObject.Predmet.StrankaFormatedWithAdress>
    <izvorni_sadrzaj> Ministarstvo financija, Porezna uprava, Područni ured Pazin zastupanog po punomoćniku ŽDO PULA</izvorni_sadrzaj>
    <derivirana_varijabla naziv="DomainObject.Predmet.StrankaFormatedWithAdress_1"> Ministarstvo financija, Porezna uprava, Područni ured Pazin zastupanog po punomoćniku ŽDO PULA</derivirana_varijabla>
  </DomainObject.Predmet.StrankaFormatedWithAdress>
  <DomainObject.Predmet.StrankaFormatedWithAdressOIB>
    <izvorni_sadrzaj> Ministarstvo financija, Porezna uprava, Područni ured Pazin, OIB 52634238587 zastupanog po punomoćniku ŽDO PULA</izvorni_sadrzaj>
    <derivirana_varijabla naziv="DomainObject.Predmet.StrankaFormatedWithAdressOIB_1"> Ministarstvo financija, Porezna uprava, Područni ured Pazin, OIB 52634238587 zastupanog po punomoćniku ŽDO PULA</derivirana_varijabla>
  </DomainObject.Predmet.StrankaFormatedWithAdressOIB>
  <DomainObject.Predmet.StrankaWithAdress>
    <izvorni_sadrzaj>Ministarstvo financija, Porezna uprava, Područni ured Pazin </izvorni_sadrzaj>
    <derivirana_varijabla naziv="DomainObject.Predmet.StrankaWithAdress_1">Ministarstvo financija, Porezna uprava, Područni ured Pazin </derivirana_varijabla>
  </DomainObject.Predmet.StrankaWithAdress>
  <DomainObject.Predmet.StrankaWithAdressOIB>
    <izvorni_sadrzaj>Ministarstvo financija, Porezna uprava, Područni ured Pazin, OIB 52634238587</izvorni_sadrzaj>
    <derivirana_varijabla naziv="DomainObject.Predmet.StrankaWithAdressOIB_1">Ministarstvo financija, Porezna uprava, Područni ured Pazin, OIB 52634238587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162792.15</izvorni_sadrzaj>
    <derivirana_varijabla naziv="DomainObject.Predmet.TrenutnaVrijednost_1">162792.15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ŽDO PULA</item>
    </izvorni_sadrzaj>
    <derivirana_varijabla naziv="DomainObject.Predmet.StrankaListFormated_1">
      <item>Ministarstvo financija, Porezna uprava, Područni ured Pazin zastupanog po punomoćniku ŽDO PULA</item>
    </derivirana_varijabla>
  </DomainObject.Predmet.StrankaListFormated>
  <DomainObject.Predmet.StrankaListFormatedOIB>
    <izvorni_sadrzaj>
      <item>Ministarstvo financija, Porezna uprava, Područni ured Pazin, OIB 52634238587 zastupanog po punomoćniku ŽDO PULA</item>
    </izvorni_sadrzaj>
    <derivirana_varijabla naziv="DomainObject.Predmet.StrankaListFormatedOIB_1">
      <item>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Ministarstvo financija, Porezna uprava, Područni ured Pazin zastupanog po punomoćniku ŽDO PULA</item>
    </izvorni_sadrzaj>
    <derivirana_varijabla naziv="DomainObject.Predmet.StrankaListFormatedWithAdress_1">
      <item>Ministarstvo financija, Porezna uprava, Područni ured Pazin zastupanog po punomoćniku ŽDO PULA</item>
    </derivirana_varijabla>
  </DomainObject.Predmet.StrankaListFormatedWithAdress>
  <DomainObject.Predmet.StrankaListFormatedWithAdressOIB>
    <izvorni_sadrzaj>
      <item>Ministarstvo financija, Porezna uprava, Područni ured Pazin, OIB 52634238587 zastupanog po punomoćniku ŽDO PULA</item>
    </izvorni_sadrzaj>
    <derivirana_varijabla naziv="DomainObject.Predmet.StrankaListFormatedWithAdressOIB_1">
      <item>Ministarstvo financija, Porezna uprava, Područni ured Pazin, OIB 52634238587 zastupanog po punomoćniku ŽDO PULA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Sportska ulaganja 1961 d.o.o. Pula zastupanog po punomoćniku Darko Podnar</item>
    </izvorni_sadrzaj>
    <derivirana_varijabla naziv="DomainObject.Predmet.ProtuStrankaListFormated_1">
      <item>Sportska ulaganja 1961 d.o.o. Pula zastupanog po punomoćniku Darko Podnar</item>
    </derivirana_varijabla>
  </DomainObject.Predmet.ProtuStrankaListFormated>
  <DomainObject.Predmet.ProtuStrankaListFormatedOIB>
    <izvorni_sadrzaj>
      <item>Sportska ulaganja 1961 d.o.o. Pula, OIB 30036483818 zastupanog po punomoćniku Darko Podnar</item>
    </izvorni_sadrzaj>
    <derivirana_varijabla naziv="DomainObject.Predmet.ProtuStrankaListFormatedOIB_1">
      <item>Sportska ulaganja 1961 d.o.o. Pula, OIB 30036483818 zastupanog po punomoćniku Darko Podnar</item>
    </derivirana_varijabla>
  </DomainObject.Predmet.ProtuStrankaListFormatedOIB>
  <DomainObject.Predmet.ProtuStrankaListFormatedWithAdress>
    <izvorni_sadrzaj>
      <item>Sportska ulaganja 1961 d.o.o. Pula, Mate Balote 11, 52100 Pula zastupanog po punomoćniku Darko Podnar</item>
    </izvorni_sadrzaj>
    <derivirana_varijabla naziv="DomainObject.Predmet.ProtuStrankaListFormatedWithAdress_1">
      <item>Sportska ulaganja 1961 d.o.o. Pula, Mate Balote 11, 52100 Pula zastupanog po punomoćniku Darko Podnar</item>
    </derivirana_varijabla>
  </DomainObject.Predmet.ProtuStrankaListFormatedWithAdress>
  <DomainObject.Predmet.ProtuStrankaListFormatedWithAdressOIB>
    <izvorni_sadrzaj>
      <item>Sportska ulaganja 1961 d.o.o. Pula, OIB 30036483818, Mate Balote 11, 52100 Pula zastupanog po punomoćniku Darko Podnar</item>
    </izvorni_sadrzaj>
    <derivirana_varijabla naziv="DomainObject.Predmet.ProtuStrankaListFormatedWithAdressOIB_1">
      <item>Sportska ulaganja 1961 d.o.o. Pula, OIB 30036483818, Mate Balote 11, 52100 Pula zastupanog po punomoćniku Darko Podnar</item>
    </derivirana_varijabla>
  </DomainObject.Predmet.ProtuStrankaListFormatedWithAdressOIB>
  <DomainObject.Predmet.ProtuStrankaListNazivFormated>
    <izvorni_sadrzaj>
      <item>Sportska ulaganja 1961 d.o.o. Pula</item>
    </izvorni_sadrzaj>
    <derivirana_varijabla naziv="DomainObject.Predmet.ProtuStrankaListNazivFormated_1">
      <item>Sportska ulaganja 1961 d.o.o. Pula</item>
    </derivirana_varijabla>
  </DomainObject.Predmet.ProtuStrankaListNazivFormated>
  <DomainObject.Predmet.ProtuStrankaListNazivFormatedOIB>
    <izvorni_sadrzaj>
      <item>Sportska ulaganja 1961 d.o.o. Pula, OIB 30036483818</item>
    </izvorni_sadrzaj>
    <derivirana_varijabla naziv="DomainObject.Predmet.ProtuStrankaListNazivFormatedOIB_1">
      <item>Sportska ulaganja 1961 d.o.o. Pula, OIB 30036483818</item>
    </derivirana_varijabla>
  </DomainObject.Predmet.ProtuStrankaListNazivFormatedOIB>
  <DomainObject.Predmet.OstaliListFormated>
    <izvorni_sadrzaj>
      <item>ŽDO PULA punomoćnik sudionika u postupku Ministarstvo financija, Porezna uprava, Područni ured Pazin</item>
      <item>Darko Podnar punomoćnik sudionika u postupku Sportska ulaganja 1961 d.o.o. Pula</item>
    </izvorni_sadrzaj>
    <derivirana_varijabla naziv="DomainObject.Predmet.OstaliListFormated_1">
      <item>ŽDO PULA punomoćnik sudionika u postupku Ministarstvo financija, Porezna uprava, Područni ured Pazin</item>
      <item>Darko Podnar punomoćnik sudionika u postupku Sportska ulaganja 1961 d.o.o. Pula</item>
    </derivirana_varijabla>
  </DomainObject.Predmet.OstaliListFormated>
  <DomainObject.Predmet.OstaliListFormatedOIB>
    <izvorni_sadrzaj>
      <item>ŽDO PULA punomoćnik sudionika u postupku Ministarstvo financija, Porezna uprava, Područni ured Pazin</item>
      <item>Darko Podnar, OIB 63731827676 punomoćnik sudionika u postupku Sportska ulaganja 1961 d.o.o. Pula</item>
    </izvorni_sadrzaj>
    <derivirana_varijabla naziv="DomainObject.Predmet.OstaliListFormatedOIB_1">
      <item>ŽDO PULA punomoćnik sudionika u postupku Ministarstvo financija, Porezna uprava, Područni ured Pazin</item>
      <item>Darko Podnar, OIB 63731827676 punomoćnik sudionika u postupku Sportska ulaganja 1961 d.o.o. Pula</item>
    </derivirana_varijabla>
  </DomainObject.Predmet.OstaliListFormatedOIB>
  <DomainObject.Predmet.OstaliListFormatedWithAdress>
    <izvorni_sadrzaj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izvorni_sadrzaj>
    <derivirana_varijabla naziv="DomainObject.Predmet.OstaliListFormatedWithAdress_1">
      <item>ŽDO PULA, Rovinjska 2a, 52100 Pula punomoćnik sudionika u postupku Ministarstvo financija, Porezna uprava, Područni ured Pazin</item>
      <item>Darko Podnar, Male Putine 19, 10000 Zagreb punomoćnik sudionika u postupku Sportska ulaganja 1961 d.o.o. Pula</item>
    </derivirana_varijabla>
  </DomainObject.Predmet.OstaliListFormatedWithAdress>
  <DomainObject.Predmet.OstaliListFormatedWithAdressOIB>
    <izvorni_sadrzaj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izvorni_sadrzaj>
    <derivirana_varijabla naziv="DomainObject.Predmet.OstaliListFormatedWithAdressOIB_1">
      <item>ŽDO PULA, Rovinjska 2a, 52100 Pula punomoćnik sudionika u postupku Ministarstvo financija, Porezna uprava, Područni ured Pazin</item>
      <item>Darko Podnar, OIB 63731827676, Male Putine 19, 10000 Zagreb punomoćnik sudionika u postupku Sportska ulaganja 1961 d.o.o. Pula</item>
    </derivirana_varijabla>
  </DomainObject.Predmet.OstaliListFormatedWithAdressOIB>
  <DomainObject.Predmet.OstaliListNazivFormated>
    <izvorni_sadrzaj>
      <item>ŽDO PULA</item>
      <item>Darko Podnar</item>
    </izvorni_sadrzaj>
    <derivirana_varijabla naziv="DomainObject.Predmet.OstaliListNazivFormated_1">
      <item>ŽDO PULA</item>
      <item>Darko Podnar</item>
    </derivirana_varijabla>
  </DomainObject.Predmet.OstaliListNazivFormated>
  <DomainObject.Predmet.OstaliListNazivFormatedOIB>
    <izvorni_sadrzaj>
      <item>ŽDO PULA</item>
      <item>Darko Podnar, OIB 63731827676</item>
    </izvorni_sadrzaj>
    <derivirana_varijabla naziv="DomainObject.Predmet.OstaliListNazivFormatedOIB_1">
      <item>ŽDO PULA</item>
      <item>Darko Podnar, OIB 63731827676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Sportska ulaganja 1961 d.o.o. Pula</izvorni_sadrzaj>
    <derivirana_varijabla naziv="DomainObject.Predmet.ProtustrankaIDrugi_1">Sportska ulaganja 1961 d.o.o. Pula</derivirana_varijabla>
  </DomainObject.Predmet.ProtustrankaIDrugi>
  <DomainObject.Predmet.StrankaIDrugiAdressOIB>
    <izvorni_sadrzaj>Ministarstvo financija, Porezna uprava, Područni ured Pazin, OIB 52634238587</izvorni_sadrzaj>
    <derivirana_varijabla naziv="DomainObject.Predmet.StrankaIDrugiAdressOIB_1">Ministarstvo financija, Porezna uprava, Područni ured Pazin, OIB 52634238587</derivirana_varijabla>
  </DomainObject.Predmet.StrankaIDrugiAdressOIB>
  <DomainObject.Predmet.ProtustrankaIDrugiAdressOIB>
    <izvorni_sadrzaj>Sportska ulaganja 1961 d.o.o. Pula, OIB 30036483818, Mate Balote 11, 52100 Pula</izvorni_sadrzaj>
    <derivirana_varijabla naziv="DomainObject.Predmet.ProtustrankaIDrugiAdressOIB_1">Sportska ulaganja 1961 d.o.o. Pula, OIB 30036483818,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ulaganja 1961 d.o.o. Pula</item>
      <item>Ministarstvo financija, Porezna uprava, Područni ured Pazin</item>
      <item>ŽDO PULA</item>
      <item>Darko Podnar</item>
    </izvorni_sadrzaj>
    <derivirana_varijabla naziv="DomainObject.Predmet.SudioniciListNaziv_1">
      <item>Sportska ulaganja 1961 d.o.o. Pula</item>
      <item>Ministarstvo financija, Porezna uprava, Područni ured Pazin</item>
      <item>ŽDO PULA</item>
      <item>Darko Podnar</item>
    </derivirana_varijabla>
  </DomainObject.Predmet.SudioniciListNaziv>
  <DomainObject.Predmet.SudioniciListAdressOIB>
    <izvorni_sadrzaj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izvorni_sadrzaj>
    <derivirana_varijabla naziv="DomainObject.Predmet.SudioniciListAdressOIB_1">
      <item>Sportska ulaganja 1961 d.o.o. Pula, OIB 30036483818, Mate Balote 11,52100 Pula</item>
      <item>Ministarstvo financija, Porezna uprava, Područni ured Pazin, OIB 52634238587</item>
      <item>ŽDO PULA, Rovinjska 2a,52100 Pula</item>
      <item>Darko Podnar, OIB 63731827676, Male Putine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30036483818</item>
      <item>, OIB 52634238587</item>
      <item>, OIB null</item>
      <item>, OIB 63731827676</item>
    </izvorni_sadrzaj>
    <derivirana_varijabla naziv="DomainObject.Predmet.SudioniciListNazivOIB_1">
      <item>, OIB 30036483818</item>
      <item>, OIB 52634238587</item>
      <item>, OIB null</item>
      <item>, OIB 63731827676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48455-1E1C-4BF0-9DD3-687B9E467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3029</properties:Characters>
  <properties:Lines>84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2018-08-31T07:58:00Z</dcterms:created>
  <dc:creator>Jasmina Matika</dc:creator>
  <cp:lastModifiedBy>Sanja Prodan</cp:lastModifiedBy>
  <cp:lastPrinted>2018-08-31T08:03:00Z</cp:lastPrinted>
  <dcterms:modified xmlns:xsi="http://www.w3.org/2001/XMLSchema-instance" xsi:type="dcterms:W3CDTF">2018-08-31T08:04:00Z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(St-246-2018-7-prethodni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