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c2d6" w14:paraId="c50c2d6" w:rsidRDefault="00802FF5" w:rsidP="00AA66D2" w:rsidR="00AA66D2" w:rsidRPr="00AA66D2">
      <w:pPr>
        <w:pStyle w:val="FiksniRH"/>
        <w15:collapsed w:val="false"/>
        <w:rPr>
          <w:rFonts w:cs="Times New Roman" w:eastAsia="Calibri"/>
        </w:rPr>
      </w:pPr>
      <w:bookmarkStart w:name="_GoBack" w:id="0"/>
      <w:bookmarkEnd w:id="0"/>
      <w:r w:rsidRPr="00AA66D2">
        <w:t xml:space="preserve"> </w:t>
      </w: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9CECD6E00D3E4D67954B3A4BD6621CCD"/>
          </w:placeholder>
          <w:text/>
        </w:sdtPr>
        <w:sdtContent>
          <w:r w:rsidR="00AA66D2" w:rsidRPr="00AA66D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A66D2" w:rsidP="00AA66D2" w:rsidR="00AA66D2" w:rsidRPr="00AA66D2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290A9A18BA9945238D5AC7A95D55DAFC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AA66D2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AA66D2">
        <w:rPr>
          <w:rFonts w:cs="Times New Roman" w:eastAsia="Calibri"/>
          <w:b/>
          <w:noProof/>
        </w:rPr>
        <w:t xml:space="preserve"> </w:t>
      </w:r>
      <w:r w:rsidRPr="00AA66D2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AA66D2" w:rsidP="00AA66D2" w:rsidR="00AA66D2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A66D2" w:rsidP="00AA66D2" w:rsidR="00AA66D2" w:rsidRPr="00AA66D2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86FF24B3EBAF44DD94D75E741758008B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AA66D2">
            <w:rPr>
              <w:rStyle w:val="eSPISCCParagraphDefaultFont"/>
              <w:rFonts w:eastAsiaTheme="minorHAnsi"/>
            </w:rPr>
            <w:t>Turinina 3</w:t>
          </w:r>
        </w:sdtContent>
      </w:sdt>
      <w:r w:rsidRPr="00AA66D2">
        <w:rPr>
          <w:rFonts w:cs="Times New Roman" w:eastAsia="Calibri"/>
        </w:rPr>
        <w:t xml:space="preserve"> </w:t>
      </w:r>
    </w:p>
    <w:p w:rsidRDefault="00AA66D2" w:rsidP="00AA66D2" w:rsidR="00AA66D2" w:rsidRPr="00AA66D2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621E56EDCA0E4076BB637C6535768BBC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AA66D2">
            <w:rPr>
              <w:rStyle w:val="eSPISCCParagraphDefaultFont"/>
              <w:rFonts w:eastAsia="Calibri"/>
            </w:rPr>
            <w:t>10010</w:t>
          </w:r>
        </w:sdtContent>
      </w:sdt>
      <w:r w:rsidRPr="00AA66D2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42CC6FD7650C4466BA468254F2FFE7BA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AA66D2">
            <w:rPr>
              <w:rStyle w:val="eSPISCCParagraphDefaultFont"/>
              <w:rFonts w:eastAsia="Calibri"/>
            </w:rPr>
            <w:t>Novi Zagreb – Istok</w:t>
          </w:r>
        </w:sdtContent>
      </w:sdt>
      <w:r w:rsidRPr="00AA66D2">
        <w:rPr>
          <w:rFonts w:cs="Times New Roman" w:eastAsia="Calibri"/>
        </w:rPr>
        <w:t xml:space="preserve"> </w:t>
      </w:r>
      <w:r w:rsidRPr="00AA66D2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5CF33BD4652A4B09A9AC39BAE4A7652D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AA66D2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AA66D2" w:rsidP="00AA66D2" w:rsidR="00AA66D2" w:rsidRPr="00AA66D2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AA66D2">
        <w:rPr>
          <w:rFonts w:cs="Times New Roman" w:eastAsia="Calibri"/>
          <w:caps/>
          <w:spacing w:val="100"/>
        </w:rPr>
        <w:t>republika hrvatska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AA66D2" w:rsidP="00AA66D2" w:rsidR="00AA66D2" w:rsidRPr="00AA66D2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AA66D2">
        <w:rPr>
          <w:rFonts w:cs="Times New Roman" w:eastAsia="Times New Roman"/>
          <w:caps/>
          <w:spacing w:val="100"/>
        </w:rPr>
        <w:t>RJEŠENJE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AA66D2" w:rsidP="00AA66D2" w:rsidR="00AA66D2" w:rsidRPr="00AA66D2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AA66D2">
        <w:rPr>
          <w:rFonts w:cs="Times New Roman" w:eastAsia="Calibri"/>
          <w:noProof/>
          <w:lang w:eastAsia="hr-HR"/>
        </w:rPr>
        <w:t xml:space="preserve">Općinski sud u Novom Zagrebu po </w:t>
      </w:r>
      <w:r w:rsidRPr="00AA66D2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10F154AC792445597E950D59D1C031D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AA66D2">
            <w:rPr>
              <w:rStyle w:val="eSPISCCParagraphDefaultFont"/>
              <w:rFonts w:eastAsia="Calibri"/>
            </w:rPr>
            <w:t>Marija Karadžole</w:t>
          </w:r>
        </w:sdtContent>
      </w:sdt>
      <w:r w:rsidRPr="00AA66D2">
        <w:rPr>
          <w:rFonts w:cs="Times New Roman" w:eastAsia="Calibri"/>
        </w:rPr>
        <w:t xml:space="preserve"> </w:t>
      </w:r>
      <w:r w:rsidRPr="00AA66D2">
        <w:rPr>
          <w:rFonts w:cs="Times New Roman" w:eastAsia="Calibri"/>
          <w:noProof/>
          <w:lang w:eastAsia="hr-HR"/>
        </w:rPr>
        <w:t>u stečajnom postupku povodom prijedloga potrošača Tomislava Krasnić iz Zagreba, Ivana Lackovica Croate 25, OIB 17589171024 za otvaranje stečajnog postupka, bez održavanja ročišta, dana 19. prosinca 2016</w:t>
      </w:r>
    </w:p>
    <w:p w:rsidRDefault="00AA66D2" w:rsidP="00AA66D2" w:rsidR="00AA66D2" w:rsidRPr="00AA66D2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AA66D2">
        <w:rPr>
          <w:rFonts w:cs="Times New Roman" w:eastAsia="Times New Roman"/>
          <w:spacing w:val="100"/>
          <w:lang w:eastAsia="hr-HR"/>
        </w:rPr>
        <w:t>riješio je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AA66D2" w:rsidP="00AA66D2" w:rsidR="00AA66D2" w:rsidRPr="00AA66D2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AA66D2">
        <w:rPr>
          <w:rFonts w:cs="Times New Roman" w:eastAsia="Times New Roman"/>
          <w:lang w:eastAsia="hr-HR"/>
        </w:rPr>
        <w:tab/>
        <w:t>Nalaže se potrošaču Tomislavu Krasnić predujmiti troškove postupka u paušalnom iznosu od 1.000,00 kn (tisuću kuna) u roku od 15 dana od dana primitka ove odluke.</w:t>
      </w:r>
    </w:p>
    <w:p w:rsidRDefault="00AA66D2" w:rsidP="00AA66D2" w:rsidR="00AA66D2" w:rsidRPr="00AA66D2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A66D2" w:rsidP="00AA66D2" w:rsidR="00AA66D2" w:rsidRPr="00AA66D2">
      <w:pPr>
        <w:keepNext/>
        <w:spacing w:after="0"/>
        <w:jc w:val="center"/>
        <w:rPr>
          <w:rFonts w:cs="Times New Roman" w:eastAsia="Times New Roman"/>
        </w:rPr>
      </w:pPr>
      <w:r w:rsidRPr="00AA66D2">
        <w:rPr>
          <w:rFonts w:cs="Times New Roman" w:eastAsia="Times New Roman"/>
        </w:rPr>
        <w:t>Obrazloženje</w:t>
      </w:r>
    </w:p>
    <w:p w:rsidRDefault="00AA66D2" w:rsidP="00AA66D2" w:rsidR="00AA66D2" w:rsidRPr="00AA6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66D2" w:rsidP="00AA66D2" w:rsidR="00AA66D2" w:rsidRPr="00AA66D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A66D2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Tomislav Krasnić je 15. prosinca 2016. podnio sudu prijedlog za otvaranje stečajnog postupka.</w:t>
      </w:r>
    </w:p>
    <w:p w:rsidRDefault="00AA66D2" w:rsidP="00AA66D2" w:rsidR="00AA66D2" w:rsidRPr="00AA66D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A66D2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AA66D2" w:rsidP="00AA66D2" w:rsidR="00AA66D2" w:rsidRPr="00AA66D2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AA66D2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AA66D2" w:rsidP="00AA66D2" w:rsidR="00AA66D2" w:rsidRPr="00AA66D2">
      <w:pPr>
        <w:spacing w:after="0"/>
        <w:jc w:val="both"/>
        <w:rPr>
          <w:rFonts w:cs="Times New Roman" w:eastAsia="Times New Roman"/>
        </w:rPr>
      </w:pPr>
      <w:r w:rsidRPr="00AA66D2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AA66D2" w:rsidP="00AA66D2" w:rsidR="00AA66D2" w:rsidRPr="00AA66D2">
      <w:pPr>
        <w:spacing w:after="0"/>
        <w:rPr>
          <w:rFonts w:cs="Times New Roman" w:eastAsia="Times New Roman"/>
        </w:rPr>
      </w:pPr>
    </w:p>
    <w:p w:rsidRDefault="00AA66D2" w:rsidP="00AA66D2" w:rsidR="00AA66D2" w:rsidRPr="00AA66D2">
      <w:pPr>
        <w:spacing w:after="0"/>
        <w:jc w:val="center"/>
        <w:rPr>
          <w:rFonts w:cs="Times New Roman" w:eastAsia="Times New Roman"/>
        </w:rPr>
      </w:pPr>
      <w:r w:rsidRPr="00AA66D2">
        <w:rPr>
          <w:rFonts w:cs="Times New Roman" w:eastAsia="Times New Roman"/>
        </w:rPr>
        <w:t>U Novom Zagrebu, 19. prosinca 2016.</w:t>
      </w:r>
    </w:p>
    <w:p w:rsidRDefault="00AA66D2" w:rsidP="00AA66D2" w:rsidR="00AA66D2" w:rsidRPr="00AA66D2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AA66D2">
        <w:rPr>
          <w:rFonts w:cs="Times New Roman" w:eastAsia="Times New Roman"/>
          <w:noProof/>
        </w:rPr>
        <w:t>Sudac:</w:t>
      </w:r>
    </w:p>
    <w:p w:rsidRDefault="00AA66D2" w:rsidP="00AA66D2" w:rsidR="00AA66D2" w:rsidRPr="00AA66D2">
      <w:pPr>
        <w:spacing w:after="0"/>
        <w:jc w:val="right"/>
        <w:rPr>
          <w:rFonts w:cs="Times New Roman" w:eastAsia="Times New Roman"/>
          <w:noProof/>
        </w:rPr>
      </w:pPr>
      <w:r w:rsidRPr="00AA66D2">
        <w:rPr>
          <w:rFonts w:cs="Times New Roman" w:eastAsia="Times New Roman"/>
          <w:noProof/>
        </w:rPr>
        <w:t>Marija Karadžole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  <w:lang w:eastAsia="hr-HR"/>
        </w:rPr>
      </w:pPr>
      <w:r w:rsidRPr="00AA66D2">
        <w:rPr>
          <w:rFonts w:cs="Times New Roman" w:eastAsia="Times New Roman"/>
          <w:lang w:eastAsia="hr-HR"/>
        </w:rPr>
        <w:t>UPUTA O PRAVNOM LIJEKU</w:t>
      </w:r>
    </w:p>
    <w:p w:rsidRDefault="00AA66D2" w:rsidP="00AA66D2" w:rsidR="00AA66D2" w:rsidRPr="00AA66D2">
      <w:pPr>
        <w:spacing w:after="0"/>
        <w:jc w:val="both"/>
        <w:rPr>
          <w:rFonts w:cs="Times New Roman" w:eastAsia="Times New Roman"/>
        </w:rPr>
      </w:pPr>
      <w:r w:rsidRPr="00AA66D2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AA66D2">
        <w:rPr>
          <w:rFonts w:cs="Times New Roman" w:eastAsia="Calibri"/>
        </w:rPr>
        <w:t xml:space="preserve"> mrežnoj stranici e-Oglasna ploča sudova</w:t>
      </w:r>
      <w:r w:rsidRPr="00AA66D2">
        <w:rPr>
          <w:rFonts w:cs="Times New Roman" w:eastAsia="Times New Roman"/>
        </w:rPr>
        <w:t>. Žalba se podnosi ovom sudu u tri primjerka.</w:t>
      </w:r>
    </w:p>
    <w:p w:rsidRDefault="00AA66D2" w:rsidP="00AA66D2" w:rsidR="00AA66D2" w:rsidRPr="00AA66D2">
      <w:pPr>
        <w:spacing w:after="0"/>
        <w:jc w:val="both"/>
        <w:rPr>
          <w:rFonts w:cs="Times New Roman" w:eastAsia="Times New Roman"/>
        </w:rPr>
      </w:pPr>
    </w:p>
    <w:p w:rsidRDefault="00AA66D2" w:rsidP="00AA66D2" w:rsidR="00AA66D2" w:rsidRPr="00AA66D2">
      <w:pPr>
        <w:keepNext/>
        <w:spacing w:after="0"/>
        <w:rPr>
          <w:rFonts w:cs="Times New Roman" w:eastAsia="Times New Roman"/>
        </w:rPr>
      </w:pPr>
      <w:r w:rsidRPr="00AA66D2">
        <w:rPr>
          <w:rFonts w:cs="Times New Roman" w:eastAsia="Times New Roman"/>
        </w:rPr>
        <w:lastRenderedPageBreak/>
        <w:t>DNA: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</w:rPr>
      </w:pPr>
      <w:r w:rsidRPr="00AA66D2">
        <w:rPr>
          <w:rFonts w:cs="Times New Roman" w:eastAsia="Times New Roman"/>
        </w:rPr>
        <w:t>1. e-Oglasna ploča sudova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</w:rPr>
      </w:pPr>
      <w:r w:rsidRPr="00AA66D2">
        <w:rPr>
          <w:rFonts w:cs="Times New Roman" w:eastAsia="Times New Roman"/>
        </w:rPr>
        <w:t>2. Potrošaču</w:t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</w:rPr>
      </w:pPr>
      <w:r w:rsidRPr="00AA66D2">
        <w:rPr>
          <w:rFonts w:cs="Times New Roman" w:eastAsia="Times New Roman"/>
        </w:rPr>
        <w:tab/>
      </w:r>
      <w:r w:rsidRPr="00AA66D2">
        <w:rPr>
          <w:rFonts w:cs="Times New Roman" w:eastAsia="Times New Roman"/>
        </w:rPr>
        <w:tab/>
      </w:r>
    </w:p>
    <w:p w:rsidRDefault="00AA66D2" w:rsidP="00AA66D2" w:rsidR="00AA66D2" w:rsidRPr="00AA66D2">
      <w:pPr>
        <w:keepNext/>
        <w:spacing w:after="0"/>
        <w:rPr>
          <w:rFonts w:cs="Times New Roman" w:eastAsia="Times New Roman"/>
        </w:rPr>
      </w:pPr>
      <w:r w:rsidRPr="00AA66D2">
        <w:rPr>
          <w:rFonts w:cs="Times New Roman" w:eastAsia="Times New Roman"/>
        </w:rPr>
        <w:tab/>
      </w:r>
    </w:p>
    <w:p w:rsidRDefault="00AA66D2" w:rsidP="00AA66D2" w:rsidR="00AA66D2" w:rsidRPr="00AA66D2">
      <w:pPr>
        <w:keepNext/>
        <w:spacing w:after="0"/>
        <w:rPr>
          <w:rFonts w:cs="Times New Roman" w:eastAsia="Calibri"/>
          <w:noProof/>
        </w:rPr>
      </w:pPr>
    </w:p>
    <w:p w:rsidRDefault="00802FF5" w:rsidP="00AA66D2" w:rsidR="00802FF5" w:rsidRPr="00AA66D2"/>
    <w:sectPr w:rsidSect="00AC3514" w:rsidR="00802FF5" w:rsidRPr="00AA66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B2" w:rsidP="00537B78" w:rsidR="001009B2">
      <w:r>
        <w:separator/>
      </w:r>
    </w:p>
  </w:endnote>
  <w:endnote w:id="0" w:type="continuationSeparator">
    <w:p w:rsidRDefault="001009B2" w:rsidP="00537B78" w:rsidR="0010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Default="00E174EE" w:rsidR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6D2">
          <w:t>1</w:t>
        </w:r>
        <w:r>
          <w:fldChar w:fldCharType="end"/>
        </w:r>
      </w:p>
    </w:sdtContent>
  </w:sdt>
  <w:p w:rsidRDefault="00201085" w:rsidP="00C5238E" w:rsidR="0020108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B2" w:rsidP="00537B78" w:rsidR="001009B2">
      <w:r>
        <w:separator/>
      </w:r>
    </w:p>
  </w:footnote>
  <w:footnote w:id="0" w:type="continuationSeparator">
    <w:p w:rsidRDefault="001009B2" w:rsidP="00537B78" w:rsidR="0010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201085">
    <w:pPr>
      <w:pStyle w:val="Zaglavlje"/>
    </w:pPr>
    <w:r w:rsidRPr="000119BF">
      <w:rPr>
        <w:rStyle w:val="PozadinaSvijetloCrvena"/>
        <w:shd w:fill="auto" w:color="auto" w:val="clear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lock w:val="sdtLocked"/>
        <w:placeholder>
          <w:docPart w:val="0A9AF4C05C034C8E9307351BA63C8ECC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A66D2" w:rsidRPr="00AA66D2">
          <w:rPr>
            <w:rStyle w:val="eSPISCCParagraphDefaultFont"/>
            <w:rFonts w:eastAsiaTheme="minorHAnsi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AA66D2" w:rsidRPr="00AA66D2">
          <w:rPr>
            <w:rStyle w:val="eSPISCCParagraphDefaultFont"/>
            <w:rFonts w:eastAsiaTheme="minorHAnsi"/>
          </w:rPr>
          <w:t>Sp-14/2016-2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DE5279"/>
    <w:multiLevelType w:val="hybridMultilevel"/>
    <w:tmpl w:val="6AB88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AB63BA"/>
    <w:multiLevelType w:val="hybridMultilevel"/>
    <w:tmpl w:val="78689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2"/>
  </w:num>
  <w:num w:numId="46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A66D2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A9AF4C05C034C8E9307351BA63C8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3D07C-D123-4F63-9178-84F64B9CFE83}"/>
      </w:docPartPr>
      <w:docPartBody>
        <w:p w:rsidRDefault="0071228C" w:rsidR="00702C7E"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ECD6E00D3E4D67954B3A4BD6621C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D343-B717-4FDB-A3C3-90A41D64F5A0}"/>
      </w:docPartPr>
      <w:docPartBody>
        <w:p w:rsidRDefault="00175E81" w:rsidP="00175E81" w:rsidR="00000000">
          <w:pPr>
            <w:pStyle w:val="9CECD6E00D3E4D67954B3A4BD6621CCD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290A9A18BA9945238D5AC7A95D55DAF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3C9A00-D976-4B8E-94C9-24C5622971F8}"/>
      </w:docPartPr>
      <w:docPartBody>
        <w:p w:rsidRDefault="00175E81" w:rsidP="00175E81" w:rsidR="00000000">
          <w:pPr>
            <w:pStyle w:val="290A9A18BA9945238D5AC7A95D55DAF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6FF24B3EBAF44DD94D75E74175800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D1303E-5011-464A-93FF-65F7D2A3F867}"/>
      </w:docPartPr>
      <w:docPartBody>
        <w:p w:rsidRDefault="00175E81" w:rsidP="00175E81" w:rsidR="00000000">
          <w:pPr>
            <w:pStyle w:val="86FF24B3EBAF44DD94D75E741758008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1E56EDCA0E4076BB637C6535768B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AA1CF5-E806-4FD3-A067-93F44AF2AA23}"/>
      </w:docPartPr>
      <w:docPartBody>
        <w:p w:rsidRDefault="00175E81" w:rsidP="00175E81" w:rsidR="00000000">
          <w:pPr>
            <w:pStyle w:val="621E56EDCA0E4076BB637C6535768BB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2CC6FD7650C4466BA468254F2FFE7B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BE22BC-AD3A-4B72-8182-70D808CD197C}"/>
      </w:docPartPr>
      <w:docPartBody>
        <w:p w:rsidRDefault="00175E81" w:rsidP="00175E81" w:rsidR="00000000">
          <w:pPr>
            <w:pStyle w:val="42CC6FD7650C4466BA468254F2FFE7B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F33BD4652A4B09A9AC39BAE4A765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C0A2A0-69E4-4181-BCCC-452CF5CF5A47}"/>
      </w:docPartPr>
      <w:docPartBody>
        <w:p w:rsidRDefault="00175E81" w:rsidP="00175E81" w:rsidR="00000000">
          <w:pPr>
            <w:pStyle w:val="5CF33BD4652A4B09A9AC39BAE4A7652D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E10F154AC792445597E950D59D1C03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584CBF-B480-4788-8AAB-8C77F2D975D6}"/>
      </w:docPartPr>
      <w:docPartBody>
        <w:p w:rsidRDefault="00175E81" w:rsidP="00175E81" w:rsidR="00000000">
          <w:pPr>
            <w:pStyle w:val="E10F154AC792445597E950D59D1C031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293"/>
    <w:rsid w:val="00023813"/>
    <w:rsid w:val="000D31D5"/>
    <w:rsid w:val="00175E81"/>
    <w:rsid w:val="00251293"/>
    <w:rsid w:val="00276A7A"/>
    <w:rsid w:val="00280495"/>
    <w:rsid w:val="002C0FDC"/>
    <w:rsid w:val="00365BE1"/>
    <w:rsid w:val="004057FB"/>
    <w:rsid w:val="004C281C"/>
    <w:rsid w:val="005516D3"/>
    <w:rsid w:val="00565C9E"/>
    <w:rsid w:val="005A149D"/>
    <w:rsid w:val="005D3C09"/>
    <w:rsid w:val="006D356E"/>
    <w:rsid w:val="00702C7E"/>
    <w:rsid w:val="0071228C"/>
    <w:rsid w:val="00783B15"/>
    <w:rsid w:val="00885059"/>
    <w:rsid w:val="008F778E"/>
    <w:rsid w:val="00934662"/>
    <w:rsid w:val="00943B63"/>
    <w:rsid w:val="00A00FA3"/>
    <w:rsid w:val="00AA6DC8"/>
    <w:rsid w:val="00B4361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5E81"/>
  </w:style>
  <w:style w:customStyle="true" w:styleId="4A2A99C4F6C248D9AAC1CF34492D52E5" w:type="paragraph">
    <w:name w:val="4A2A99C4F6C248D9AAC1CF34492D52E5"/>
  </w:style>
  <w:style w:customStyle="true" w:styleId="D4B8D694BCF4412D882AA6929CB96EB3" w:type="paragraph">
    <w:name w:val="D4B8D694BCF4412D882AA6929CB96EB3"/>
  </w:style>
  <w:style w:customStyle="true" w:styleId="D3EA83933A924DE689785CAA0C7542B0" w:type="paragraph">
    <w:name w:val="D3EA83933A924DE689785CAA0C7542B0"/>
  </w:style>
  <w:style w:customStyle="true" w:styleId="DE05EAF545E9478DB1838887E289BCCF" w:type="paragraph">
    <w:name w:val="DE05EAF545E9478DB1838887E289BCCF"/>
  </w:style>
  <w:style w:customStyle="true" w:styleId="D177C94E4703425BBA129DA19B316B9B" w:type="paragraph">
    <w:name w:val="D177C94E4703425BBA129DA19B316B9B"/>
  </w:style>
  <w:style w:customStyle="true" w:styleId="9B05C789C2D64DA5AEE35A8062A8D304" w:type="paragraph">
    <w:name w:val="9B05C789C2D64DA5AEE35A8062A8D304"/>
    <w:rsid w:val="006D356E"/>
  </w:style>
  <w:style w:customStyle="true" w:styleId="52C407A4E7E643C99FA3F73A34059217" w:type="paragraph">
    <w:name w:val="52C407A4E7E643C99FA3F73A34059217"/>
    <w:rsid w:val="006D356E"/>
  </w:style>
  <w:style w:customStyle="true" w:styleId="1646410F516E4DDB9A454FA921FEA60F" w:type="paragraph">
    <w:name w:val="1646410F516E4DDB9A454FA921FEA60F"/>
    <w:rsid w:val="006D356E"/>
  </w:style>
  <w:style w:customStyle="true" w:styleId="F5FA68384F5644E382236A0C7C302EAF" w:type="paragraph">
    <w:name w:val="F5FA68384F5644E382236A0C7C302EAF"/>
    <w:rsid w:val="006D356E"/>
  </w:style>
  <w:style w:customStyle="true" w:styleId="B4144E3114694E42B03560B6B0EA9D01" w:type="paragraph">
    <w:name w:val="B4144E3114694E42B03560B6B0EA9D01"/>
    <w:rsid w:val="006D356E"/>
  </w:style>
  <w:style w:customStyle="true" w:styleId="5F7727C9EFFE49ADB1162D4C8CDE96A7" w:type="paragraph">
    <w:name w:val="5F7727C9EFFE49ADB1162D4C8CDE96A7"/>
    <w:rsid w:val="006D356E"/>
  </w:style>
  <w:style w:customStyle="true" w:styleId="DA0777BE5070424581CC855E0C1675CD" w:type="paragraph">
    <w:name w:val="DA0777BE5070424581CC855E0C1675CD"/>
    <w:rsid w:val="006D356E"/>
  </w:style>
  <w:style w:customStyle="true" w:styleId="CE869C81EC3742E282698A50A197799A" w:type="paragraph">
    <w:name w:val="CE869C81EC3742E282698A50A197799A"/>
    <w:rsid w:val="006D356E"/>
  </w:style>
  <w:style w:customStyle="true" w:styleId="8408EDC396CB488FA4711D5DFEC209F0" w:type="paragraph">
    <w:name w:val="8408EDC396CB488FA4711D5DFEC209F0"/>
    <w:rsid w:val="006D356E"/>
  </w:style>
  <w:style w:customStyle="true" w:styleId="C7824CDB06E24D86B028E3060EDF3AB6" w:type="paragraph">
    <w:name w:val="C7824CDB06E24D86B028E3060EDF3AB6"/>
    <w:rsid w:val="006D356E"/>
  </w:style>
  <w:style w:customStyle="true" w:styleId="D024FAC70DAA472BADAE73D3998F77B6" w:type="paragraph">
    <w:name w:val="D024FAC70DAA472BADAE73D3998F77B6"/>
    <w:rsid w:val="006D356E"/>
  </w:style>
  <w:style w:customStyle="true" w:styleId="BC5D45E70AA74FC1A039CF451FE57C07" w:type="paragraph">
    <w:name w:val="BC5D45E70AA74FC1A039CF451FE57C07"/>
    <w:rsid w:val="008F778E"/>
  </w:style>
  <w:style w:customStyle="true" w:styleId="9CECD6E00D3E4D67954B3A4BD6621CCD" w:type="paragraph">
    <w:name w:val="9CECD6E00D3E4D67954B3A4BD6621CCD"/>
    <w:rsid w:val="00175E81"/>
  </w:style>
  <w:style w:customStyle="true" w:styleId="290A9A18BA9945238D5AC7A95D55DAFC" w:type="paragraph">
    <w:name w:val="290A9A18BA9945238D5AC7A95D55DAFC"/>
    <w:rsid w:val="00175E81"/>
  </w:style>
  <w:style w:customStyle="true" w:styleId="86FF24B3EBAF44DD94D75E741758008B" w:type="paragraph">
    <w:name w:val="86FF24B3EBAF44DD94D75E741758008B"/>
    <w:rsid w:val="00175E81"/>
  </w:style>
  <w:style w:customStyle="true" w:styleId="621E56EDCA0E4076BB637C6535768BBC" w:type="paragraph">
    <w:name w:val="621E56EDCA0E4076BB637C6535768BBC"/>
    <w:rsid w:val="00175E81"/>
  </w:style>
  <w:style w:customStyle="true" w:styleId="42CC6FD7650C4466BA468254F2FFE7BA" w:type="paragraph">
    <w:name w:val="42CC6FD7650C4466BA468254F2FFE7BA"/>
    <w:rsid w:val="00175E81"/>
  </w:style>
  <w:style w:customStyle="true" w:styleId="5CF33BD4652A4B09A9AC39BAE4A7652D" w:type="paragraph">
    <w:name w:val="5CF33BD4652A4B09A9AC39BAE4A7652D"/>
    <w:rsid w:val="00175E81"/>
  </w:style>
  <w:style w:customStyle="true" w:styleId="E10F154AC792445597E950D59D1C031D" w:type="paragraph">
    <w:name w:val="E10F154AC792445597E950D59D1C031D"/>
    <w:rsid w:val="00175E81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5E81"/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9CECD6E00D3E4D67954B3A4BD6621CCD" w:type="paragraph">
    <w:name w:val="9CECD6E00D3E4D67954B3A4BD6621CCD"/>
    <w:rsid w:val="00175E81"/>
  </w:style>
  <w:style w:customStyle="1" w:styleId="290A9A18BA9945238D5AC7A95D55DAFC" w:type="paragraph">
    <w:name w:val="290A9A18BA9945238D5AC7A95D55DAFC"/>
    <w:rsid w:val="00175E81"/>
  </w:style>
  <w:style w:customStyle="1" w:styleId="86FF24B3EBAF44DD94D75E741758008B" w:type="paragraph">
    <w:name w:val="86FF24B3EBAF44DD94D75E741758008B"/>
    <w:rsid w:val="00175E81"/>
  </w:style>
  <w:style w:customStyle="1" w:styleId="621E56EDCA0E4076BB637C6535768BBC" w:type="paragraph">
    <w:name w:val="621E56EDCA0E4076BB637C6535768BBC"/>
    <w:rsid w:val="00175E81"/>
  </w:style>
  <w:style w:customStyle="1" w:styleId="42CC6FD7650C4466BA468254F2FFE7BA" w:type="paragraph">
    <w:name w:val="42CC6FD7650C4466BA468254F2FFE7BA"/>
    <w:rsid w:val="00175E81"/>
  </w:style>
  <w:style w:customStyle="1" w:styleId="5CF33BD4652A4B09A9AC39BAE4A7652D" w:type="paragraph">
    <w:name w:val="5CF33BD4652A4B09A9AC39BAE4A7652D"/>
    <w:rsid w:val="00175E81"/>
  </w:style>
  <w:style w:customStyle="1" w:styleId="E10F154AC792445597E950D59D1C031D" w:type="paragraph">
    <w:name w:val="E10F154AC792445597E950D59D1C031D"/>
    <w:rsid w:val="00175E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Sp-14/2016-2</izvorni_sadrzaj>
    <derivirana_varijabla naziv="DomainObject.Oznaka_1">Sp-14/2016-2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Krasnić</izvorni_sadrzaj>
    <derivirana_varijabla naziv="DomainObject.Predmet.ProtustrankaFormated_1">  Tomislav Krasnić</derivirana_varijabla>
  </DomainObject.Predmet.ProtustrankaFormated>
  <DomainObject.Predmet.ProtustrankaFormatedOIB>
    <izvorni_sadrzaj>  Tomislav Krasnić, OIB 17589171024</izvorni_sadrzaj>
    <derivirana_varijabla naziv="DomainObject.Predmet.ProtustrankaFormatedOIB_1">  Tomislav Krasnić, OIB 17589171024</derivirana_varijabla>
  </DomainObject.Predmet.ProtustrankaFormatedOIB>
  <DomainObject.Predmet.ProtustrankaFormatedWithAdress>
    <izvorni_sadrzaj> Tomislav Krasnić, Ulica Ivana Lackovića Croate 25, 10020 Odra</izvorni_sadrzaj>
    <derivirana_varijabla naziv="DomainObject.Predmet.ProtustrankaFormatedWithAdress_1"> Tomislav Krasnić, Ulica Ivana Lackovića Croate 25, 10020 Odra</derivirana_varijabla>
  </DomainObject.Predmet.ProtustrankaFormatedWithAdress>
  <DomainObject.Predmet.ProtustrankaFormatedWithAdressOIB>
    <izvorni_sadrzaj> Tomislav Krasnić, OIB 17589171024, Ulica Ivana Lackovića Croate 25, 10020 Odra</izvorni_sadrzaj>
    <derivirana_varijabla naziv="DomainObject.Predmet.ProtustrankaFormatedWithAdressOIB_1"> Tomislav Krasnić, OIB 17589171024, Ulica Ivana Lackovića Croate 25, 10020 Odra</derivirana_varijabla>
  </DomainObject.Predmet.ProtustrankaFormatedWithAdressOIB>
  <DomainObject.Predmet.ProtustrankaWithAdress>
    <izvorni_sadrzaj>Tomislav Krasnić Ulica Ivana Lackovića Croate 25, 10020 Odra</izvorni_sadrzaj>
    <derivirana_varijabla naziv="DomainObject.Predmet.ProtustrankaWithAdress_1">Tomislav Krasnić Ulica Ivana Lackovića Croate 25, 10020 Odra</derivirana_varijabla>
  </DomainObject.Predmet.ProtustrankaWithAdress>
  <DomainObject.Predmet.ProtustrankaWithAdressOIB>
    <izvorni_sadrzaj>Tomislav Krasnić, OIB 17589171024, Ulica Ivana Lackovića Croate 25, 10020 Odra</izvorni_sadrzaj>
    <derivirana_varijabla naziv="DomainObject.Predmet.ProtustrankaWithAdressOIB_1">Tomislav Krasnić, OIB 17589171024, Ulica Ivana Lackovića Croate 25, 10020 Odra</derivirana_varijabla>
  </DomainObject.Predmet.ProtustrankaWithAdressOIB>
  <DomainObject.Predmet.ProtustrankaNazivFormated>
    <izvorni_sadrzaj>Tomislav Krasnić</izvorni_sadrzaj>
    <derivirana_varijabla naziv="DomainObject.Predmet.ProtustrankaNazivFormated_1">Tomislav Krasnić</derivirana_varijabla>
    <derivirana_varijabla naziv="Padez">Tomislav Krasnić</derivirana_varijabla>
  </DomainObject.Predmet.ProtustrankaNazivFormated>
  <DomainObject.Predmet.ProtustrankaNazivFormatedOIB>
    <izvorni_sadrzaj>Tomislav Krasnić, OIB 17589171024</izvorni_sadrzaj>
    <derivirana_varijabla naziv="DomainObject.Predmet.ProtustrankaNazivFormatedOIB_1">Tomislav Krasnić, OIB 17589171024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Tomislav Krasnić</item>
    </izvorni_sadrzaj>
    <derivirana_varijabla naziv="DomainObject.Predmet.ProtuStrankaListFormated_1">
      <item>Tomislav Krasnić</item>
    </derivirana_varijabla>
  </DomainObject.Predmet.ProtuStrankaListFormated>
  <DomainObject.Predmet.ProtuStrankaListFormatedOIB>
    <izvorni_sadrzaj>
      <item>Tomislav Krasnić, OIB 17589171024</item>
    </izvorni_sadrzaj>
    <derivirana_varijabla naziv="DomainObject.Predmet.ProtuStrankaListFormatedOIB_1">
      <item>Tomislav Krasnić, OIB 17589171024</item>
    </derivirana_varijabla>
  </DomainObject.Predmet.ProtuStrankaListFormatedOIB>
  <DomainObject.Predmet.ProtuStrankaListFormatedWithAdress>
    <izvorni_sadrzaj>
      <item>Tomislav Krasnić, Ulica Ivana Lackovića Croate 25, 10020 Odra</item>
    </izvorni_sadrzaj>
    <derivirana_varijabla naziv="DomainObject.Predmet.ProtuStrankaListFormatedWithAdress_1">
      <item>Tomislav Krasnić, Ulica Ivana Lackovića Croate 25, 10020 Odra</item>
    </derivirana_varijabla>
  </DomainObject.Predmet.ProtuStrankaListFormatedWithAdress>
  <DomainObject.Predmet.ProtuStrankaListFormatedWithAdressOIB>
    <izvorni_sadrzaj>
      <item>Tomislav Krasnić, OIB 17589171024, Ulica Ivana Lackovića Croate 25, 10020 Odra</item>
    </izvorni_sadrzaj>
    <derivirana_varijabla naziv="DomainObject.Predmet.ProtuStrankaListFormatedWithAdressOIB_1">
      <item>Tomislav Krasnić, OIB 17589171024, Ulica Ivana Lackovića Croate 25, 10020 Odra</item>
    </derivirana_varijabla>
  </DomainObject.Predmet.ProtuStrankaListFormatedWithAdressOIB>
  <DomainObject.Predmet.ProtuStrankaListNazivFormated>
    <izvorni_sadrzaj>
      <item>Tomislav Krasnić</item>
    </izvorni_sadrzaj>
    <derivirana_varijabla naziv="DomainObject.Predmet.ProtuStrankaListNazivFormated_1">
      <item>Tomislav Krasnić</item>
    </derivirana_varijabla>
  </DomainObject.Predmet.ProtuStrankaListNazivFormated>
  <DomainObject.Predmet.ProtuStrankaListNazivFormatedOIB>
    <izvorni_sadrzaj>
      <item>Tomislav Krasnić, OIB 17589171024</item>
    </izvorni_sadrzaj>
    <derivirana_varijabla naziv="DomainObject.Predmet.ProtuStrankaListNazivFormatedOIB_1">
      <item>Tomislav Krasnić, OIB 17589171024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Sp-14/2016-2</izvorni_sadrzaj>
    <derivirana_varijabla naziv="DomainObject.PoslovniBrojDokumenta_1">Sp-14/2016-2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Tomislav Krasnić</izvorni_sadrzaj>
    <derivirana_varijabla naziv="DomainObject.Predmet.ProtustrankaIDrugi_1">Tomislav Krasnić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Tomislav Krasnić, OIB 17589171024, Ulica Ivana Lackovića Croate 25, 10020 Odra</izvorni_sadrzaj>
    <derivirana_varijabla naziv="DomainObject.Predmet.ProtustrankaIDrugiAdressOIB_1">Tomislav Krasnić, OIB 17589171024, Ulica Ivana Lackovića Croate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Krasnić</item>
    </izvorni_sadrzaj>
    <derivirana_varijabla naziv="DomainObject.Predmet.SudioniciListNaziv_1">
      <item>Tomislav Krasnić</item>
    </derivirana_varijabla>
    <derivirana_varijabla naziv="OstaliSudionici">
      <item>Tomislav Krasnić</item>
    </derivirana_varijabla>
  </DomainObject.Predmet.SudioniciListNaziv>
  <DomainObject.Predmet.SudioniciListAdressOIB>
    <izvorni_sadrzaj>
      <item>Tomislav Krasnić, OIB 17589171024, Ulica Ivana Lackovića Croate 25,10020 Odra</item>
    </izvorni_sadrzaj>
    <derivirana_varijabla naziv="DomainObject.Predmet.SudioniciListAdressOIB_1">
      <item>Tomislav Krasnić, OIB 17589171024, Ulica Ivana Lackovića Croate 25,10020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17589171024</item>
    </izvorni_sadrzaj>
    <derivirana_varijabla naziv="DomainObject.Predmet.SudioniciListNazivOIB_1">
      <item>, OIB 17589171024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5A1AE-F84E-4CB2-93C2-F1F988E45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2</properties:Pages>
  <properties:Words>239</properties:Words>
  <properties:Characters>1339</properties:Characters>
  <properties:Lines>44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Projekt: JSSP G-12 ICMS Upgrade-EDIPP</vt:lpstr>
      <vt:lpstr>Projekt: JSSP G-12 ICMS Upgrade-EDIPP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Nikolina Šarec</cp:lastModifiedBy>
  <dcterms:modified xmlns:xsi="http://www.w3.org/2001/XMLSchema-instance" xsi:type="dcterms:W3CDTF">2016-12-19T13:01:00Z</dcterms:modified>
  <cp:revision>17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Version" pid="5" fmtid="{D5CDD505-2E9C-101B-9397-08002B2CF9AE}">
    <vt:lpwstr>09.01_dorade1</vt:lpwstr>
  </prop:property>
  <prop:property name="Naslov" pid="6" fmtid="{D5CDD505-2E9C-101B-9397-08002B2CF9AE}">
    <vt:lpwstr>Sp-14/2016-2 / Odluka - Rješenje</vt:lpwstr>
  </prop:property>
  <prop:property name="Predlozak_id" pid="7" fmtid="{D5CDD505-2E9C-101B-9397-08002B2CF9AE}">
    <vt:lpwstr>1000000150</vt:lpwstr>
  </prop:property>
  <prop:property name="Predlozak_oznaka" pid="8" fmtid="{D5CDD505-2E9C-101B-9397-08002B2CF9AE}">
    <vt:lpwstr>OS_Ovr-001</vt:lpwstr>
  </prop:property>
  <prop:property name="Predlozak_naziv" pid="9" fmtid="{D5CDD505-2E9C-101B-9397-08002B2CF9AE}">
    <vt:lpwstr>Rješenje</vt:lpwstr>
  </prop:property>
</prop:Properties>
</file>