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7e6a" w14:paraId="a897e6a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D14A88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0D338F">
        <w:t>JAKOPANEC</w:t>
      </w:r>
      <w:r>
        <w:t xml:space="preserve"> d.o</w:t>
      </w:r>
      <w:r w:rsidR="00C77A96">
        <w:t>.o.</w:t>
      </w:r>
      <w:r>
        <w:t>,</w:t>
      </w:r>
      <w:r w:rsidR="00C77A96">
        <w:t xml:space="preserve"> </w:t>
      </w:r>
      <w:r w:rsidR="0059452B">
        <w:t>Koprivnica</w:t>
      </w:r>
      <w:r w:rsidR="00C77A96">
        <w:t xml:space="preserve">, </w:t>
      </w:r>
      <w:r w:rsidR="000D338F">
        <w:t>Miroslava Krleže 63</w:t>
      </w:r>
      <w:r>
        <w:t xml:space="preserve">, OIB: </w:t>
      </w:r>
      <w:r w:rsidR="000D338F">
        <w:t>89424110218</w:t>
      </w:r>
      <w:r w:rsidR="002B6F2C">
        <w:t xml:space="preserve">, dana </w:t>
      </w:r>
      <w:r w:rsidR="00DD6237">
        <w:t>13</w:t>
      </w:r>
      <w:r w:rsidR="002B6F2C">
        <w:t xml:space="preserve">. </w:t>
      </w:r>
      <w:r w:rsidR="00DD6237">
        <w:t>srpnja</w:t>
      </w:r>
      <w:r w:rsidR="002B6F2C">
        <w:t xml:space="preserve"> 2016.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0D338F" w:rsidRPr="000D338F">
        <w:t>JAKOPANEC d.o.o., Koprivnica, Miroslava Krleže 63, OIB: 89424110218</w:t>
      </w:r>
      <w:r w:rsidR="002B6F2C">
        <w:t xml:space="preserve">, iznosi </w:t>
      </w:r>
      <w:r w:rsidR="000D338F">
        <w:t>113.959,19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0D338F">
        <w:t>Tomislav Jakopanec</w:t>
      </w:r>
      <w:r w:rsidR="00C77A96">
        <w:t xml:space="preserve">, </w:t>
      </w:r>
      <w:r w:rsidR="000D338F">
        <w:t>Koprivnica</w:t>
      </w:r>
      <w:r w:rsidR="00C77A96">
        <w:t xml:space="preserve">, </w:t>
      </w:r>
      <w:r w:rsidR="000D338F">
        <w:t>Miklinovec 44</w:t>
      </w:r>
      <w:r>
        <w:t xml:space="preserve">, </w:t>
      </w:r>
      <w:r w:rsidR="00327E04">
        <w:t xml:space="preserve">OIB: </w:t>
      </w:r>
      <w:r w:rsidR="000D338F">
        <w:t>98239650553</w:t>
      </w:r>
      <w:r w:rsidR="00327E04">
        <w:t xml:space="preserve"> </w:t>
      </w:r>
      <w:r>
        <w:t>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DD6237" w:rsidRPr="00DD6237">
        <w:rPr>
          <w:i/>
        </w:rPr>
        <w:t>St-</w:t>
      </w:r>
      <w:r w:rsidR="000D338F">
        <w:rPr>
          <w:i/>
        </w:rPr>
        <w:t>430</w:t>
      </w:r>
      <w:r w:rsidR="00DD6237" w:rsidRPr="00DD6237">
        <w:rPr>
          <w:i/>
        </w:rPr>
        <w:t>/16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jc w:val="center"/>
        <w:outlineLvl w:val="0"/>
      </w:pPr>
      <w:r>
        <w:lastRenderedPageBreak/>
        <w:t>Obrazloženje</w:t>
      </w:r>
    </w:p>
    <w:p w:rsidRDefault="008B2E96" w:rsidP="008B2E96" w:rsidR="008B2E96">
      <w:pPr>
        <w:spacing w:after="0"/>
        <w:outlineLvl w:val="0"/>
      </w:pPr>
    </w:p>
    <w:p w:rsidRDefault="002B6F2C" w:rsidP="008B2E96" w:rsidR="008B2E96">
      <w:pPr>
        <w:spacing w:after="0"/>
        <w:jc w:val="both"/>
        <w:outlineLvl w:val="0"/>
      </w:pPr>
      <w:r>
        <w:tab/>
        <w:t xml:space="preserve">Dana </w:t>
      </w:r>
      <w:r w:rsidR="000D338F">
        <w:t>17</w:t>
      </w:r>
      <w:r>
        <w:t xml:space="preserve">. </w:t>
      </w:r>
      <w:r w:rsidR="000D338F">
        <w:t>ožujka</w:t>
      </w:r>
      <w:r>
        <w:t xml:space="preserve"> 201</w:t>
      </w:r>
      <w:r w:rsidR="00DD6237">
        <w:t>6</w:t>
      </w:r>
      <w:r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0D338F" w:rsidRPr="000D338F">
        <w:t>JAKOPANEC d.o.o., Koprivnica, Miros</w:t>
      </w:r>
      <w:r w:rsidR="000D338F">
        <w:t>lava Krleže 63</w:t>
      </w:r>
      <w:r w:rsidR="0059452B">
        <w:t xml:space="preserve">, navodeći da dužnik  na dan </w:t>
      </w:r>
      <w:r w:rsidR="000D338F">
        <w:t>15</w:t>
      </w:r>
      <w:r w:rsidR="008B2E96">
        <w:t xml:space="preserve">. </w:t>
      </w:r>
      <w:r w:rsidR="000D338F">
        <w:t>ožujka</w:t>
      </w:r>
      <w:r w:rsidR="0059452B">
        <w:t xml:space="preserve"> 2016</w:t>
      </w:r>
      <w:r w:rsidR="008B2E96">
        <w:t xml:space="preserve">. u Očevidniku redoslijeda osnova za plaćanje ima evidentirane neizvršene osnove za plaćanje u ukupnom iznosu </w:t>
      </w:r>
      <w:r w:rsidR="0059452B">
        <w:t xml:space="preserve">od </w:t>
      </w:r>
      <w:r w:rsidR="000D338F">
        <w:t>113.959,19</w:t>
      </w:r>
      <w:r w:rsidR="00C77A96" w:rsidRPr="00C77A96">
        <w:t xml:space="preserve"> </w:t>
      </w:r>
      <w:r w:rsidR="001A1451">
        <w:t>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 xml:space="preserve">U Varaždinu, </w:t>
      </w:r>
      <w:r w:rsidR="00DD6237">
        <w:t>13</w:t>
      </w:r>
      <w:r>
        <w:t xml:space="preserve">. </w:t>
      </w:r>
      <w:r w:rsidR="00DD6237">
        <w:t>srpnja</w:t>
      </w:r>
      <w:r w:rsidR="002B6F2C">
        <w:t xml:space="preserve"> 2016.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7C1" w:rsidP="00537B78" w:rsidR="00F867C1">
      <w:r>
        <w:separator/>
      </w:r>
    </w:p>
  </w:endnote>
  <w:endnote w:id="0" w:type="continuationSeparator">
    <w:p w:rsidRDefault="00F867C1" w:rsidP="00537B78" w:rsidR="00F86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A88">
          <w:t>2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7C1" w:rsidP="00537B78" w:rsidR="00F867C1">
      <w:r>
        <w:separator/>
      </w:r>
    </w:p>
  </w:footnote>
  <w:footnote w:id="0" w:type="continuationSeparator">
    <w:p w:rsidRDefault="00F867C1" w:rsidP="00537B78" w:rsidR="00F867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</w:t>
    </w:r>
    <w:r w:rsidR="000D338F">
      <w:rPr>
        <w:rStyle w:val="PozadinaSvijetloCrvena"/>
        <w:shd w:fill="auto" w:color="auto" w:val="clear"/>
      </w:rPr>
      <w:t>430</w:t>
    </w:r>
    <w:r>
      <w:rPr>
        <w:rStyle w:val="PozadinaSvijetloCrvena"/>
        <w:shd w:fill="auto" w:color="auto" w:val="clear"/>
      </w:rPr>
      <w:t>/16-</w:t>
    </w:r>
    <w:r w:rsidR="0059452B">
      <w:rPr>
        <w:rStyle w:val="PozadinaSvijetloCrvena"/>
        <w:shd w:fill="auto" w:color="auto" w:val="clear"/>
      </w:rPr>
      <w:t>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38F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C79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04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09D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C6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52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12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7FF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34B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1A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BE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09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A9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A88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23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1E2"/>
    <w:rsid w:val="00E302E0"/>
    <w:rsid w:val="00E377C2"/>
    <w:rsid w:val="00E41C9B"/>
    <w:rsid w:val="00E421F8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B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7C1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JAKOPANEC društvo s ograničenom odgovornošću za instalacije, limariju, trgovinu i usluge</izvorni_sadrzaj>
    <derivirana_varijabla naziv="DomainObject.Predmet.ProtustrankaFormated_1">  JAKOPANEC društvo s ograničenom odgovornošću za instalacije, limariju, trgovinu i usluge</derivirana_varijabla>
  </DomainObject.Predmet.ProtustrankaFormated>
  <DomainObject.Predmet.ProtustrankaFormatedOIB>
    <izvorni_sadrzaj>  JAKOPANEC društvo s ograničenom odgovornošću za instalacije, limariju, trgovinu i usluge, OIB 89424110218</izvorni_sadrzaj>
    <derivirana_varijabla naziv="DomainObject.Predmet.ProtustrankaFormatedOIB_1">  JAKOPANEC društvo s ograničenom odgovornošću za instalacije, limariju, trgovinu i usluge, OIB 89424110218</derivirana_varijabla>
  </DomainObject.Predmet.ProtustrankaFormatedOIB>
  <DomainObject.Predmet.ProtustrankaFormatedWithAdress>
    <izvorni_sadrzaj> JAKOPANEC društvo s ograničenom odgovornošću za instalacije, limariju, trgovinu i usluge, Miroslava Krleže 63, 48000 Koprivnica</izvorni_sadrzaj>
    <derivirana_varijabla naziv="DomainObject.Predmet.ProtustrankaFormatedWithAdress_1"> JAKOPANEC društvo s ograničenom odgovornošću za instalacije, limariju, trgovinu i usluge, Miroslava Krleže 63, 48000 Koprivnica</derivirana_varijabla>
  </DomainObject.Predmet.ProtustrankaFormatedWithAdress>
  <DomainObject.Predmet.ProtustrankaFormatedWithAdressOIB>
    <izvorni_sadrzaj> JAKOPANEC društvo s ograničenom odgovornošću za instalacije, limariju, trgovinu i usluge, OIB 89424110218, Miroslava Krleže 63, 48000 Koprivnica</izvorni_sadrzaj>
    <derivirana_varijabla naziv="DomainObject.Predmet.ProtustrankaFormatedWithAdressOIB_1"> JAKOPANEC društvo s ograničenom odgovornošću za instalacije, limariju, trgovinu i usluge, OIB 89424110218, Miroslava Krleže 63, 48000 Koprivnica</derivirana_varijabla>
  </DomainObject.Predmet.ProtustrankaFormatedWithAdressOIB>
  <DomainObject.Predmet.ProtustrankaWithAdress>
    <izvorni_sadrzaj>JAKOPANEC društvo s ograničenom odgovornošću za instalacije, limariju, trgovinu i usluge Miroslava Krleže 63, 48000 Koprivnica</izvorni_sadrzaj>
    <derivirana_varijabla naziv="DomainObject.Predmet.ProtustrankaWithAdress_1">JAKOPANEC društvo s ograničenom odgovornošću za instalacije, limariju, trgovinu i usluge Miroslava Krleže 63, 48000 Koprivnica</derivirana_varijabla>
  </DomainObject.Predmet.ProtustrankaWithAdress>
  <DomainObject.Predmet.ProtustrankaWithAdressOIB>
    <izvorni_sadrzaj>JAKOPANEC društvo s ograničenom odgovornošću za instalacije, limariju, trgovinu i usluge, OIB 89424110218, Miroslava Krleže 63, 48000 Koprivnica</izvorni_sadrzaj>
    <derivirana_varijabla naziv="DomainObject.Predmet.ProtustrankaWithAdressOIB_1">JAKOPANEC društvo s ograničenom odgovornošću za instalacije, limariju, trgovinu i usluge, OIB 89424110218, Miroslava Krleže 63, 48000 Koprivnica</derivirana_varijabla>
  </DomainObject.Predmet.ProtustrankaWithAdressOIB>
  <DomainObject.Predmet.ProtustrankaNazivFormated>
    <izvorni_sadrzaj>JAKOPANEC društvo s ograničenom odgovornošću za instalacije, limariju, trgovinu i usluge</izvorni_sadrzaj>
    <derivirana_varijabla naziv="DomainObject.Predmet.ProtustrankaNazivFormated_1">JAKOPANEC društvo s ograničenom odgovornošću za instalacije, limariju, trgovinu i usluge</derivirana_varijabla>
  </DomainObject.Predmet.ProtustrankaNazivFormated>
  <DomainObject.Predmet.ProtustrankaNazivFormatedOIB>
    <izvorni_sadrzaj>JAKOPANEC društvo s ograničenom odgovornošću za instalacije, limariju, trgovinu i usluge, OIB 89424110218</izvorni_sadrzaj>
    <derivirana_varijabla naziv="DomainObject.Predmet.ProtustrankaNazivFormatedOIB_1">JAKOPANEC društvo s ograničenom odgovornošću za instalacije, limariju, trgovinu i usluge, OIB 89424110218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113959.19</izvorni_sadrzaj>
    <derivirana_varijabla naziv="DomainObject.Predmet.TrenutnaVrijednost_1">113959.19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JAKOPANEC društvo s ograničenom odgovornošću za instalacije, limariju, trgovinu i usluge</item>
    </izvorni_sadrzaj>
    <derivirana_varijabla naziv="DomainObject.Predmet.ProtuStrankaListFormated_1">
      <item>JAKOPANEC društvo s ograničenom odgovornošću za instalacije, limariju, trgovinu i usluge</item>
    </derivirana_varijabla>
  </DomainObject.Predmet.ProtuStrankaListFormated>
  <DomainObject.Predmet.ProtuStrankaListFormatedOIB>
    <izvorni_sadrzaj>
      <item>JAKOPANEC društvo s ograničenom odgovornošću za instalacije, limariju, trgovinu i usluge, OIB 89424110218</item>
    </izvorni_sadrzaj>
    <derivirana_varijabla naziv="DomainObject.Predmet.ProtuStrankaListFormatedOIB_1">
      <item>JAKOPANEC društvo s ograničenom odgovornošću za instalacije, limariju, trgovinu i usluge, OIB 89424110218</item>
    </derivirana_varijabla>
  </DomainObject.Predmet.ProtuStrankaListFormatedOIB>
  <DomainObject.Predmet.ProtuStrankaListFormatedWithAdress>
    <izvorni_sadrzaj>
      <item>JAKOPANEC društvo s ograničenom odgovornošću za instalacije, limariju, trgovinu i usluge, Miroslava Krleže 63, 48000 Koprivnica</item>
    </izvorni_sadrzaj>
    <derivirana_varijabla naziv="DomainObject.Predmet.ProtuStrankaListFormatedWithAdress_1">
      <item>JAKOPANEC društvo s ograničenom odgovornošću za instalacije, limariju, trgovinu i usluge, Miroslava Krleže 63, 48000 Koprivnica</item>
    </derivirana_varijabla>
  </DomainObject.Predmet.ProtuStrankaListFormatedWithAdress>
  <DomainObject.Predmet.ProtuStrankaListFormatedWithAdressOIB>
    <izvorni_sadrzaj>
      <item>JAKOPANEC društvo s ograničenom odgovornošću za instalacije, limariju, trgovinu i usluge, OIB 89424110218, Miroslava Krleže 63, 48000 Koprivnica</item>
    </izvorni_sadrzaj>
    <derivirana_varijabla naziv="DomainObject.Predmet.ProtuStrankaListFormatedWithAdressOIB_1">
      <item>JAKOPANEC društvo s ograničenom odgovornošću za instalacije, limariju, trgovinu i usluge, OIB 89424110218, Miroslava Krleže 63, 48000 Koprivnica</item>
    </derivirana_varijabla>
  </DomainObject.Predmet.ProtuStrankaListFormatedWithAdressOIB>
  <DomainObject.Predmet.ProtuStrankaListNazivFormated>
    <izvorni_sadrzaj>
      <item>JAKOPANEC društvo s ograničenom odgovornošću za instalacije, limariju, trgovinu i usluge</item>
    </izvorni_sadrzaj>
    <derivirana_varijabla naziv="DomainObject.Predmet.ProtuStrankaListNazivFormated_1">
      <item>JAKOPANEC društvo s ograničenom odgovornošću za instalacije, limariju, trgovinu i usluge</item>
    </derivirana_varijabla>
  </DomainObject.Predmet.ProtuStrankaListNazivFormated>
  <DomainObject.Predmet.ProtuStrankaListNazivFormatedOIB>
    <izvorni_sadrzaj>
      <item>JAKOPANEC društvo s ograničenom odgovornošću za instalacije, limariju, trgovinu i usluge, OIB 89424110218</item>
    </izvorni_sadrzaj>
    <derivirana_varijabla naziv="DomainObject.Predmet.ProtuStrankaListNazivFormatedOIB_1">
      <item>JAKOPANEC društvo s ograničenom odgovornošću za instalacije, limariju, trgovinu i usluge, OIB 89424110218</item>
    </derivirana_varijabla>
  </DomainObject.Predmet.ProtuStrankaListNazivFormatedOIB>
  <DomainObject.Predmet.OstaliListFormated>
    <izvorni_sadrzaj>
      <item>Sudski registar</item>
      <item>Tomislav Jakopanec</item>
    </izvorni_sadrzaj>
    <derivirana_varijabla naziv="DomainObject.Predmet.OstaliListFormated_1">
      <item>Sudski registar</item>
      <item>Tomislav Jakopanec</item>
    </derivirana_varijabla>
  </DomainObject.Predmet.OstaliListFormated>
  <DomainObject.Predmet.OstaliListFormatedOIB>
    <izvorni_sadrzaj>
      <item>Sudski registar</item>
      <item>Tomislav Jakopanec, OIB 98239650553</item>
    </izvorni_sadrzaj>
    <derivirana_varijabla naziv="DomainObject.Predmet.OstaliListFormatedOIB_1">
      <item>Sudski registar</item>
      <item>Tomislav Jakopanec, OIB 98239650553</item>
    </derivirana_varijabla>
  </DomainObject.Predmet.OstaliListFormatedOIB>
  <DomainObject.Predmet.OstaliListFormatedWithAdress>
    <izvorni_sadrzaj>
      <item>Sudski registar</item>
      <item>Tomislav Jakopanec, Miklinovec 44, 48000 Koprivnica</item>
    </izvorni_sadrzaj>
    <derivirana_varijabla naziv="DomainObject.Predmet.OstaliListFormatedWithAdress_1">
      <item>Sudski registar</item>
      <item>Tomislav Jakopanec, Miklinovec 44, 48000 Koprivnica</item>
    </derivirana_varijabla>
  </DomainObject.Predmet.OstaliListFormatedWithAdress>
  <DomainObject.Predmet.OstaliListFormatedWithAdressOIB>
    <izvorni_sadrzaj>
      <item>Sudski registar</item>
      <item>Tomislav Jakopanec, OIB 98239650553, Miklinovec 44, 48000 Koprivnica</item>
    </izvorni_sadrzaj>
    <derivirana_varijabla naziv="DomainObject.Predmet.OstaliListFormatedWithAdressOIB_1">
      <item>Sudski registar</item>
      <item>Tomislav Jakopanec, OIB 98239650553, Miklinovec 44, 48000 Koprivnica</item>
    </derivirana_varijabla>
  </DomainObject.Predmet.OstaliListFormatedWithAdressOIB>
  <DomainObject.Predmet.OstaliListNazivFormated>
    <izvorni_sadrzaj>
      <item>Sudski registar</item>
      <item>Tomislav Jakopanec</item>
    </izvorni_sadrzaj>
    <derivirana_varijabla naziv="DomainObject.Predmet.OstaliListNazivFormated_1">
      <item>Sudski registar</item>
      <item>Tomislav Jakopanec</item>
    </derivirana_varijabla>
  </DomainObject.Predmet.OstaliListNazivFormated>
  <DomainObject.Predmet.OstaliListNazivFormatedOIB>
    <izvorni_sadrzaj>
      <item>Sudski registar</item>
      <item>Tomislav Jakopanec, OIB 98239650553</item>
    </izvorni_sadrzaj>
    <derivirana_varijabla naziv="DomainObject.Predmet.OstaliListNazivFormatedOIB_1">
      <item>Sudski registar</item>
      <item>Tomislav Jakopanec, OIB 98239650553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JAKOPANEC društvo s ograničenom odgovornošću za instalacije, limariju, trgovinu i usluge</izvorni_sadrzaj>
    <derivirana_varijabla naziv="DomainObject.Predmet.ProtustrankaIDrugi_1">JAKOPANEC društvo s ograničenom odgovornošću za instalacije, limariju,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JAKOPANEC društvo s ograničenom odgovornošću za instalacije, limariju, trgovinu i usluge, OIB 89424110218, Miroslava Krleže 63, 48000 Koprivnica</izvorni_sadrzaj>
    <derivirana_varijabla naziv="DomainObject.Predmet.ProtustrankaIDrugiAdressOIB_1">JAKOPANEC društvo s ograničenom odgovornošću za instalacije, limariju, trgovinu i usluge, OIB 89424110218, Miroslava Krleže 63,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JAKOPANEC društvo s ograničenom odgovornošću za instalacije, limariju, trgovinu i usluge</item>
      <item>Sudski registar</item>
      <item>Tomislav Jakopanec</item>
    </izvorni_sadrzaj>
    <derivirana_varijabla naziv="DomainObject.Predmet.SudioniciListNaziv_1">
      <item>Financijska agencija</item>
      <item>JAKOPANEC društvo s ograničenom odgovornošću za instalacije, limariju, trgovinu i usluge</item>
      <item>Sudski registar</item>
      <item>Tomislav Jakopanec</item>
    </derivirana_varijabla>
  </DomainObject.Predmet.SudioniciListNaziv>
  <DomainObject.Predmet.SudioniciListAdressOIB>
    <izvorni_sadrzaj>
      <item>Financijska agencija, OIB 85821130368, A. Cesarca 2,42000 Varaždin</item>
      <item>JAKOPANEC društvo s ograničenom odgovornošću za instalacije, limariju, trgovinu i usluge, OIB 89424110218, Miroslava Krleže 63,48000 Koprivnica</item>
      <item>Sudski registar</item>
      <item>Tomislav Jakopanec, OIB 98239650553, Miklinovec 44,48000 Koprivnica</item>
    </izvorni_sadrzaj>
    <derivirana_varijabla naziv="DomainObject.Predmet.SudioniciListAdressOIB_1">
      <item>Financijska agencija, OIB 85821130368, A. Cesarca 2,42000 Varaždin</item>
      <item>JAKOPANEC društvo s ograničenom odgovornošću za instalacije, limariju, trgovinu i usluge, OIB 89424110218, Miroslava Krleže 63,48000 Koprivnica</item>
      <item>Sudski registar</item>
      <item>Tomislav Jakopanec, OIB 98239650553, Miklinovec 44,48000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3AF47-F2C5-4380-9FE9-B812C19C8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475</properties:Words>
  <properties:Characters>2566</properties:Characters>
  <properties:Lines>70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2016-07-13T11:35:00Z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cp:lastPrinted>2016-07-13T11:40:00Z</cp:lastPrinted>
  <dcterms:modified xmlns:xsi="http://www.w3.org/2001/XMLSchema-instance" xsi:type="dcterms:W3CDTF">2016-07-13T11:41:00Z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