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b442" w14:paraId="e1cb442" w:rsidRDefault="00492404" w:rsidP="00E6227C" w:rsidR="00167869">
      <w:pPr>
        <w:jc w:val="right"/>
        <w15:collapsed w:val="false"/>
      </w:pPr>
      <w:bookmarkStart w:name="_GoBack" w:id="0"/>
      <w:bookmarkEnd w:id="0"/>
      <w:r>
        <w:t xml:space="preserve"> </w:t>
      </w:r>
      <w:r w:rsidR="00167869">
        <w:t>6 St-75/13-106</w:t>
      </w:r>
    </w:p>
    <w:p w:rsidRDefault="00167869" w:rsidP="00167869" w:rsidR="00167869">
      <w:r>
        <w:rPr>
          <w:rStyle w:val="Naglaeno"/>
        </w:rPr>
        <w:t xml:space="preserve">             </w:t>
      </w:r>
      <w:r w:rsidR="00F65C81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7869" w:rsidP="00167869" w:rsidR="00167869"/>
    <w:p w:rsidRDefault="00167869" w:rsidP="00167869" w:rsidR="0016786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67869" w:rsidP="00167869" w:rsidR="001678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67869" w:rsidP="00E6227C" w:rsidR="00167869">
      <w:pPr>
        <w:rPr>
          <w:b/>
          <w:bCs/>
        </w:rPr>
      </w:pPr>
    </w:p>
    <w:p w:rsidRDefault="00167869" w:rsidP="00167869" w:rsidR="00167869">
      <w:pPr>
        <w:jc w:val="center"/>
      </w:pPr>
      <w:r>
        <w:t>REPUBLIKA HRVATSKA</w:t>
      </w:r>
    </w:p>
    <w:p w:rsidRDefault="00167869" w:rsidP="00167869" w:rsidR="00167869">
      <w:pPr>
        <w:jc w:val="center"/>
      </w:pPr>
    </w:p>
    <w:p w:rsidRDefault="00167869" w:rsidP="00167869" w:rsidR="00167869">
      <w:pPr>
        <w:jc w:val="center"/>
        <w:rPr>
          <w:bCs/>
        </w:rPr>
      </w:pPr>
      <w:r>
        <w:rPr>
          <w:bCs/>
        </w:rPr>
        <w:t>R J E Š E N J E</w:t>
      </w:r>
    </w:p>
    <w:p w:rsidRDefault="00167869" w:rsidP="00E6227C" w:rsidR="00167869">
      <w:pPr>
        <w:rPr>
          <w:b/>
          <w:bCs/>
        </w:rPr>
      </w:pPr>
    </w:p>
    <w:p w:rsidRDefault="00E6227C" w:rsidP="00E6227C" w:rsidR="00E6227C">
      <w:pPr>
        <w:rPr>
          <w:b/>
          <w:bCs/>
        </w:rPr>
      </w:pPr>
    </w:p>
    <w:p w:rsidRDefault="00167869" w:rsidP="00E6227C" w:rsidR="00B125BF">
      <w:pPr>
        <w:jc w:val="both"/>
      </w:pPr>
      <w:r>
        <w:tab/>
        <w:t xml:space="preserve">Trgovački sud u Osijeku, stečajnoj sutkinji Nadi Roso, u stečajnom postupku nad dužnikom: </w:t>
      </w:r>
      <w:r>
        <w:rPr>
          <w:b/>
        </w:rPr>
        <w:t>ANDRIJANIĆ EXPORT-IMPORT d.o.o. "u stečaju" Vukovar, Vladimira Nazora 14, OIB 94252837157, MBS: 030044931</w:t>
      </w:r>
      <w:r>
        <w:rPr>
          <w:b/>
          <w:bCs/>
        </w:rPr>
        <w:t>,</w:t>
      </w:r>
      <w:r>
        <w:t xml:space="preserve"> dana 23. rujna 2016. g.,</w:t>
      </w:r>
    </w:p>
    <w:p w:rsidRDefault="00492404" w:rsidP="002E5574" w:rsidR="00492404">
      <w:pPr>
        <w:jc w:val="both"/>
      </w:pPr>
    </w:p>
    <w:p w:rsidRDefault="00E6227C" w:rsidP="002E5574" w:rsidR="00E6227C">
      <w:pPr>
        <w:jc w:val="both"/>
      </w:pPr>
    </w:p>
    <w:p w:rsidRDefault="002E5574" w:rsidP="00E6227C" w:rsidR="002E5574">
      <w:pPr>
        <w:jc w:val="center"/>
      </w:pPr>
      <w:r w:rsidRPr="00167869">
        <w:t>r i j e š i o  j e :</w:t>
      </w:r>
    </w:p>
    <w:p w:rsidRDefault="002E5574" w:rsidP="002E5574" w:rsidR="002E5574">
      <w:pPr>
        <w:jc w:val="both"/>
      </w:pPr>
    </w:p>
    <w:p w:rsidRDefault="00E6227C" w:rsidP="002E5574" w:rsidR="00E6227C">
      <w:pPr>
        <w:jc w:val="both"/>
      </w:pPr>
    </w:p>
    <w:p w:rsidRDefault="00492404" w:rsidP="00A04D86" w:rsidR="00A04D86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167869">
        <w:t>ročište za diobu kupovnine</w:t>
      </w:r>
      <w:r w:rsidR="00A04D86">
        <w:t xml:space="preserve"> zakazano za </w:t>
      </w:r>
      <w:r w:rsidR="00167869">
        <w:t xml:space="preserve">27. rujan 2016. g. u </w:t>
      </w:r>
      <w:r w:rsidR="00A04D86">
        <w:t xml:space="preserve"> 1</w:t>
      </w:r>
      <w:r w:rsidR="00167869">
        <w:t>1,30</w:t>
      </w:r>
      <w:r w:rsidR="00A04D86">
        <w:t xml:space="preserve"> sati a slijedeće </w:t>
      </w:r>
      <w:r w:rsidR="00167869">
        <w:t>ročište za diobu kupovnine</w:t>
      </w:r>
      <w:r w:rsidR="00A04D86">
        <w:t xml:space="preserve"> zakazuje se za </w:t>
      </w:r>
      <w:r w:rsidR="00E6227C" w:rsidRPr="00E6227C">
        <w:rPr>
          <w:b/>
        </w:rPr>
        <w:t>20. listopad 2016. g. u 10,30 sati</w:t>
      </w:r>
      <w:r w:rsidR="00E6227C">
        <w:t>.</w:t>
      </w:r>
    </w:p>
    <w:p w:rsidRDefault="00A04D86" w:rsidP="00A04D86" w:rsidR="00A04D86">
      <w:pPr>
        <w:ind w:firstLine="709"/>
        <w:jc w:val="both"/>
      </w:pPr>
    </w:p>
    <w:p w:rsidRDefault="00E6227C" w:rsidP="00E6227C" w:rsidR="002E5574">
      <w:pPr>
        <w:ind w:firstLine="709"/>
        <w:jc w:val="center"/>
      </w:pPr>
      <w:r>
        <w:t>Obrazloženje</w:t>
      </w:r>
    </w:p>
    <w:p w:rsidRDefault="00E6227C" w:rsidP="00E6227C" w:rsidR="00E6227C">
      <w:pPr>
        <w:ind w:firstLine="709"/>
        <w:jc w:val="center"/>
      </w:pPr>
    </w:p>
    <w:p w:rsidRDefault="00E6227C" w:rsidP="00E6227C" w:rsidR="00E6227C">
      <w:pPr>
        <w:ind w:firstLine="709"/>
        <w:jc w:val="both"/>
      </w:pPr>
      <w:r>
        <w:tab/>
        <w:t>Podneskom od 22. rujna 2016. g. razlučni vjerovnik H-Abduco d.o.o. Zagreb predložio je odgodu ročišta za diobu kupovnine zakazanu za dan 27. rujna 2016. g. u 11,30 sati navodeći da je dana 22. rujna 2016. g. zaprimio obimnu dokumentaciju od stečajnog upravitelja – nekoliko stotina stranica, koja se odnosi na troškove unovčenja koje predlažu da se odbiju od kupovnine, slijedom čega je razlučnom vjerovniku potrebito određeno vrijeme da bi mogao proučiti i pregledati primljenu dokumentaciju. Ujedno navodi da je kontaktirao i stečajnog upravitelja g. Panjakovića koji se s prijedlogom odgode suglasi.</w:t>
      </w:r>
    </w:p>
    <w:p w:rsidRDefault="00F65C81" w:rsidP="00E6227C" w:rsidR="00F65C81">
      <w:pPr>
        <w:ind w:firstLine="709"/>
        <w:jc w:val="both"/>
      </w:pPr>
    </w:p>
    <w:p w:rsidRDefault="00E6227C" w:rsidP="00E6227C" w:rsidR="00E6227C">
      <w:pPr>
        <w:ind w:firstLine="708"/>
        <w:jc w:val="both"/>
      </w:pPr>
      <w:r>
        <w:tab/>
        <w:t xml:space="preserve">Slijedom navedeno valjalo je sukladno čl. 116 Zakona o parničnom postupku („Narodne novine“ broj 53/91, 91/92, 112/99, 88/01, 117/03, 84/08, 123/08 , 57/11, 148/11, 25/13 i 89/14) u vezi s čl. 6 </w:t>
      </w:r>
      <w:r w:rsidRPr="00E6227C">
        <w:t>Stečajnog zakona („Narodne novine“ broj 44/96, 29/99, 129/00, 123/03, 197/03  187/04, 82/06,  116/10, 25/12, 133/12, 45/13 i 71/15  u daljnjem tekstu SZ)</w:t>
      </w:r>
      <w:r>
        <w:t>.</w:t>
      </w:r>
    </w:p>
    <w:p w:rsidRDefault="002E5574" w:rsidP="002E5574" w:rsidR="002E5574" w:rsidRPr="00B125BF">
      <w:pPr>
        <w:jc w:val="both"/>
        <w:rPr>
          <w:b/>
        </w:rPr>
      </w:pPr>
    </w:p>
    <w:p w:rsidRDefault="002E5574" w:rsidP="00E77B23" w:rsidR="002E5574" w:rsidRPr="00167869">
      <w:pPr>
        <w:jc w:val="center"/>
      </w:pPr>
      <w:r w:rsidRPr="00167869">
        <w:t xml:space="preserve">U Osijeku </w:t>
      </w:r>
      <w:r w:rsidR="00167869" w:rsidRPr="00167869">
        <w:t>23. rujna</w:t>
      </w:r>
      <w:r w:rsidR="00D94D49" w:rsidRPr="00167869">
        <w:t xml:space="preserve"> 2016.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E77B23" w:rsidR="00E77B23">
      <w:pPr>
        <w:ind w:hanging="720" w:left="720"/>
        <w:jc w:val="both"/>
      </w:pPr>
    </w:p>
    <w:p w:rsidRDefault="00E77B23" w:rsidP="00E77B23" w:rsidR="00E77B23">
      <w:pPr>
        <w:ind w:hanging="720" w:left="720"/>
        <w:jc w:val="both"/>
      </w:pPr>
    </w:p>
    <w:p w:rsidRDefault="00E6227C" w:rsidP="00E77B23" w:rsidR="00E6227C">
      <w:pPr>
        <w:ind w:hanging="720" w:left="720"/>
        <w:jc w:val="both"/>
      </w:pPr>
    </w:p>
    <w:p w:rsidRDefault="00E6227C" w:rsidP="00E77B23" w:rsidR="00E6227C">
      <w:pPr>
        <w:ind w:hanging="720" w:left="720"/>
        <w:jc w:val="both"/>
      </w:pPr>
    </w:p>
    <w:p w:rsidRDefault="00E6227C" w:rsidP="00E77B23" w:rsidR="00E6227C">
      <w:pPr>
        <w:ind w:hanging="720" w:left="720"/>
        <w:jc w:val="both"/>
      </w:pPr>
    </w:p>
    <w:p w:rsidRDefault="00E6227C" w:rsidP="00E77B23" w:rsidR="00E6227C">
      <w:pPr>
        <w:ind w:hanging="720" w:left="720"/>
        <w:jc w:val="both"/>
      </w:pPr>
    </w:p>
    <w:p w:rsidRDefault="00E6227C" w:rsidP="00E77B23" w:rsidR="00E6227C">
      <w:pPr>
        <w:ind w:hanging="720" w:left="720"/>
        <w:jc w:val="both"/>
      </w:pPr>
    </w:p>
    <w:p w:rsidRDefault="00D94D49" w:rsidP="00D94D49" w:rsidR="00D94D49">
      <w:pPr>
        <w:jc w:val="both"/>
      </w:pPr>
      <w:r>
        <w:t>DNA</w:t>
      </w:r>
    </w:p>
    <w:p w:rsidRDefault="00A04D86" w:rsidP="00167869" w:rsidR="00A04D86">
      <w:pPr>
        <w:pStyle w:val="Tijeloteksta"/>
        <w:numPr>
          <w:ilvl w:val="0"/>
          <w:numId w:val="21"/>
        </w:numPr>
        <w:spacing w:after="0"/>
      </w:pPr>
      <w:r>
        <w:t xml:space="preserve">St. upravitelj </w:t>
      </w:r>
      <w:r w:rsidR="00167869">
        <w:t>Krešimir Panjaković</w:t>
      </w:r>
    </w:p>
    <w:p w:rsidRDefault="00A04D86" w:rsidP="00A04D86" w:rsidR="00A04D86">
      <w:pPr>
        <w:pStyle w:val="Tijeloteksta"/>
        <w:numPr>
          <w:ilvl w:val="0"/>
          <w:numId w:val="21"/>
        </w:numPr>
        <w:spacing w:after="0"/>
      </w:pPr>
      <w:r>
        <w:t xml:space="preserve">ŽDO </w:t>
      </w:r>
      <w:r w:rsidR="00167869">
        <w:t>Vukovar</w:t>
      </w:r>
    </w:p>
    <w:p w:rsidRDefault="00E6227C" w:rsidP="00A04D86" w:rsidR="00E6227C">
      <w:pPr>
        <w:pStyle w:val="Tijeloteksta"/>
        <w:numPr>
          <w:ilvl w:val="0"/>
          <w:numId w:val="21"/>
        </w:numPr>
        <w:spacing w:after="0"/>
      </w:pPr>
      <w:r>
        <w:t>Hypo Alpe Adria Bank d.d. Zagreb, Slavonske avenije 6</w:t>
      </w:r>
    </w:p>
    <w:p w:rsidRDefault="00E6227C" w:rsidP="00A04D86" w:rsidR="00E6227C">
      <w:pPr>
        <w:pStyle w:val="Tijeloteksta"/>
        <w:numPr>
          <w:ilvl w:val="0"/>
          <w:numId w:val="21"/>
        </w:numPr>
        <w:spacing w:after="0"/>
      </w:pPr>
      <w:r>
        <w:t>H-Abduco d.o.o. Zagreb, Slavonske avenije 6a</w:t>
      </w:r>
    </w:p>
    <w:p w:rsidRDefault="00A04D86" w:rsidP="00A04D86" w:rsidR="00A04D86">
      <w:pPr>
        <w:pStyle w:val="Tijeloteksta"/>
        <w:numPr>
          <w:ilvl w:val="0"/>
          <w:numId w:val="21"/>
        </w:numPr>
        <w:spacing w:after="0"/>
      </w:pPr>
      <w:r>
        <w:t>e-oglasna ploča</w:t>
      </w:r>
    </w:p>
    <w:p w:rsidRDefault="00A04D86" w:rsidP="00A04D86" w:rsidR="00A04D86">
      <w:pPr>
        <w:pStyle w:val="Tijeloteksta"/>
        <w:numPr>
          <w:ilvl w:val="0"/>
          <w:numId w:val="21"/>
        </w:numPr>
        <w:spacing w:after="0"/>
      </w:pPr>
      <w:r>
        <w:t>R-</w:t>
      </w:r>
      <w:r w:rsidR="00E6227C">
        <w:t>20.10.</w:t>
      </w:r>
    </w:p>
    <w:p w:rsidRDefault="00676E86" w:rsidP="00A04D86" w:rsidR="00676E86">
      <w:pPr>
        <w:jc w:val="both"/>
      </w:pP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1C46D9" w:rsidP="001C46D9" w:rsidR="001C46D9">
      <w:pPr>
        <w:jc w:val="both"/>
      </w:pPr>
    </w:p>
    <w:p w:rsidRDefault="00D94D49" w:rsidP="00D94D49" w:rsidR="001C46D9" w:rsidRPr="00EF33B5">
      <w:pPr>
        <w:jc w:val="both"/>
      </w:pPr>
      <w:r>
        <w:t xml:space="preserve">                                                                                                       </w:t>
      </w:r>
      <w:r w:rsidR="001C46D9" w:rsidRPr="00EF33B5">
        <w:t xml:space="preserve"> </w:t>
      </w:r>
      <w:r>
        <w:t>STEČAJNA SUTKINJA</w:t>
      </w:r>
      <w:r w:rsidR="001C46D9" w:rsidRPr="00EF33B5">
        <w:t xml:space="preserve"> v.r.</w:t>
      </w:r>
    </w:p>
    <w:p w:rsidRDefault="00D94D49" w:rsidP="00D94D49" w:rsidR="001C46D9" w:rsidRPr="00EF33B5">
      <w:pPr>
        <w:ind w:firstLine="708" w:left="5664"/>
        <w:jc w:val="both"/>
      </w:pPr>
      <w:r>
        <w:t xml:space="preserve">       </w:t>
      </w:r>
      <w:r w:rsidR="001C46D9" w:rsidRPr="00EF33B5">
        <w:t xml:space="preserve">   Nada Roso</w:t>
      </w:r>
    </w:p>
    <w:p w:rsidRDefault="001C46D9" w:rsidP="001C46D9" w:rsidR="001C46D9" w:rsidRPr="00EF33B5">
      <w:pPr>
        <w:jc w:val="both"/>
      </w:pPr>
    </w:p>
    <w:p w:rsidRDefault="001C46D9" w:rsidP="001C46D9" w:rsidR="001C46D9" w:rsidRPr="00EF33B5">
      <w:pPr>
        <w:jc w:val="both"/>
      </w:pPr>
    </w:p>
    <w:p w:rsidRDefault="001C46D9" w:rsidP="001C46D9" w:rsidR="001C46D9">
      <w:pPr>
        <w:jc w:val="both"/>
      </w:pPr>
      <w:r>
        <w:t>POUKA O PRAVNOM LIJEKU:</w:t>
      </w:r>
    </w:p>
    <w:p w:rsidRDefault="001C46D9" w:rsidP="001C46D9" w:rsidR="001C46D9">
      <w:pPr>
        <w:jc w:val="both"/>
      </w:pPr>
      <w:r>
        <w:t>Protiv ovog rješenja nije dopuštena žalba čl. (278 st. 2 ZPP-a).</w:t>
      </w:r>
    </w:p>
    <w:p w:rsidRDefault="001C46D9" w:rsidP="001C46D9" w:rsidR="001C46D9" w:rsidRPr="00EF33B5">
      <w:pPr>
        <w:jc w:val="both"/>
      </w:pPr>
    </w:p>
    <w:p w:rsidRDefault="001C46D9" w:rsidP="001C46D9" w:rsidR="001C46D9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otpravka</w:t>
      </w:r>
    </w:p>
    <w:p w:rsidRDefault="001C46D9" w:rsidP="001C46D9" w:rsidR="001C46D9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1C46D9" w:rsidP="001C46D9" w:rsidR="001C46D9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1C46D9" w:rsidP="001C46D9" w:rsidR="001C46D9" w:rsidRPr="00EF33B5"/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7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8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67869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415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CF7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650C6"/>
    <w:rsid w:val="00A65DE8"/>
    <w:rsid w:val="00A66A2C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227C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5C8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44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44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4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4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4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44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44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4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4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4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280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2013.</izvorni_sadrzaj>
    <derivirana_varijabla naziv="DomainObject.Predmet.DatumOsnivanja_1">19.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St-75/2013</izvorni_sadrzaj>
    <derivirana_varijabla naziv="DomainObject.Predmet.OznakaBroj_1">St-75/2013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ANDRIJANIĆ Export-import društvo s ograničenom odgovornošću za promet roba i usluga</izvorni_sadrzaj>
    <derivirana_varijabla naziv="DomainObject.Predmet.ProtustrankaFormated_1">  ANDRIJANIĆ Export-import društvo s ograničenom odgovornošću za promet roba i usluga</derivirana_varijabla>
  </DomainObject.Predmet.ProtustrankaFormated>
  <DomainObject.Predmet.ProtustrankaFormatedOIB>
    <izvorni_sadrzaj>  ANDRIJANIĆ Export-import društvo s ograničenom odgovornošću za promet roba i usluga, OIB 94252837157</izvorni_sadrzaj>
    <derivirana_varijabla naziv="DomainObject.Predmet.ProtustrankaFormatedOIB_1">  ANDRIJANIĆ Export-import društvo s ograničenom odgovornošću za promet roba i usluga, OIB 94252837157</derivirana_varijabla>
  </DomainObject.Predmet.ProtustrankaFormatedOIB>
  <DomainObject.Predmet.ProtustrankaFormatedWithAdress>
    <izvorni_sadrzaj> ANDRIJANIĆ Export-import društvo s ograničenom odgovornošću za promet roba i usluga, Vladimira Nazora 14, Vukovar</izvorni_sadrzaj>
    <derivirana_varijabla naziv="DomainObject.Predmet.ProtustrankaFormatedWithAdress_1"> ANDRIJANIĆ Export-import društvo s ograničenom odgovornošću za promet roba i usluga, Vladimira Nazora 14, Vukovar</derivirana_varijabla>
  </DomainObject.Predmet.ProtustrankaFormatedWithAdress>
  <DomainObject.Predmet.ProtustrankaFormatedWithAdressOIB>
    <izvorni_sadrzaj> ANDRIJANIĆ Export-import društvo s ograničenom odgovornošću za promet roba i usluga, OIB 94252837157, Vladimira Nazora 14, Vukovar</izvorni_sadrzaj>
    <derivirana_varijabla naziv="DomainObject.Predmet.ProtustrankaFormatedWithAdressOIB_1"> ANDRIJANIĆ Export-import društvo s ograničenom odgovornošću za promet roba i usluga, OIB 94252837157, Vladimira Nazora 14, Vukovar</derivirana_varijabla>
  </DomainObject.Predmet.ProtustrankaFormatedWithAdressOIB>
  <DomainObject.Predmet.ProtustrankaWithAdress>
    <izvorni_sadrzaj>ANDRIJANIĆ Export-import društvo s ograničenom odgovornošću za promet roba i usluga Vladimira Nazora 14, Vukovar</izvorni_sadrzaj>
    <derivirana_varijabla naziv="DomainObject.Predmet.ProtustrankaWithAdress_1">ANDRIJANIĆ Export-import društvo s ograničenom odgovornošću za promet roba i usluga Vladimira Nazora 14, Vukovar</derivirana_varijabla>
  </DomainObject.Predmet.ProtustrankaWithAdress>
  <DomainObject.Predmet.ProtustrankaWithAdressOIB>
    <izvorni_sadrzaj>ANDRIJANIĆ Export-import društvo s ograničenom odgovornošću za promet roba i usluga, OIB 94252837157, Vladimira Nazora 14, Vukovar</izvorni_sadrzaj>
    <derivirana_varijabla naziv="DomainObject.Predmet.ProtustrankaWithAdressOIB_1">ANDRIJANIĆ Export-import društvo s ograničenom odgovornošću za promet roba i usluga, OIB 94252837157, Vladimira Nazora 14, Vukovar</derivirana_varijabla>
  </DomainObject.Predmet.ProtustrankaWithAdressOIB>
  <DomainObject.Predmet.ProtustrankaNazivFormated>
    <izvorni_sadrzaj>ANDRIJANIĆ Export-import društvo s ograničenom odgovornošću za promet roba i usluga</izvorni_sadrzaj>
    <derivirana_varijabla naziv="DomainObject.Predmet.ProtustrankaNazivFormated_1">ANDRIJANIĆ Export-import društvo s ograničenom odgovornošću za promet roba i usluga</derivirana_varijabla>
  </DomainObject.Predmet.ProtustrankaNazivFormated>
  <DomainObject.Predmet.ProtustrankaNazivFormatedOIB>
    <izvorni_sadrzaj>ANDRIJANIĆ Export-import društvo s ograničenom odgovornošću za promet roba i usluga, OIB 94252837157</izvorni_sadrzaj>
    <derivirana_varijabla naziv="DomainObject.Predmet.ProtustrankaNazivFormatedOIB_1">ANDRIJANIĆ Export-import društvo s ograničenom odgovornošću za promet roba i usluga, OIB 94252837157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DRŽVNO ODVJETNIŠTVO U VUKOVARU</izvorni_sadrzaj>
    <derivirana_varijabla naziv="DomainObject.Predmet.StrankaFormated_1">  RH MF PU PODRUČNI URED VUKOVAR zastupanog po punomoćniku ŽUPANIJSKO DRŽVNO ODVJETNIŠTVO U VUKOVARU</derivirana_varijabla>
  </DomainObject.Predmet.StrankaFormated>
  <DomainObject.Predmet.StrankaFormatedOIB>
    <izvorni_sadrzaj>  RH MF PU PODRUČNI URED VUKOVAR, OIB 18683136487 zastupanog po punomoćniku ŽUPANIJSKO DRŽVNO ODVJETNIŠTVO U VUKOVARU</izvorni_sadrzaj>
    <derivirana_varijabla naziv="DomainObject.Predmet.StrankaFormatedOIB_1">  RH MF PU PODRUČNI URED VUKOVAR, OIB 18683136487 zastupanog po punomoćniku ŽUPANIJSKO DRŽVNO ODVJETNIŠTVO U VUKOVARU</derivirana_varijabla>
  </DomainObject.Predmet.StrankaFormatedOIB>
  <DomainObject.Predmet.StrankaFormatedWithAdress>
    <izvorni_sadrzaj> RH MF PU PODRUČNI URED VUKOVAR zastupanog po punomoćniku ŽUPANIJSKO DRŽVNO ODVJETNIŠTVO U VUKOVARU</izvorni_sadrzaj>
    <derivirana_varijabla naziv="DomainObject.Predmet.StrankaFormatedWithAdress_1"> RH MF PU PODRUČNI URED VUKOVAR zastupanog po punomoćniku ŽUPANIJSKO DRŽVNO ODVJETNIŠTVO U VUKOVARU</derivirana_varijabla>
  </DomainObject.Predmet.StrankaFormatedWithAdress>
  <DomainObject.Predmet.StrankaFormatedWithAdressOIB>
    <izvorni_sadrzaj> RH MF PU PODRUČNI URED VUKOVAR, OIB 18683136487 zastupanog po punomoćniku ŽUPANIJSKO DRŽVNO ODVJETNIŠTVO U VUKOVARU</izvorni_sadrzaj>
    <derivirana_varijabla naziv="DomainObject.Predmet.StrankaFormatedWithAdressOIB_1"> RH MF PU PODRUČNI URED VUKOVAR, OIB 18683136487 zastupanog po punomoćniku ŽUPANIJSKO DRŽVNO ODVJETNIŠTVO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VUKOVAR zastupanog po punomoćniku ŽUPANIJSKO DRŽVNO ODVJETNIŠTVO U VUKOVARU</item>
    </izvorni_sadrzaj>
    <derivirana_varijabla naziv="DomainObject.Predmet.StrankaListFormated_1">
      <item>RH MF PU PODRUČNI URED VUKOVAR zastupanog po punomoćniku ŽUPANIJSKO DRŽVNO ODVJETNIŠTVO U VUKOVARU</item>
    </derivirana_varijabla>
  </DomainObject.Predmet.StrankaListFormated>
  <DomainObject.Predmet.StrankaListFormatedOIB>
    <izvorni_sadrzaj>
      <item>RH MF PU PODRUČNI URED VUKOVAR, OIB 18683136487 zastupanog po punomoćniku ŽUPANIJSKO DRŽVNO ODVJETNIŠTVO U VUKOVARU</item>
    </izvorni_sadrzaj>
    <derivirana_varijabla naziv="DomainObject.Predmet.StrankaListFormatedOIB_1">
      <item>RH MF PU PODRUČNI URED VUKOVAR, OIB 18683136487 zastupanog po punomoćniku ŽUPANIJSKO DRŽVNO ODVJETNIŠTVO U VUKOVARU</item>
    </derivirana_varijabla>
  </DomainObject.Predmet.StrankaListFormatedOIB>
  <DomainObject.Predmet.StrankaListFormatedWithAdress>
    <izvorni_sadrzaj>
      <item>RH MF PU PODRUČNI URED VUKOVAR zastupanog po punomoćniku ŽUPANIJSKO DRŽVNO ODVJETNIŠTVO U VUKOVARU</item>
    </izvorni_sadrzaj>
    <derivirana_varijabla naziv="DomainObject.Predmet.StrankaListFormatedWithAdress_1">
      <item>RH MF PU PODRUČNI URED VUKOVAR zastupanog po punomoćniku ŽUPANIJSKO DRŽVNO ODVJETNIŠTVO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DRŽVNO ODVJETNIŠTVO U VUKOVARU</item>
    </izvorni_sadrzaj>
    <derivirana_varijabla naziv="DomainObject.Predmet.StrankaListFormatedWithAdressOIB_1">
      <item>RH MF PU PODRUČNI URED VUKOVAR, OIB 18683136487 zastupanog po punomoćniku ŽUPANIJSKO DRŽVNO ODVJETNIŠTVO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ANDRIJANIĆ Export-import društvo s ograničenom odgovornošću za promet roba i usluga</item>
    </izvorni_sadrzaj>
    <derivirana_varijabla naziv="DomainObject.Predmet.ProtuStrankaListFormated_1">
      <item>ANDRIJANIĆ Export-import društvo s ograničenom odgovornošću za promet roba i usluga</item>
    </derivirana_varijabla>
  </DomainObject.Predmet.ProtuStrankaListFormated>
  <DomainObject.Predmet.ProtuStrankaListFormatedOIB>
    <izvorni_sadrzaj>
      <item>ANDRIJANIĆ Export-import društvo s ograničenom odgovornošću za promet roba i usluga, OIB 94252837157</item>
    </izvorni_sadrzaj>
    <derivirana_varijabla naziv="DomainObject.Predmet.ProtuStrankaListFormatedOIB_1">
      <item>ANDRIJANIĆ Export-import društvo s ograničenom odgovornošću za promet roba i usluga, OIB 94252837157</item>
    </derivirana_varijabla>
  </DomainObject.Predmet.ProtuStrankaListFormatedOIB>
  <DomainObject.Predmet.ProtuStrankaListFormatedWithAdress>
    <izvorni_sadrzaj>
      <item>ANDRIJANIĆ Export-import društvo s ograničenom odgovornošću za promet roba i usluga, Vladimira Nazora 14, Vukovar</item>
    </izvorni_sadrzaj>
    <derivirana_varijabla naziv="DomainObject.Predmet.ProtuStrankaListFormatedWithAdress_1">
      <item>ANDRIJANIĆ Export-import društvo s ograničenom odgovornošću za promet roba i usluga, Vladimira Nazora 14, Vukovar</item>
    </derivirana_varijabla>
  </DomainObject.Predmet.ProtuStrankaListFormatedWithAdress>
  <DomainObject.Predmet.ProtuStrankaListFormatedWithAdressOIB>
    <izvorni_sadrzaj>
      <item>ANDRIJANIĆ Export-import društvo s ograničenom odgovornošću za promet roba i usluga, OIB 94252837157, Vladimira Nazora 14, Vukovar</item>
    </izvorni_sadrzaj>
    <derivirana_varijabla naziv="DomainObject.Predmet.ProtuStrankaListFormatedWithAdressOIB_1">
      <item>ANDRIJANIĆ Export-import društvo s ograničenom odgovornošću za promet roba i usluga, OIB 94252837157, Vladimira Nazora 14, Vukovar</item>
    </derivirana_varijabla>
  </DomainObject.Predmet.ProtuStrankaListFormatedWithAdressOIB>
  <DomainObject.Predmet.ProtuStrankaListNazivFormated>
    <izvorni_sadrzaj>
      <item>ANDRIJANIĆ Export-import društvo s ograničenom odgovornošću za promet roba i usluga</item>
    </izvorni_sadrzaj>
    <derivirana_varijabla naziv="DomainObject.Predmet.ProtuStrankaListNazivFormated_1">
      <item>ANDRIJANIĆ Export-import društvo s ograničenom odgovornošću za promet roba i usluga</item>
    </derivirana_varijabla>
  </DomainObject.Predmet.ProtuStrankaListNazivFormated>
  <DomainObject.Predmet.ProtuStrankaListNazivFormatedOIB>
    <izvorni_sadrzaj>
      <item>ANDRIJANIĆ Export-import društvo s ograničenom odgovornošću za promet roba i usluga, OIB 94252837157</item>
    </izvorni_sadrzaj>
    <derivirana_varijabla naziv="DomainObject.Predmet.ProtuStrankaListNazivFormatedOIB_1">
      <item>ANDRIJANIĆ Export-import društvo s ograničenom odgovornošću za promet roba i usluga, OIB 94252837157</item>
    </derivirana_varijabla>
  </DomainObject.Predmet.ProtuStrankaListNazivFormatedOIB>
  <DomainObject.Predmet.OstaliListFormated>
    <izvorni_sadrzaj>
      <item>ŽUPANIJSKO DRŽVNO ODVJETNIŠTVO U VUKOVARU punomoćnik sudionika u postupku RH MF PU PODRUČNI URED VUKOVAR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Formated_1">
      <item>ŽUPANIJSKO DRŽVNO ODVJETNIŠTVO U VUKOVARU punomoćnik sudionika u postupku RH MF PU PODRUČNI URED VUKOVAR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Formated>
  <DomainObject.Predmet.OstaliListFormatedOIB>
    <izvorni_sadrzaj>
      <item>ŽUPANIJSKO DRŽVNO ODVJETNIŠTVO U VUKOVARU punomoćnik sudionika u postupku RH MF PU PODRUČNI URED VUKOVAR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FormatedOIB_1">
      <item>ŽUPANIJSKO DRŽVNO ODVJETNIŠTVO U VUKOVARU punomoćnik sudionika u postupku RH MF PU PODRUČNI URED VUKOVAR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FormatedOIB>
  <DomainObject.Predmet.OstaliListFormatedWithAdress>
    <izvorni_sadrzaj>
      <item>ŽUPANIJSKO DRŽVNO ODVJETNIŠTVO U VUKOVARU punomoćnik sudionika u postupku RH MF PU PODRUČNI URED VUKOVAR</item>
      <item>Krešimir Panjaković,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izvorni_sadrzaj>
    <derivirana_varijabla naziv="DomainObject.Predmet.OstaliListFormatedWithAdress_1">
      <item>ŽUPANIJSKO DRŽVNO ODVJETNIŠTVO U VUKOVARU punomoćnik sudionika u postupku RH MF PU PODRUČNI URED VUKOVAR</item>
      <item>Krešimir Panjaković,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derivirana_varijabla>
  </DomainObject.Predmet.OstaliListFormatedWithAdress>
  <DomainObject.Predmet.OstaliListFormatedWithAdressOIB>
    <izvorni_sadrzaj>
      <item>ŽUPANIJSKO DRŽVNO ODVJETNIŠTVO U VUKOVARU punomoćnik sudionika u postupku RH MF PU PODRUČNI URED VUKOVAR</item>
      <item>Krešimir Panjaković, OIB 79766124714,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izvorni_sadrzaj>
    <derivirana_varijabla naziv="DomainObject.Predmet.OstaliListFormatedWithAdressOIB_1">
      <item>ŽUPANIJSKO DRŽVNO ODVJETNIŠTVO U VUKOVARU punomoćnik sudionika u postupku RH MF PU PODRUČNI URED VUKOVAR</item>
      <item>Krešimir Panjaković, OIB 79766124714,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derivirana_varijabla>
  </DomainObject.Predmet.OstaliListFormatedWithAdressOIB>
  <DomainObject.Predmet.OstaliListNazivFormated>
    <izvorni_sadrzaj>
      <item>ŽUPANIJSKO DRŽVNO ODVJETNIŠTVO U VUKOVARU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NazivFormated_1">
      <item>ŽUPANIJSKO DRŽVNO ODVJETNIŠTVO U VUKOVARU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NazivFormated>
  <DomainObject.Predmet.OstaliListNazivFormatedOIB>
    <izvorni_sadrzaj>
      <item>ŽUPANIJSKO DRŽVNO ODVJETNIŠTVO U VUKOVARU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NazivFormatedOIB_1">
      <item>ŽUPANIJSKO DRŽVNO ODVJETNIŠTVO U VUKOVARU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ANDRIJANIĆ Export-import društvo s ograničenom odgovornošću za promet roba i usluga</izvorni_sadrzaj>
    <derivirana_varijabla naziv="DomainObject.Predmet.ProtustrankaIDrugi_1">ANDRIJANIĆ Export-import društvo s ograničenom odgovornošću za promet roba i usluga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ANDRIJANIĆ Export-import društvo s ograničenom odgovornošću za promet roba i usluga, OIB 94252837157, Vladimira Nazora 14, Vukovar</izvorni_sadrzaj>
    <derivirana_varijabla naziv="DomainObject.Predmet.ProtustrankaIDrugiAdressOIB_1">ANDRIJANIĆ Export-import društvo s ograničenom odgovornošću za promet roba i usluga, OIB 94252837157, Vladimira Nazora 14,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DRŽVNO ODVJETNIŠTVO U VUKOVARU</item>
      <item>RH MF PU PODRUČNI URED VUKOVAR</item>
      <item>ANDRIJANIĆ Export-import društvo s ograničenom odgovornošću za promet roba i usluga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SudioniciListNaziv_1">
      <item>ŽUPANIJSKO DRŽVNO ODVJETNIŠTVO U VUKOVARU</item>
      <item>RH MF PU PODRUČNI URED VUKOVAR</item>
      <item>ANDRIJANIĆ Export-import društvo s ograničenom odgovornošću za promet roba i usluga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SudioniciListNaziv>
  <DomainObject.Predmet.SudioniciListAdressOIB>
    <izvorni_sadrzaj>
      <item>ŽUPANIJSKO DRŽVNO ODVJETNIŠTVO U VUKOVARU</item>
      <item>RH MF PU PODRUČNI URED VUKOVAR, OIB 18683136487</item>
      <item>ANDRIJANIĆ Export-import društvo s ograničenom odgovornošću za promet roba i usluga, OIB 94252837157, Vladimira Nazora 14,Vukovar</item>
      <item>Krešimir Panjaković, OIB 79766124714, Kapucinska 27/II,Osijek</item>
      <item>Oglasna ploča - ANDRIJANIĆ EXPORT - IMPORT d.o.o. u stečaju, Vukovar</item>
      <item>OPĆINSKI SUD U VINKOVCIMA, BB,32100 Vinkovci</item>
      <item>H-ABDUCO d.o.o., Kapucinska 21,31000 Osijek</item>
      <item>HRVATSKE VODE d.o.o., UL.GRADA VUKOVARA 220,10000 Zagreb</item>
      <item>HYPO ALPE ADRIA BANK d.d., Sl.avenije 6,10000 Zagreb</item>
      <item>HEP d.d., Ulica grada Vukovara 37,10000 Zagreb</item>
    </izvorni_sadrzaj>
    <derivirana_varijabla naziv="DomainObject.Predmet.SudioniciListAdressOIB_1">
      <item>ŽUPANIJSKO DRŽVNO ODVJETNIŠTVO U VUKOVARU</item>
      <item>RH MF PU PODRUČNI URED VUKOVAR, OIB 18683136487</item>
      <item>ANDRIJANIĆ Export-import društvo s ograničenom odgovornošću za promet roba i usluga, OIB 94252837157, Vladimira Nazora 14,Vukovar</item>
      <item>Krešimir Panjaković, OIB 79766124714, Kapucinska 27/II,Osijek</item>
      <item>Oglasna ploča - ANDRIJANIĆ EXPORT - IMPORT d.o.o. u stečaju, Vukovar</item>
      <item>OPĆINSKI SUD U VINKOVCIMA, BB,32100 Vinkovci</item>
      <item>H-ABDUCO d.o.o., Kapucinska 21,31000 Osijek</item>
      <item>HRVATSKE VODE d.o.o., UL.GRADA VUKOVARA 220,10000 Zagreb</item>
      <item>HYPO ALPE ADRIA BANK d.d., Sl.avenije 6,10000 Zagreb</item>
      <item>HEP d.d.,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94252837157</item>
      <item>, OIB 79766124714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94252837157</item>
      <item>, OIB 79766124714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9F89EA-D204-488E-8113-88BD90A7B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1694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2016-09-23T09:14:00Z</dcterms:created>
  <dc:creator>roson</dc:creator>
  <cp:lastModifiedBy>Danijela Sekulić</cp:lastModifiedBy>
  <cp:lastPrinted>2016-09-23T09:14:00Z</cp:lastPrinted>
  <dcterms:modified xmlns:xsi="http://www.w3.org/2001/XMLSchema-instance" xsi:type="dcterms:W3CDTF">2016-09-23T09:15:00Z</dcterms:modified>
  <cp:revision>3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