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620a" w14:paraId="d2c620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AA7DDE">
        <w:rPr>
          <w:rFonts w:hAnsi="Times New Roman" w:ascii="Times New Roman"/>
        </w:rPr>
        <w:t>KLUB LJUBITELJA I IZVOĐAČA PARIŠKOG SWINGA,  Zagreb, 9. Južna obala 4</w:t>
      </w:r>
      <w:r w:rsidR="00AA7DDE" w:rsidRPr="00B72E61">
        <w:rPr>
          <w:rFonts w:hAnsi="Times New Roman" w:ascii="Times New Roman"/>
          <w:lang w:val="hr-HR"/>
        </w:rPr>
        <w:t>, OIB</w:t>
      </w:r>
      <w:r w:rsidR="00AA7DDE" w:rsidRPr="00B72E61">
        <w:rPr>
          <w:rFonts w:hAnsi="Times New Roman" w:ascii="Times New Roman"/>
          <w:szCs w:val="24"/>
          <w:lang w:val="hr-HR"/>
        </w:rPr>
        <w:t xml:space="preserve">: </w:t>
      </w:r>
      <w:r w:rsidR="00AA7DDE">
        <w:rPr>
          <w:rFonts w:hAnsi="Times New Roman" w:ascii="Times New Roman"/>
          <w:szCs w:val="24"/>
        </w:rPr>
        <w:t>32600350814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AA7DDE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A7DDE" w:rsidRPr="00AA7DDE">
        <w:rPr>
          <w:rFonts w:hAnsi="Times New Roman" w:ascii="Times New Roman"/>
        </w:rPr>
        <w:t>KLUB LJUBITELJA I IZVOĐAČA PARIŠKOG SWINGA,  Zagreb, 9. Južna obala 4</w:t>
      </w:r>
      <w:r w:rsidR="00AA7DDE" w:rsidRPr="00AA7DDE">
        <w:rPr>
          <w:rFonts w:hAnsi="Times New Roman" w:ascii="Times New Roman"/>
          <w:lang w:val="hr-HR"/>
        </w:rPr>
        <w:t xml:space="preserve">, OIB: </w:t>
      </w:r>
      <w:r w:rsidR="00AA7DDE" w:rsidRPr="00AA7DDE">
        <w:rPr>
          <w:rFonts w:hAnsi="Times New Roman" w:ascii="Times New Roman"/>
        </w:rPr>
        <w:t>32600350814</w:t>
      </w:r>
      <w:r w:rsidR="001A20B5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AA7DDE" w:rsidRPr="00AA7DDE">
        <w:rPr>
          <w:rFonts w:hAnsi="Times New Roman" w:ascii="Times New Roman"/>
        </w:rPr>
        <w:t>KLUB LJUBITELJA I IZVOĐAČA PARIŠKOG SWINGA,  Zagreb, 9. Južna obala 4, OIB: 32600350814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AA7DDE">
        <w:rPr>
          <w:rFonts w:hAnsi="Times New Roman" w:ascii="Times New Roman"/>
          <w:szCs w:val="24"/>
          <w:lang w:val="hr-HR"/>
        </w:rPr>
        <w:t>2.797,27</w:t>
      </w:r>
      <w:r w:rsidR="00412C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AA7DDE">
        <w:rPr>
          <w:rFonts w:hAnsi="Times New Roman" w:ascii="Times New Roman"/>
          <w:lang w:val="hr-HR"/>
        </w:rPr>
        <w:t>3449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13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AA7DDE">
      <w:rPr>
        <w:rFonts w:hAnsi="Times New Roman" w:ascii="Times New Roman"/>
        <w:lang w:val="hr-HR"/>
      </w:rPr>
      <w:t>3449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AA7DDE">
      <w:rPr>
        <w:rFonts w:hAnsi="Times New Roman" w:ascii="Times New Roman"/>
        <w:lang w:val="hr-HR"/>
      </w:rPr>
      <w:t>3449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1A20B5"/>
    <w:rsid w:val="002521D2"/>
    <w:rsid w:val="002D4EDF"/>
    <w:rsid w:val="002E641C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95334"/>
    <w:rsid w:val="00AA7DDE"/>
    <w:rsid w:val="00AB7883"/>
    <w:rsid w:val="00AF40B4"/>
    <w:rsid w:val="00B03169"/>
    <w:rsid w:val="00B11300"/>
    <w:rsid w:val="00B50CF6"/>
    <w:rsid w:val="00BC36EC"/>
    <w:rsid w:val="00BD261E"/>
    <w:rsid w:val="00C3641B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3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3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3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3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3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3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3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3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3449</izvorni_sadrzaj>
    <derivirana_varijabla naziv="DomainObject.Predmet.Broj_1">3449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St-3449/2015</izvorni_sadrzaj>
    <derivirana_varijabla naziv="DomainObject.Predmet.OznakaBroj_1">St-3449/2015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LJUBITELJA I IZVOĐAČA PARIŠKOG SWINGA</izvorni_sadrzaj>
    <derivirana_varijabla naziv="DomainObject.Predmet.ProtustrankaFormated_1">  KLUB LJUBITELJA I IZVOĐAČA PARIŠKOG SWINGA</derivirana_varijabla>
  </DomainObject.Predmet.ProtustrankaFormated>
  <DomainObject.Predmet.ProtustrankaFormatedOIB>
    <izvorni_sadrzaj>  KLUB LJUBITELJA I IZVOĐAČA PARIŠKOG SWINGA, OIB 32600350814</izvorni_sadrzaj>
    <derivirana_varijabla naziv="DomainObject.Predmet.ProtustrankaFormatedOIB_1">  KLUB LJUBITELJA I IZVOĐAČA PARIŠKOG SWINGA, OIB 32600350814</derivirana_varijabla>
  </DomainObject.Predmet.ProtustrankaFormatedOIB>
  <DomainObject.Predmet.ProtustrankaFormatedWithAdress>
    <izvorni_sadrzaj> KLUB LJUBITELJA I IZVOĐAČA PARIŠKOG SWINGA, 9. Južna obala 4, 10000 Zagreb</izvorni_sadrzaj>
    <derivirana_varijabla naziv="DomainObject.Predmet.ProtustrankaFormatedWithAdress_1"> KLUB LJUBITELJA I IZVOĐAČA PARIŠKOG SWINGA, 9. Južna obala 4, 10000 Zagreb</derivirana_varijabla>
  </DomainObject.Predmet.ProtustrankaFormatedWithAdress>
  <DomainObject.Predmet.ProtustrankaFormatedWithAdressOIB>
    <izvorni_sadrzaj> KLUB LJUBITELJA I IZVOĐAČA PARIŠKOG SWINGA, OIB 32600350814, 9. Južna obala 4, 10000 Zagreb</izvorni_sadrzaj>
    <derivirana_varijabla naziv="DomainObject.Predmet.ProtustrankaFormatedWithAdressOIB_1"> KLUB LJUBITELJA I IZVOĐAČA PARIŠKOG SWINGA, OIB 32600350814, 9. Južna obala 4, 10000 Zagreb</derivirana_varijabla>
  </DomainObject.Predmet.ProtustrankaFormatedWithAdressOIB>
  <DomainObject.Predmet.ProtustrankaWithAdress>
    <izvorni_sadrzaj>KLUB LJUBITELJA I IZVOĐAČA PARIŠKOG SWINGA 9. Južna obala 4, 10000 Zagreb</izvorni_sadrzaj>
    <derivirana_varijabla naziv="DomainObject.Predmet.ProtustrankaWithAdress_1">KLUB LJUBITELJA I IZVOĐAČA PARIŠKOG SWINGA 9. Južna obala 4, 10000 Zagreb</derivirana_varijabla>
  </DomainObject.Predmet.ProtustrankaWithAdress>
  <DomainObject.Predmet.ProtustrankaWithAdressOIB>
    <izvorni_sadrzaj>KLUB LJUBITELJA I IZVOĐAČA PARIŠKOG SWINGA, OIB 32600350814, 9. Južna obala 4, 10000 Zagreb</izvorni_sadrzaj>
    <derivirana_varijabla naziv="DomainObject.Predmet.ProtustrankaWithAdressOIB_1">KLUB LJUBITELJA I IZVOĐAČA PARIŠKOG SWINGA, OIB 32600350814, 9. Južna obala 4, 10000 Zagreb</derivirana_varijabla>
  </DomainObject.Predmet.ProtustrankaWithAdressOIB>
  <DomainObject.Predmet.ProtustrankaNazivFormated>
    <izvorni_sadrzaj>KLUB LJUBITELJA I IZVOĐAČA PARIŠKOG SWINGA</izvorni_sadrzaj>
    <derivirana_varijabla naziv="DomainObject.Predmet.ProtustrankaNazivFormated_1">KLUB LJUBITELJA I IZVOĐAČA PARIŠKOG SWINGA</derivirana_varijabla>
  </DomainObject.Predmet.ProtustrankaNazivFormated>
  <DomainObject.Predmet.ProtustrankaNazivFormatedOIB>
    <izvorni_sadrzaj>KLUB LJUBITELJA I IZVOĐAČA PARIŠKOG SWINGA, OIB 32600350814</izvorni_sadrzaj>
    <derivirana_varijabla naziv="DomainObject.Predmet.ProtustrankaNazivFormatedOIB_1">KLUB LJUBITELJA I IZVOĐAČA PARIŠKOG SWINGA, OIB 32600350814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LJUBITELJA I IZVOĐAČA PARIŠKOG SWINGA</item>
    </izvorni_sadrzaj>
    <derivirana_varijabla naziv="DomainObject.Predmet.ProtuStrankaListFormated_1">
      <item>KLUB LJUBITELJA I IZVOĐAČA PARIŠKOG SWINGA</item>
    </derivirana_varijabla>
  </DomainObject.Predmet.ProtuStrankaListFormated>
  <DomainObject.Predmet.ProtuStrankaListFormatedOIB>
    <izvorni_sadrzaj>
      <item>KLUB LJUBITELJA I IZVOĐAČA PARIŠKOG SWINGA, OIB 32600350814</item>
    </izvorni_sadrzaj>
    <derivirana_varijabla naziv="DomainObject.Predmet.ProtuStrankaListFormatedOIB_1">
      <item>KLUB LJUBITELJA I IZVOĐAČA PARIŠKOG SWINGA, OIB 32600350814</item>
    </derivirana_varijabla>
  </DomainObject.Predmet.ProtuStrankaListFormatedOIB>
  <DomainObject.Predmet.ProtuStrankaListFormatedWithAdress>
    <izvorni_sadrzaj>
      <item>KLUB LJUBITELJA I IZVOĐAČA PARIŠKOG SWINGA, 9. Južna obala 4, 10000 Zagreb</item>
    </izvorni_sadrzaj>
    <derivirana_varijabla naziv="DomainObject.Predmet.ProtuStrankaListFormatedWithAdress_1">
      <item>KLUB LJUBITELJA I IZVOĐAČA PARIŠKOG SWINGA, 9. Južna obala 4, 10000 Zagreb</item>
    </derivirana_varijabla>
  </DomainObject.Predmet.ProtuStrankaListFormatedWithAdress>
  <DomainObject.Predmet.ProtuStrankaListFormatedWithAdressOIB>
    <izvorni_sadrzaj>
      <item>KLUB LJUBITELJA I IZVOĐAČA PARIŠKOG SWINGA, OIB 32600350814, 9. Južna obala 4, 10000 Zagreb</item>
    </izvorni_sadrzaj>
    <derivirana_varijabla naziv="DomainObject.Predmet.ProtuStrankaListFormatedWithAdressOIB_1">
      <item>KLUB LJUBITELJA I IZVOĐAČA PARIŠKOG SWINGA, OIB 32600350814, 9. Južna obala 4, 10000 Zagreb</item>
    </derivirana_varijabla>
  </DomainObject.Predmet.ProtuStrankaListFormatedWithAdressOIB>
  <DomainObject.Predmet.ProtuStrankaListNazivFormated>
    <izvorni_sadrzaj>
      <item>KLUB LJUBITELJA I IZVOĐAČA PARIŠKOG SWINGA</item>
    </izvorni_sadrzaj>
    <derivirana_varijabla naziv="DomainObject.Predmet.ProtuStrankaListNazivFormated_1">
      <item>KLUB LJUBITELJA I IZVOĐAČA PARIŠKOG SWINGA</item>
    </derivirana_varijabla>
  </DomainObject.Predmet.ProtuStrankaListNazivFormated>
  <DomainObject.Predmet.ProtuStrankaListNazivFormatedOIB>
    <izvorni_sadrzaj>
      <item>KLUB LJUBITELJA I IZVOĐAČA PARIŠKOG SWINGA, OIB 32600350814</item>
    </izvorni_sadrzaj>
    <derivirana_varijabla naziv="DomainObject.Predmet.ProtuStrankaListNazivFormatedOIB_1">
      <item>KLUB LJUBITELJA I IZVOĐAČA PARIŠKOG SWINGA, OIB 32600350814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LJUBITELJA I IZVOĐAČA PARIŠKOG SWINGA</izvorni_sadrzaj>
    <derivirana_varijabla naziv="DomainObject.Predmet.ProtustrankaIDrugi_1">KLUB LJUBITELJA I IZVOĐAČA PARIŠKOG SWINGA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LJUBITELJA I IZVOĐAČA PARIŠKOG SWINGA, OIB 32600350814, 9. Južna obala 4, 10000 Zagreb</izvorni_sadrzaj>
    <derivirana_varijabla naziv="DomainObject.Predmet.ProtustrankaIDrugiAdressOIB_1">KLUB LJUBITELJA I IZVOĐAČA PARIŠKOG SWINGA, OIB 32600350814, 9. Južna obala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LJUBITELJA I IZVOĐAČA PARIŠKOG SWINGA</item>
    </izvorni_sadrzaj>
    <derivirana_varijabla naziv="DomainObject.Predmet.SudioniciListNaziv_1">
      <item>FINA Regionalni centar Zagreb</item>
      <item>KLUB LJUBITELJA I IZVOĐAČA PARIŠKOG SWINGA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LJUBITELJA I IZVOĐAČA PARIŠKOG SWINGA, OIB 32600350814, 9. Južna obala 4,10000 Zagreb</item>
    </izvorni_sadrzaj>
    <derivirana_varijabla naziv="DomainObject.Predmet.SudioniciListAdressOIB_1">
      <item>FINA Regionalni centar Zagreb, OIB 85821130368, Trg svibanjskih žrtava 1995. 1,10000 Zagreb</item>
      <item>KLUB LJUBITELJA I IZVOĐAČA PARIŠKOG SWINGA, OIB 32600350814, 9. Južna obala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32600350814</item>
    </izvorni_sadrzaj>
    <derivirana_varijabla naziv="DomainObject.Predmet.SudioniciListNazivOIB_1">
      <item>, OIB 85821130368</item>
      <item>, OIB 32600350814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431</properties:Words>
  <properties:Characters>2361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2015-11-13T12:00:00Z</dcterms:created>
  <dc:creator>Sudsko vijeæe</dc:creator>
  <cp:lastModifiedBy>Ivana Slaviček</cp:lastModifiedBy>
  <cp:lastPrinted>2015-11-13T12:00:00Z</cp:lastPrinted>
  <dcterms:modified xmlns:xsi="http://www.w3.org/2001/XMLSchema-instance" xsi:type="dcterms:W3CDTF">2015-11-13T12:05:00Z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