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ae28" w14:paraId="bdbae28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572CD0">
        <w:t>68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572CD0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42718C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E-164, </w:t>
      </w:r>
      <w:r w:rsidRPr="00103A86">
        <w:t>PARKIRNO MJESTO</w:t>
      </w:r>
      <w:r>
        <w:t xml:space="preserve"> - P 57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>u garaži</w:t>
      </w:r>
      <w:r w:rsidRPr="00103A86">
        <w:t>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572CD0">
        <w:rPr>
          <w:b/>
          <w:u w:val="single"/>
        </w:rPr>
        <w:t>3</w:t>
      </w:r>
      <w:r w:rsidR="0042718C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572CD0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A93DE6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A93DE6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72CD0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93DE6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St-5/2018-166</izvorni_sadrzaj>
    <derivirana_varijabla naziv="DomainObject.PredzadnjaOdlukaIzPredmeta.Oznaka_1">St-5/2018-166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2019-01-02T14:08:00Z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(1st-5-18-173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