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0a7f" w14:paraId="4360a7f" w:rsidRDefault="00AE649C" w:rsidP="009A5895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A5895" w:rsidP="009A5895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9A5895" w:rsidP="009A5895" w:rsidR="009A5895">
      <w:pPr>
        <w:widowControl w:val="false"/>
        <w:spacing w:after="0"/>
        <w:ind w:firstLine="708" w:left="4248"/>
        <w:jc w:val="both"/>
        <w:rPr>
          <w:snapToGrid w:val="false"/>
        </w:rPr>
      </w:pPr>
      <w:r>
        <w:rPr>
          <w:bCs/>
          <w:snapToGrid w:val="false"/>
        </w:rPr>
        <w:t xml:space="preserve">                    Poslovni broj: 4 St-509/15-4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9A5895" w:rsidP="009A5895" w:rsidR="009A589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9A5895" w:rsidP="009A5895" w:rsidR="009A5895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9A5895" w:rsidP="009A5895" w:rsidR="009A5895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9A5895" w:rsidP="009A5895" w:rsidR="009A5895">
      <w:pPr>
        <w:spacing w:after="0"/>
        <w:jc w:val="right"/>
        <w:rPr>
          <w:lang w:eastAsia="hr-HR"/>
        </w:rPr>
      </w:pPr>
    </w:p>
    <w:p w:rsidRDefault="009A5895" w:rsidP="009A5895" w:rsidR="009A5895">
      <w:pPr>
        <w:spacing w:after="0"/>
        <w:jc w:val="right"/>
      </w:pPr>
    </w:p>
    <w:p w:rsidRDefault="009A5895" w:rsidP="009A5895" w:rsidR="009A5895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INFORMATIČKA ZADRUGA MIKLAUŠIĆ, </w:t>
      </w:r>
      <w:proofErr w:type="spellStart"/>
      <w:r>
        <w:t>Kalinovac</w:t>
      </w:r>
      <w:proofErr w:type="spellEnd"/>
      <w:r>
        <w:t>, Mate Kaića 28/a, OIB: 80957035385,  6. studenoga 2015. temeljem čl. 430. Stečajnog zakona („NN“ 71/15, u daljnjem tekstu SZ) objavljuje sljedeći</w:t>
      </w:r>
    </w:p>
    <w:p w:rsidRDefault="009A5895" w:rsidP="009A5895" w:rsidR="009A5895">
      <w:pPr>
        <w:spacing w:after="0"/>
        <w:jc w:val="center"/>
      </w:pPr>
    </w:p>
    <w:p w:rsidRDefault="009A5895" w:rsidP="009A5895" w:rsidR="009A5895">
      <w:pPr>
        <w:spacing w:after="0"/>
        <w:jc w:val="center"/>
      </w:pPr>
      <w:r>
        <w:t>OGLAS</w:t>
      </w:r>
    </w:p>
    <w:p w:rsidRDefault="009A5895" w:rsidP="009A5895" w:rsidR="009A5895">
      <w:pPr>
        <w:spacing w:after="0"/>
      </w:pPr>
    </w:p>
    <w:p w:rsidRDefault="009A5895" w:rsidP="009A5895" w:rsidR="009A5895">
      <w:pPr>
        <w:spacing w:after="0"/>
        <w:jc w:val="both"/>
      </w:pPr>
      <w:r>
        <w:t>1/</w:t>
      </w:r>
      <w:r>
        <w:tab/>
        <w:t xml:space="preserve">Utvrđuje se da ukupni iznos evidentiranog duga dužnika INFORMATIČKA ZADRUGA MIKLAUŠIĆ, </w:t>
      </w:r>
      <w:proofErr w:type="spellStart"/>
      <w:r>
        <w:t>Kalinovac</w:t>
      </w:r>
      <w:proofErr w:type="spellEnd"/>
      <w:r>
        <w:t>, Mate Kaića 28/a, OIB: 80957035385 iznosi 109.244,11 kn.</w:t>
      </w:r>
    </w:p>
    <w:p w:rsidRDefault="009A5895" w:rsidP="009A5895" w:rsidR="009A5895">
      <w:pPr>
        <w:spacing w:after="0"/>
        <w:jc w:val="both"/>
      </w:pPr>
    </w:p>
    <w:p w:rsidRDefault="009A5895" w:rsidP="009A5895" w:rsidR="009A5895">
      <w:pPr>
        <w:spacing w:after="0"/>
        <w:jc w:val="both"/>
      </w:pPr>
      <w:r>
        <w:t>2/</w:t>
      </w:r>
      <w:r>
        <w:tab/>
        <w:t xml:space="preserve"> Poziva se upravitelj zadruge dužnika Nino </w:t>
      </w:r>
      <w:proofErr w:type="spellStart"/>
      <w:r>
        <w:t>Miklaušić</w:t>
      </w:r>
      <w:proofErr w:type="spellEnd"/>
      <w:r>
        <w:t xml:space="preserve"> iz </w:t>
      </w:r>
      <w:proofErr w:type="spellStart"/>
      <w:r>
        <w:t>Kalinovca</w:t>
      </w:r>
      <w:proofErr w:type="spellEnd"/>
      <w:r>
        <w:t xml:space="preserve">, Mate Kaića 28/a, OIB: 16928416989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A5895" w:rsidP="009A5895" w:rsidR="009A5895">
      <w:pPr>
        <w:spacing w:after="0"/>
        <w:jc w:val="both"/>
      </w:pPr>
    </w:p>
    <w:p w:rsidRDefault="009A5895" w:rsidP="009A5895" w:rsidR="009A5895">
      <w:pPr>
        <w:spacing w:after="0"/>
        <w:jc w:val="both"/>
      </w:pPr>
      <w:r>
        <w:t>3/</w:t>
      </w:r>
      <w:r>
        <w:tab/>
        <w:t xml:space="preserve">Upozorava se upravitelj zadruge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A5895" w:rsidP="009A5895" w:rsidR="009A5895">
      <w:pPr>
        <w:spacing w:after="0"/>
      </w:pPr>
    </w:p>
    <w:p w:rsidRDefault="009A5895" w:rsidP="009A5895" w:rsidR="009A5895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9A5895" w:rsidP="009A5895" w:rsidR="009A5895">
      <w:pPr>
        <w:spacing w:after="0"/>
        <w:jc w:val="both"/>
        <w:rPr>
          <w:color w:val="000000"/>
        </w:rPr>
      </w:pPr>
      <w:r>
        <w:tab/>
      </w:r>
    </w:p>
    <w:p w:rsidRDefault="009A5895" w:rsidP="009A5895" w:rsidR="009A5895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22050915 otvoren kod Hrvatske poštanske banke. </w:t>
      </w:r>
    </w:p>
    <w:p w:rsidRDefault="009A5895" w:rsidP="009A5895" w:rsidR="009A5895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9A5895" w:rsidP="009A5895" w:rsidR="009A5895">
      <w:pPr>
        <w:spacing w:after="0"/>
        <w:jc w:val="both"/>
      </w:pPr>
    </w:p>
    <w:p w:rsidRDefault="009A5895" w:rsidP="009A5895" w:rsidR="009A5895">
      <w:pPr>
        <w:spacing w:after="0"/>
        <w:jc w:val="center"/>
      </w:pPr>
      <w:r>
        <w:t>U Varaždinu, 6. studenoga 2015.</w:t>
      </w:r>
    </w:p>
    <w:p w:rsidRDefault="009A5895" w:rsidP="009A5895" w:rsidR="009A5895">
      <w:pPr>
        <w:spacing w:after="0"/>
        <w:jc w:val="both"/>
      </w:pPr>
    </w:p>
    <w:p w:rsidRDefault="009A5895" w:rsidP="009A5895" w:rsidR="009A589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A5895" w:rsidP="009A5895" w:rsidR="009A5895">
      <w:pPr>
        <w:spacing w:after="0"/>
      </w:pPr>
    </w:p>
    <w:p w:rsidRDefault="009A5895" w:rsidP="009A5895" w:rsidR="009A589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p w:rsidRDefault="009A5895" w:rsidP="009A5895" w:rsidR="009A5895">
      <w:pPr>
        <w:spacing w:after="0"/>
      </w:pPr>
    </w:p>
    <w:p w:rsidRDefault="00CB0EA4" w:rsidP="009A5895" w:rsidR="00CB0EA4">
      <w:pPr>
        <w:pStyle w:val="Naslovdokumenta"/>
        <w:spacing w:after="0"/>
      </w:pPr>
    </w:p>
    <w:p w:rsidRDefault="0071688E" w:rsidP="009A5895" w:rsidR="0071688E">
      <w:pPr>
        <w:pStyle w:val="Poetniodjeljak"/>
        <w:spacing w:after="0"/>
      </w:pPr>
    </w:p>
    <w:p w:rsidRDefault="00A21F0D" w:rsidP="009A5895" w:rsidR="00A21F0D">
      <w:pPr>
        <w:pStyle w:val="NormaleSPIS"/>
        <w:spacing w:after="0"/>
        <w:rPr>
          <w:noProof/>
        </w:rPr>
      </w:pPr>
    </w:p>
    <w:p w:rsidRDefault="00DA0242" w:rsidP="009A5895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895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02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St-509/2015-4</izvorni_sadrzaj>
    <derivirana_varijabla naziv="DomainObject.Oznaka_1">St-509/2015-4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St-509/2015</izvorni_sadrzaj>
    <derivirana_varijabla naziv="DomainObject.Predmet.OznakaBroj_1">St-509/2015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INFORMATIČKA ZADRUGA MIKLAUŠIĆ zastupanog po punomoćniku Nino Miklaušić</izvorni_sadrzaj>
    <derivirana_varijabla naziv="DomainObject.Predmet.ProtustrankaFormated_1">  INFORMATIČKA ZADRUGA MIKLAUŠIĆ zastupanog po punomoćniku Nino Miklaušić</derivirana_varijabla>
  </DomainObject.Predmet.ProtustrankaFormated>
  <DomainObject.Predmet.ProtustrankaFormatedOIB>
    <izvorni_sadrzaj>  INFORMATIČKA ZADRUGA MIKLAUŠIĆ, OIB 80957035385 zastupanog po punomoćniku Nino Miklaušić</izvorni_sadrzaj>
    <derivirana_varijabla naziv="DomainObject.Predmet.ProtustrankaFormatedOIB_1">  INFORMATIČKA ZADRUGA MIKLAUŠIĆ, OIB 80957035385 zastupanog po punomoćniku Nino Miklaušić</derivirana_varijabla>
  </DomainObject.Predmet.ProtustrankaFormatedOIB>
  <DomainObject.Predmet.ProtustrankaFormatedWithAdress>
    <izvorni_sadrzaj> INFORMATIČKA ZADRUGA MIKLAUŠIĆ, Mate Kaića 28/a, 48350 Kalinovac zastupanog po punomoćniku Nino Miklaušić</izvorni_sadrzaj>
    <derivirana_varijabla naziv="DomainObject.Predmet.ProtustrankaFormatedWithAdress_1"> INFORMATIČKA ZADRUGA MIKLAUŠIĆ, Mate Kaića 28/a, 48350 Kalinovac zastupanog po punomoćniku Nino Miklaušić</derivirana_varijabla>
  </DomainObject.Predmet.ProtustrankaFormatedWithAdress>
  <DomainObject.Predmet.ProtustrankaFormatedWithAdressOIB>
    <izvorni_sadrzaj> INFORMATIČKA ZADRUGA MIKLAUŠIĆ, OIB 80957035385, Mate Kaića 28/a, 48350 Kalinovac zastupanog po punomoćniku Nino Miklaušić</izvorni_sadrzaj>
    <derivirana_varijabla naziv="DomainObject.Predmet.ProtustrankaFormatedWithAdressOIB_1"> INFORMATIČKA ZADRUGA MIKLAUŠIĆ, OIB 80957035385, Mate Kaića 28/a, 48350 Kalinovac zastupanog po punomoćniku Nino Miklaušić</derivirana_varijabla>
  </DomainObject.Predmet.ProtustrankaFormatedWithAdressOIB>
  <DomainObject.Predmet.ProtustrankaWithAdress>
    <izvorni_sadrzaj>INFORMATIČKA ZADRUGA MIKLAUŠIĆ Mate Kaića 28/a, 48350 Kalinovac</izvorni_sadrzaj>
    <derivirana_varijabla naziv="DomainObject.Predmet.ProtustrankaWithAdress_1">INFORMATIČKA ZADRUGA MIKLAUŠIĆ Mate Kaića 28/a, 48350 Kalinovac</derivirana_varijabla>
  </DomainObject.Predmet.ProtustrankaWithAdress>
  <DomainObject.Predmet.ProtustrankaWithAdressOIB>
    <izvorni_sadrzaj>INFORMATIČKA ZADRUGA MIKLAUŠIĆ, OIB 80957035385, Mate Kaića 28/a, 48350 Kalinovac</izvorni_sadrzaj>
    <derivirana_varijabla naziv="DomainObject.Predmet.ProtustrankaWithAdressOIB_1">INFORMATIČKA ZADRUGA MIKLAUŠIĆ, OIB 80957035385, Mate Kaića 28/a, 48350 Kalinovac</derivirana_varijabla>
  </DomainObject.Predmet.ProtustrankaWithAdressOIB>
  <DomainObject.Predmet.ProtustrankaNazivFormated>
    <izvorni_sadrzaj>INFORMATIČKA ZADRUGA MIKLAUŠIĆ</izvorni_sadrzaj>
    <derivirana_varijabla naziv="DomainObject.Predmet.ProtustrankaNazivFormated_1">INFORMATIČKA ZADRUGA MIKLAUŠIĆ</derivirana_varijabla>
  </DomainObject.Predmet.ProtustrankaNazivFormated>
  <DomainObject.Predmet.ProtustrankaNazivFormatedOIB>
    <izvorni_sadrzaj>INFORMATIČKA ZADRUGA MIKLAUŠIĆ, OIB 80957035385</izvorni_sadrzaj>
    <derivirana_varijabla naziv="DomainObject.Predmet.ProtustrankaNazivFormatedOIB_1">INFORMATIČKA ZADRUGA MIKLAUŠIĆ, OIB 80957035385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109244.11</izvorni_sadrzaj>
    <derivirana_varijabla naziv="DomainObject.Predmet.TrenutnaVrijednost_1">109244.11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INFORMATIČKA ZADRUGA MIKLAUŠIĆ zastupanog po punomoćniku Nino Miklaušić</item>
    </izvorni_sadrzaj>
    <derivirana_varijabla naziv="DomainObject.Predmet.ProtuStrankaListFormated_1">
      <item>INFORMATIČKA ZADRUGA MIKLAUŠIĆ zastupanog po punomoćniku Nino Miklaušić</item>
    </derivirana_varijabla>
  </DomainObject.Predmet.ProtuStrankaListFormated>
  <DomainObject.Predmet.ProtuStrankaListFormatedOIB>
    <izvorni_sadrzaj>
      <item>INFORMATIČKA ZADRUGA MIKLAUŠIĆ, OIB 80957035385 zastupanog po punomoćniku Nino Miklaušić</item>
    </izvorni_sadrzaj>
    <derivirana_varijabla naziv="DomainObject.Predmet.ProtuStrankaListFormatedOIB_1">
      <item>INFORMATIČKA ZADRUGA MIKLAUŠIĆ, OIB 80957035385 zastupanog po punomoćniku Nino Miklaušić</item>
    </derivirana_varijabla>
  </DomainObject.Predmet.ProtuStrankaListFormatedOIB>
  <DomainObject.Predmet.ProtuStrankaListFormatedWithAdress>
    <izvorni_sadrzaj>
      <item>INFORMATIČKA ZADRUGA MIKLAUŠIĆ, Mate Kaića 28/a, 48350 Kalinovac zastupanog po punomoćniku Nino Miklaušić</item>
    </izvorni_sadrzaj>
    <derivirana_varijabla naziv="DomainObject.Predmet.ProtuStrankaListFormatedWithAdress_1">
      <item>INFORMATIČKA ZADRUGA MIKLAUŠIĆ, Mate Kaića 28/a, 48350 Kalinovac zastupanog po punomoćniku Nino Miklaušić</item>
    </derivirana_varijabla>
  </DomainObject.Predmet.ProtuStrankaListFormatedWithAdress>
  <DomainObject.Predmet.ProtuStrankaListFormatedWithAdressOIB>
    <izvorni_sadrzaj>
      <item>INFORMATIČKA ZADRUGA MIKLAUŠIĆ, OIB 80957035385, Mate Kaića 28/a, 48350 Kalinovac zastupanog po punomoćniku Nino Miklaušić</item>
    </izvorni_sadrzaj>
    <derivirana_varijabla naziv="DomainObject.Predmet.ProtuStrankaListFormatedWithAdressOIB_1">
      <item>INFORMATIČKA ZADRUGA MIKLAUŠIĆ, OIB 80957035385, Mate Kaića 28/a, 48350 Kalinovac zastupanog po punomoćniku Nino Miklaušić</item>
    </derivirana_varijabla>
  </DomainObject.Predmet.ProtuStrankaListFormatedWithAdressOIB>
  <DomainObject.Predmet.ProtuStrankaListNazivFormated>
    <izvorni_sadrzaj>
      <item>INFORMATIČKA ZADRUGA MIKLAUŠIĆ</item>
    </izvorni_sadrzaj>
    <derivirana_varijabla naziv="DomainObject.Predmet.ProtuStrankaListNazivFormated_1">
      <item>INFORMATIČKA ZADRUGA MIKLAUŠIĆ</item>
    </derivirana_varijabla>
  </DomainObject.Predmet.ProtuStrankaListNazivFormated>
  <DomainObject.Predmet.ProtuStrankaListNazivFormatedOIB>
    <izvorni_sadrzaj>
      <item>INFORMATIČKA ZADRUGA MIKLAUŠIĆ, OIB 80957035385</item>
    </izvorni_sadrzaj>
    <derivirana_varijabla naziv="DomainObject.Predmet.ProtuStrankaListNazivFormatedOIB_1">
      <item>INFORMATIČKA ZADRUGA MIKLAUŠIĆ, OIB 80957035385</item>
    </derivirana_varijabla>
  </DomainObject.Predmet.ProtuStrankaListNazivFormatedOIB>
  <DomainObject.Predmet.OstaliListFormated>
    <izvorni_sadrzaj>
      <item>E-oglasna ploča</item>
      <item>Sudski registar, Trgovački sud u Varaždinu</item>
      <item>Nino Miklaušić punomoćnik sudionika u postupku INFORMATIČKA ZADRUGA MIKLAUŠIĆ</item>
    </izvorni_sadrzaj>
    <derivirana_varijabla naziv="DomainObject.Predmet.OstaliListFormated_1">
      <item>E-oglasna ploča</item>
      <item>Sudski registar, Trgovački sud u Varaždinu</item>
      <item>Nino Miklaušić punomoćnik sudionika u postupku INFORMATIČKA ZADRUGA MIKLAUŠIĆ</item>
    </derivirana_varijabla>
  </DomainObject.Predmet.OstaliListFormated>
  <DomainObject.Predmet.OstaliListFormatedOIB>
    <izvorni_sadrzaj>
      <item>E-oglasna ploča</item>
      <item>Sudski registar, Trgovački sud u Varaždinu</item>
      <item>Nino Miklaušić, OIB 16928416989 punomoćnik sudionika u postupku INFORMATIČKA ZADRUGA MIKLAUŠIĆ</item>
    </izvorni_sadrzaj>
    <derivirana_varijabla naziv="DomainObject.Predmet.OstaliListFormatedOIB_1">
      <item>E-oglasna ploča</item>
      <item>Sudski registar, Trgovački sud u Varaždinu</item>
      <item>Nino Miklaušić, OIB 16928416989 punomoćnik sudionika u postupku INFORMATIČKA ZADRUGA MIKLAUŠIĆ</item>
    </derivirana_varijabla>
  </DomainObject.Predmet.OstaliListFormatedOIB>
  <DomainObject.Predmet.OstaliListFormatedWithAdress>
    <izvorni_sadrzaj>
      <item>E-oglasna ploča</item>
      <item>Sudski registar, Trgovački sud u Varaždinu</item>
      <item>Nino Miklaušić, Mate Kaića 28a, 48350 Kalinovac punomoćnik sudionika u postupku INFORMATIČKA ZADRUGA MIKLAUŠIĆ</item>
    </izvorni_sadrzaj>
    <derivirana_varijabla naziv="DomainObject.Predmet.OstaliListFormatedWithAdress_1">
      <item>E-oglasna ploča</item>
      <item>Sudski registar, Trgovački sud u Varaždinu</item>
      <item>Nino Miklaušić, Mate Kaića 28a, 48350 Kalinovac punomoćnik sudionika u postupku INFORMATIČKA ZADRUGA MIKLAUŠIĆ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Nino Miklaušić, OIB 16928416989, Mate Kaića 28a, 48350 Kalinovac punomoćnik sudionika u postupku INFORMATIČKA ZADRUGA MIKLAUŠIĆ</item>
    </izvorni_sadrzaj>
    <derivirana_varijabla naziv="DomainObject.Predmet.OstaliListFormatedWithAdressOIB_1">
      <item>E-oglasna ploča</item>
      <item>Sudski registar, Trgovački sud u Varaždinu</item>
      <item>Nino Miklaušić, OIB 16928416989, Mate Kaića 28a, 48350 Kalinovac punomoćnik sudionika u postupku INFORMATIČKA ZADRUGA MIKLAUŠIĆ</item>
    </derivirana_varijabla>
  </DomainObject.Predmet.OstaliListFormatedWithAdressOIB>
  <DomainObject.Predmet.OstaliListNazivFormated>
    <izvorni_sadrzaj>
      <item>E-oglasna ploča</item>
      <item>Sudski registar, Trgovački sud u Varaždinu</item>
      <item>Nino Miklaušić</item>
    </izvorni_sadrzaj>
    <derivirana_varijabla naziv="DomainObject.Predmet.OstaliListNazivFormated_1">
      <item>E-oglasna ploča</item>
      <item>Sudski registar, Trgovački sud u Varaždinu</item>
      <item>Nino Miklaušić</item>
    </derivirana_varijabla>
  </DomainObject.Predmet.OstaliListNazivFormated>
  <DomainObject.Predmet.OstaliListNazivFormatedOIB>
    <izvorni_sadrzaj>
      <item>E-oglasna ploča</item>
      <item>Sudski registar, Trgovački sud u Varaždinu</item>
      <item>Nino Miklaušić, OIB 16928416989</item>
    </izvorni_sadrzaj>
    <derivirana_varijabla naziv="DomainObject.Predmet.OstaliListNazivFormatedOIB_1">
      <item>E-oglasna ploča</item>
      <item>Sudski registar, Trgovački sud u Varaždinu</item>
      <item>Nino Miklaušić, OIB 16928416989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St-509/2015-4</izvorni_sadrzaj>
    <derivirana_varijabla naziv="DomainObject.PoslovniBrojDokumenta_1">St-509/2015-4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INFORMATIČKA ZADRUGA MIKLAUŠIĆ</izvorni_sadrzaj>
    <derivirana_varijabla naziv="DomainObject.Predmet.ProtustrankaIDrugi_1">INFORMATIČKA ZADRUGA MIKLAUŠIĆ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INFORMATIČKA ZADRUGA MIKLAUŠIĆ, OIB 80957035385, Mate Kaića 28/a, 48350 Kalinovac</izvorni_sadrzaj>
    <derivirana_varijabla naziv="DomainObject.Predmet.ProtustrankaIDrugiAdressOIB_1">INFORMATIČKA ZADRUGA MIKLAUŠIĆ, OIB 80957035385, Mate Kaića 28/a,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INFORMATIČKA ZADRUGA MIKLAUŠIĆ</item>
      <item>E-oglasna ploča</item>
      <item>Sudski registar, Trgovački sud u Varaždinu</item>
      <item>Nino Miklaušić</item>
    </izvorni_sadrzaj>
    <derivirana_varijabla naziv="DomainObject.Predmet.SudioniciListNaziv_1">
      <item>Financijska agencija</item>
      <item>INFORMATIČKA ZADRUGA MIKLAUŠIĆ</item>
      <item>E-oglasna ploča</item>
      <item>Sudski registar, Trgovački sud u Varaždinu</item>
      <item>Nino Miklaušić</item>
    </derivirana_varijabla>
  </DomainObject.Predmet.SudioniciListNaziv>
  <DomainObject.Predmet.SudioniciListAdressOIB>
    <izvorni_sadrzaj>
      <item>Financijska agencija, OIB 85821130368, A. Cesarca 2,42000 Varaždin</item>
      <item>INFORMATIČKA ZADRUGA MIKLAUŠIĆ, OIB 80957035385, Mate Kaića 28/a,48350 Kalinovac</item>
      <item>E-oglasna ploča</item>
      <item>Sudski registar, Trgovački sud u Varaždinu</item>
      <item>Nino Miklaušić, OIB 16928416989, Mate Kaića 28a,48350 Kalinovac</item>
    </izvorni_sadrzaj>
    <derivirana_varijabla naziv="DomainObject.Predmet.SudioniciListAdressOIB_1">
      <item>Financijska agencija, OIB 85821130368, A. Cesarca 2,42000 Varaždin</item>
      <item>INFORMATIČKA ZADRUGA MIKLAUŠIĆ, OIB 80957035385, Mate Kaića 28/a,48350 Kalinovac</item>
      <item>E-oglasna ploča</item>
      <item>Sudski registar, Trgovački sud u Varaždinu</item>
      <item>Nino Miklaušić, OIB 16928416989, Mate Kaića 28a,48350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D21F1-2799-43F0-A567-C0486004B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2039</properties:Characters>
  <properties:Lines>56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2015-11-06T10:57:00Z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