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9bac" w14:paraId="ce19bac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0B5ADA">
        <w:t>4851</w:t>
      </w:r>
      <w:r>
        <w:t>/2015</w:t>
      </w:r>
      <w:r w:rsidR="00A90714">
        <w:t>-6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C25F1E" w:rsidRPr="00C25F1E">
        <w:t>Obrtnička zadruga ILE za graditeljstvo i trgovinu, Brezovica, Golobreška ulica 1. odvojak 50, Zagreb, OIB: 38746670467</w:t>
      </w:r>
      <w:r>
        <w:t xml:space="preserve">, dana   </w:t>
      </w:r>
      <w:r w:rsidR="00325889">
        <w:t>03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C25F1E" w:rsidRPr="00C25F1E">
        <w:t>Obrtnička zadruga ILE za graditeljstvo i trgovinu, Brezovica, Golobreška ulica 1. odvojak 50, Zagreb, OIB: 38746670467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</w:t>
      </w:r>
      <w:r w:rsidR="00325889">
        <w:t>čajni postupak otvoren je dana 03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325889">
        <w:t xml:space="preserve"> DAVOR IVANČIĆ iz Čakovca, Ivana pl. Zajca 17, OIB:</w:t>
      </w:r>
      <w:r w:rsidR="00325889" w:rsidRPr="00325889">
        <w:t>21146522885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C2814" w:rsidRPr="003C2814">
        <w:t>Obrtnička zadruga ILE za graditeljstvo i trgovinu, Brezovica, Golobreška ulica 1. odvojak 50, Zagreb, OIB: 38746670467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325889" w:rsidP="00047C0E" w:rsidR="00047C0E">
      <w:pPr>
        <w:pStyle w:val="Bezproreda"/>
        <w:jc w:val="center"/>
      </w:pPr>
      <w:r>
        <w:t>U Zagrebu, 03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A90714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A90714" w:rsidP="00A90714" w:rsidR="00A90714">
      <w:pPr>
        <w:pStyle w:val="Bezproreda"/>
        <w:jc w:val="right"/>
      </w:pPr>
      <w:r>
        <w:t>Za točnost otpravka-ovlašteni službenik:</w:t>
      </w:r>
    </w:p>
    <w:p w:rsidRDefault="00A90714" w:rsidP="00A90714" w:rsidR="00A90714">
      <w:pPr>
        <w:pStyle w:val="Bezproreda"/>
        <w:jc w:val="right"/>
      </w:pPr>
      <w:r>
        <w:t xml:space="preserve">Tanja Štraubert </w:t>
      </w:r>
    </w:p>
    <w:sectPr w:rsidSect="00EF1FD3" w:rsidR="00A9071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9E3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0B5ADA" w:rsidRPr="000B5ADA">
          <w:t>4851/2015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B5ADA"/>
    <w:rsid w:val="001371FB"/>
    <w:rsid w:val="001B22F8"/>
    <w:rsid w:val="002D19E3"/>
    <w:rsid w:val="00325889"/>
    <w:rsid w:val="003A3366"/>
    <w:rsid w:val="003C2814"/>
    <w:rsid w:val="00431C5C"/>
    <w:rsid w:val="004E266D"/>
    <w:rsid w:val="00677951"/>
    <w:rsid w:val="008E51A9"/>
    <w:rsid w:val="00A90714"/>
    <w:rsid w:val="00AA7B27"/>
    <w:rsid w:val="00AE11D4"/>
    <w:rsid w:val="00BA2A5A"/>
    <w:rsid w:val="00BC1874"/>
    <w:rsid w:val="00C136F3"/>
    <w:rsid w:val="00C25F1E"/>
    <w:rsid w:val="00DC0AA2"/>
    <w:rsid w:val="00DE059B"/>
    <w:rsid w:val="00DF1FFF"/>
    <w:rsid w:val="00E0116B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A90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7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7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7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7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A90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7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7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7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7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4851</izvorni_sadrzaj>
    <derivirana_varijabla naziv="DomainObject.Predmet.Broj_1">4851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St-4851/2015</izvorni_sadrzaj>
    <derivirana_varijabla naziv="DomainObject.Predmet.OznakaBroj_1">St-4851/2015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ILE za graditeljstvo i trgovinu zastupanog po punomoćniku Vladimir Ilečić</izvorni_sadrzaj>
    <derivirana_varijabla naziv="DomainObject.Predmet.ProtustrankaFormated_1">  Obrtnička zadruga ILE za graditeljstvo i trgovinu zastupanog po punomoćniku Vladimir Ilečić</derivirana_varijabla>
  </DomainObject.Predmet.ProtustrankaFormated>
  <DomainObject.Predmet.ProtustrankaFormatedOIB>
    <izvorni_sadrzaj>  Obrtnička zadruga ILE za graditeljstvo i trgovinu, OIB 38746670467 zastupanog po punomoćniku Vladimir Ilečić</izvorni_sadrzaj>
    <derivirana_varijabla naziv="DomainObject.Predmet.ProtustrankaFormatedOIB_1">  Obrtnička zadruga ILE za graditeljstvo i trgovinu, OIB 38746670467 zastupanog po punomoćniku Vladimir Ilečić</derivirana_varijabla>
  </DomainObject.Predmet.ProtustrankaFormatedOIB>
  <DomainObject.Predmet.ProtustrankaFormatedWithAdress>
    <izvorni_sadrzaj> Obrtnička zadruga ILE za graditeljstvo i trgovinu, Golobreška ulica 1. odvojak 50, 10257 Brezovica zastupanog po punomoćniku Vladimir Ilečić</izvorni_sadrzaj>
    <derivirana_varijabla naziv="DomainObject.Predmet.ProtustrankaFormatedWithAdress_1"> Obrtnička zadruga ILE za graditeljstvo i trgovinu, Golobreška ulica 1. odvojak 50, 10257 Brezovica zastupanog po punomoćniku Vladimir Ilečić</derivirana_varijabla>
  </DomainObject.Predmet.ProtustrankaFormatedWithAdress>
  <DomainObject.Predmet.ProtustrankaFormatedWithAdressOIB>
    <izvorni_sadrzaj> Obrtnička zadruga ILE za graditeljstvo i trgovinu, OIB 38746670467, Golobreška ulica 1. odvojak 50, 10257 Brezovica zastupanog po punomoćniku Vladimir Ilečić</izvorni_sadrzaj>
    <derivirana_varijabla naziv="DomainObject.Predmet.ProtustrankaFormatedWithAdressOIB_1"> Obrtnička zadruga ILE za graditeljstvo i trgovinu, OIB 38746670467, Golobreška ulica 1. odvojak 50, 10257 Brezovica zastupanog po punomoćniku Vladimir Ilečić</derivirana_varijabla>
  </DomainObject.Predmet.ProtustrankaFormatedWithAdressOIB>
  <DomainObject.Predmet.ProtustrankaWithAdress>
    <izvorni_sadrzaj>Obrtnička zadruga ILE za graditeljstvo i trgovinu Golobreška ulica 1. odvojak 50, 10257 Brezovica</izvorni_sadrzaj>
    <derivirana_varijabla naziv="DomainObject.Predmet.ProtustrankaWithAdress_1">Obrtnička zadruga ILE za graditeljstvo i trgovinu Golobreška ulica 1. odvojak 50, 10257 Brezovica</derivirana_varijabla>
  </DomainObject.Predmet.ProtustrankaWithAdress>
  <DomainObject.Predmet.ProtustrankaWithAdressOIB>
    <izvorni_sadrzaj>Obrtnička zadruga ILE za graditeljstvo i trgovinu, OIB 38746670467, Golobreška ulica 1. odvojak 50, 10257 Brezovica</izvorni_sadrzaj>
    <derivirana_varijabla naziv="DomainObject.Predmet.ProtustrankaWithAdressOIB_1">Obrtnička zadruga ILE za graditeljstvo i trgovinu, OIB 38746670467, Golobreška ulica 1. odvojak 50, 10257 Brezovica</derivirana_varijabla>
  </DomainObject.Predmet.ProtustrankaWithAdressOIB>
  <DomainObject.Predmet.ProtustrankaNazivFormated>
    <izvorni_sadrzaj>Obrtnička zadruga ILE za graditeljstvo i trgovinu</izvorni_sadrzaj>
    <derivirana_varijabla naziv="DomainObject.Predmet.ProtustrankaNazivFormated_1">Obrtnička zadruga ILE za graditeljstvo i trgovinu</derivirana_varijabla>
  </DomainObject.Predmet.ProtustrankaNazivFormated>
  <DomainObject.Predmet.ProtustrankaNazivFormatedOIB>
    <izvorni_sadrzaj>Obrtnička zadruga ILE za graditeljstvo i trgovinu, OIB 38746670467</izvorni_sadrzaj>
    <derivirana_varijabla naziv="DomainObject.Predmet.ProtustrankaNazivFormatedOIB_1">Obrtnička zadruga ILE za graditeljstvo i trgovinu, OIB 38746670467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ILE za graditeljstvo i trgovinu zastupanog po punomoćniku Vladimir Ilečić</item>
    </izvorni_sadrzaj>
    <derivirana_varijabla naziv="DomainObject.Predmet.ProtuStrankaListFormated_1">
      <item>Obrtnička zadruga ILE za graditeljstvo i trgovinu zastupanog po punomoćniku Vladimir Ilečić</item>
    </derivirana_varijabla>
  </DomainObject.Predmet.ProtuStrankaListFormated>
  <DomainObject.Predmet.ProtuStrankaListFormatedOIB>
    <izvorni_sadrzaj>
      <item>Obrtnička zadruga ILE za graditeljstvo i trgovinu, OIB 38746670467 zastupanog po punomoćniku Vladimir Ilečić</item>
    </izvorni_sadrzaj>
    <derivirana_varijabla naziv="DomainObject.Predmet.ProtuStrankaListFormatedOIB_1">
      <item>Obrtnička zadruga ILE za graditeljstvo i trgovinu, OIB 38746670467 zastupanog po punomoćniku Vladimir Ilečić</item>
    </derivirana_varijabla>
  </DomainObject.Predmet.ProtuStrankaListFormatedOIB>
  <DomainObject.Predmet.ProtuStrankaListFormatedWithAdress>
    <izvorni_sadrzaj>
      <item>Obrtnička zadruga ILE za graditeljstvo i trgovinu, Golobreška ulica 1. odvojak 50, 10257 Brezovica zastupanog po punomoćniku Vladimir Ilečić</item>
    </izvorni_sadrzaj>
    <derivirana_varijabla naziv="DomainObject.Predmet.ProtuStrankaListFormatedWithAdress_1">
      <item>Obrtnička zadruga ILE za graditeljstvo i trgovinu, Golobreška ulica 1. odvojak 50, 10257 Brezovica zastupanog po punomoćniku Vladimir Ilečić</item>
    </derivirana_varijabla>
  </DomainObject.Predmet.ProtuStrankaListFormatedWithAdress>
  <DomainObject.Predmet.ProtuStrankaListFormatedWithAdressOIB>
    <izvorni_sadrzaj>
      <item>Obrtnička zadruga ILE za graditeljstvo i trgovinu, OIB 38746670467, Golobreška ulica 1. odvojak 50, 10257 Brezovica zastupanog po punomoćniku Vladimir Ilečić</item>
    </izvorni_sadrzaj>
    <derivirana_varijabla naziv="DomainObject.Predmet.ProtuStrankaListFormatedWithAdressOIB_1">
      <item>Obrtnička zadruga ILE za graditeljstvo i trgovinu, OIB 38746670467, Golobreška ulica 1. odvojak 50, 10257 Brezovica zastupanog po punomoćniku Vladimir Ilečić</item>
    </derivirana_varijabla>
  </DomainObject.Predmet.ProtuStrankaListFormatedWithAdressOIB>
  <DomainObject.Predmet.ProtuStrankaListNazivFormated>
    <izvorni_sadrzaj>
      <item>Obrtnička zadruga ILE za graditeljstvo i trgovinu</item>
    </izvorni_sadrzaj>
    <derivirana_varijabla naziv="DomainObject.Predmet.ProtuStrankaListNazivFormated_1">
      <item>Obrtnička zadruga ILE za graditeljstvo i trgovinu</item>
    </derivirana_varijabla>
  </DomainObject.Predmet.ProtuStrankaListNazivFormated>
  <DomainObject.Predmet.ProtuStrankaListNazivFormatedOIB>
    <izvorni_sadrzaj>
      <item>Obrtnička zadruga ILE za graditeljstvo i trgovinu, OIB 38746670467</item>
    </izvorni_sadrzaj>
    <derivirana_varijabla naziv="DomainObject.Predmet.ProtuStrankaListNazivFormatedOIB_1">
      <item>Obrtnička zadruga ILE za graditeljstvo i trgovinu, OIB 38746670467</item>
    </derivirana_varijabla>
  </DomainObject.Predmet.ProtuStrankaListNazivFormatedOIB>
  <DomainObject.Predmet.OstaliListFormated>
    <izvorni_sadrzaj>
      <item>Davor Ivančić</item>
      <item>Vladimir Ilečić punomoćnik sudionika u postupku Obrtnička zadruga ILE za graditeljstvo i trgovinu</item>
    </izvorni_sadrzaj>
    <derivirana_varijabla naziv="DomainObject.Predmet.OstaliListFormated_1">
      <item>Davor Ivančić</item>
      <item>Vladimir Ilečić punomoćnik sudionika u postupku Obrtnička zadruga ILE za graditeljstvo i trgovinu</item>
    </derivirana_varijabla>
  </DomainObject.Predmet.OstaliListFormated>
  <DomainObject.Predmet.OstaliListFormatedOIB>
    <izvorni_sadrzaj>
      <item>Davor Ivančić, OIB 21146522885</item>
      <item>Vladimir Ilečić, OIB 02742804710 punomoćnik sudionika u postupku Obrtnička zadruga ILE za graditeljstvo i trgovinu</item>
    </izvorni_sadrzaj>
    <derivirana_varijabla naziv="DomainObject.Predmet.OstaliListFormatedOIB_1">
      <item>Davor Ivančić, OIB 21146522885</item>
      <item>Vladimir Ilečić, OIB 02742804710 punomoćnik sudionika u postupku Obrtnička zadruga ILE za graditeljstvo i trgovinu</item>
    </derivirana_varijabla>
  </DomainObject.Predmet.OstaliListFormatedOIB>
  <DomainObject.Predmet.OstaliListFormatedWithAdress>
    <izvorni_sadrzaj>
      <item>Davor Ivančić, Ivana Plemenitog Zajca 17, 40000 Čakovec</item>
      <item>Vladimir Ilečić, Golobreška Ulica I.odvojak 50, 10257 Goli Breg punomoćnik sudionika u postupku Obrtnička zadruga ILE za graditeljstvo i trgovinu</item>
    </izvorni_sadrzaj>
    <derivirana_varijabla naziv="DomainObject.Predmet.OstaliListFormatedWithAdress_1">
      <item>Davor Ivančić, Ivana Plemenitog Zajca 17, 40000 Čakovec</item>
      <item>Vladimir Ilečić, Golobreška Ulica I.odvojak 50, 10257 Goli Breg punomoćnik sudionika u postupku Obrtnička zadruga ILE za graditeljstvo i trgovinu</item>
    </derivirana_varijabla>
  </DomainObject.Predmet.OstaliListFormatedWithAdress>
  <DomainObject.Predmet.OstaliListFormatedWithAdressOIB>
    <izvorni_sadrzaj>
      <item>Davor Ivančić, OIB 21146522885, Ivana Plemenitog Zajca 17, 40000 Čakovec</item>
      <item>Vladimir Ilečić, OIB 02742804710, Golobreška Ulica I.odvojak 50, 10257 Goli Breg punomoćnik sudionika u postupku Obrtnička zadruga ILE za graditeljstvo i trgovinu</item>
    </izvorni_sadrzaj>
    <derivirana_varijabla naziv="DomainObject.Predmet.OstaliListFormatedWithAdressOIB_1">
      <item>Davor Ivančić, OIB 21146522885, Ivana Plemenitog Zajca 17, 40000 Čakovec</item>
      <item>Vladimir Ilečić, OIB 02742804710, Golobreška Ulica I.odvojak 50, 10257 Goli Breg punomoćnik sudionika u postupku Obrtnička zadruga ILE za graditeljstvo i trgovinu</item>
    </derivirana_varijabla>
  </DomainObject.Predmet.OstaliListFormatedWithAdressOIB>
  <DomainObject.Predmet.OstaliListNazivFormated>
    <izvorni_sadrzaj>
      <item>Davor Ivančić</item>
      <item>Vladimir Ilečić</item>
    </izvorni_sadrzaj>
    <derivirana_varijabla naziv="DomainObject.Predmet.OstaliListNazivFormated_1">
      <item>Davor Ivančić</item>
      <item>Vladimir Ilečić</item>
    </derivirana_varijabla>
  </DomainObject.Predmet.OstaliListNazivFormated>
  <DomainObject.Predmet.OstaliListNazivFormatedOIB>
    <izvorni_sadrzaj>
      <item>Davor Ivančić, OIB 21146522885</item>
      <item>Vladimir Ilečić, OIB 02742804710</item>
    </izvorni_sadrzaj>
    <derivirana_varijabla naziv="DomainObject.Predmet.OstaliListNazivFormatedOIB_1">
      <item>Davor Ivančić, OIB 21146522885</item>
      <item>Vladimir Ilečić, OIB 02742804710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ILE za graditeljstvo i trgovinu</izvorni_sadrzaj>
    <derivirana_varijabla naziv="DomainObject.Predmet.ProtustrankaIDrugi_1">Obrtnička zadruga ILE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Obrtnička zadruga ILE za graditeljstvo i trgovinu, OIB 38746670467, Golobreška ulica 1. odvojak 50, 10257 Brezovica</izvorni_sadrzaj>
    <derivirana_varijabla naziv="DomainObject.Predmet.ProtustrankaIDrugiAdressOIB_1">Obrtnička zadruga ILE za graditeljstvo i trgovinu, OIB 38746670467, Golobreška ulica 1. odvojak 50,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Obrtnička zadruga ILE za graditeljstvo i trgovinu</item>
      <item>FINA Regionalni centar Zagreb</item>
      <item>Davor Ivančić</item>
      <item>Vladimir Ilečić</item>
    </izvorni_sadrzaj>
    <derivirana_varijabla naziv="DomainObject.Predmet.SudioniciListNaziv_1">
      <item>Obrtnička zadruga ILE za graditeljstvo i trgovinu</item>
      <item>FINA Regionalni centar Zagreb</item>
      <item>Davor Ivančić</item>
      <item>Vladimir Ilečić</item>
    </derivirana_varijabla>
  </DomainObject.Predmet.SudioniciListNaziv>
  <DomainObject.Predmet.SudioniciListAdressOIB>
    <izvorni_sadrzaj>
      <item>Obrtnička zadruga ILE za graditeljstvo i trgovinu, OIB 38746670467, Golobreška ulica 1. odvojak 50,10257 Brezovica</item>
      <item>FINA Regionalni centar Zagreb, OIB 85821130368, Trg svibanjskih žrtava 1995. 1,10000 Zagreb</item>
      <item>Davor Ivančić, OIB 21146522885, Ivana Plemenitog Zajca 17,40000 Čakovec</item>
      <item>Vladimir Ilečić, OIB 02742804710, Golobreška Ulica I.odvojak 50,10257 Goli Breg</item>
    </izvorni_sadrzaj>
    <derivirana_varijabla naziv="DomainObject.Predmet.SudioniciListAdressOIB_1">
      <item>Obrtnička zadruga ILE za graditeljstvo i trgovinu, OIB 38746670467, Golobreška ulica 1. odvojak 50,10257 Brezovica</item>
      <item>FINA Regionalni centar Zagreb, OIB 85821130368, Trg svibanjskih žrtava 1995. 1,10000 Zagreb</item>
      <item>Davor Ivančić, OIB 21146522885, Ivana Plemenitog Zajca 17,40000 Čakovec</item>
      <item>Vladimir Ilečić, OIB 02742804710, Golobreška Ulica I.odvojak 50,10257 Goli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38746670467</item>
      <item>, OIB 85821130368</item>
      <item>, OIB 21146522885</item>
      <item>, OIB 02742804710</item>
    </izvorni_sadrzaj>
    <derivirana_varijabla naziv="DomainObject.Predmet.SudioniciListNazivOIB_1">
      <item>, OIB 38746670467</item>
      <item>, OIB 85821130368</item>
      <item>, OIB 21146522885</item>
      <item>, OIB 02742804710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2133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2016-05-02T12:02:00Z</dcterms:created>
  <dc:creator>Sandra Rotar Vogrin</dc:creator>
  <cp:lastModifiedBy>Tanja Štraubert</cp:lastModifiedBy>
  <cp:lastPrinted>2016-05-03T07:45:00Z</cp:lastPrinted>
  <dcterms:modified xmlns:xsi="http://www.w3.org/2001/XMLSchema-instance" xsi:type="dcterms:W3CDTF">2016-05-03T07:45:00Z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