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526f" w14:paraId="587526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</w:t>
      </w:r>
      <w:r w:rsidR="001C7B1E">
        <w:rPr>
          <w:lang w:val="hr-HR"/>
        </w:rPr>
        <w:t>.</w:t>
      </w:r>
      <w:r w:rsidR="00661990">
        <w:rPr>
          <w:lang w:val="hr-HR"/>
        </w:rPr>
        <w:t xml:space="preserve"> St-</w:t>
      </w:r>
      <w:r w:rsidR="001C7B1E">
        <w:rPr>
          <w:lang w:val="hr-HR"/>
        </w:rPr>
        <w:t>1123</w:t>
      </w:r>
      <w:r w:rsidR="001D3EBF">
        <w:rPr>
          <w:lang w:val="hr-HR"/>
        </w:rPr>
        <w:t>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C7B1E">
        <w:rPr>
          <w:lang w:val="hr-HR"/>
        </w:rPr>
        <w:t>DRUŠTVO ZA PLES "CRO DANCE", Zagreb, Ulica grada Chicaga 2b</w:t>
      </w:r>
      <w:r w:rsidR="001F00CC">
        <w:rPr>
          <w:lang w:val="hr-HR"/>
        </w:rPr>
        <w:t>,</w:t>
      </w:r>
      <w:r w:rsidR="00A10E03"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1C7B1E">
        <w:rPr>
          <w:lang w:val="hr-HR"/>
        </w:rPr>
        <w:t>08673663140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</w:t>
      </w:r>
      <w:r w:rsidR="001C7B1E">
        <w:rPr>
          <w:lang w:val="hr-HR"/>
        </w:rPr>
        <w:t>1123</w:t>
      </w:r>
      <w:r w:rsidRPr="000664E3">
        <w:rPr>
          <w:lang w:val="hr-HR"/>
        </w:rPr>
        <w:t>/201</w:t>
      </w:r>
      <w:r w:rsidR="001D3EB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D3EBF">
        <w:rPr>
          <w:lang w:val="hr-HR"/>
        </w:rPr>
        <w:t>1</w:t>
      </w:r>
      <w:r w:rsidR="001C7B1E">
        <w:rPr>
          <w:lang w:val="hr-HR"/>
        </w:rPr>
        <w:t>4. ožujka</w:t>
      </w:r>
      <w:r w:rsidR="001454FF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C7B1E">
        <w:rPr>
          <w:lang w:val="hr-HR"/>
        </w:rPr>
        <w:t>7.108,03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="001C7B1E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80218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180218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1F00CC" w:rsidP="000664E3" w:rsidR="001F00CC">
      <w:pPr>
        <w:rPr>
          <w:lang w:val="hr-HR"/>
        </w:rPr>
      </w:pPr>
    </w:p>
    <w:p w:rsidRDefault="0093784A" w:rsidP="000664E3" w:rsidR="0093784A">
      <w:pPr>
        <w:rPr>
          <w:lang w:val="hr-HR"/>
        </w:rPr>
      </w:pPr>
    </w:p>
    <w:p w:rsidRDefault="00180218" w:rsidP="000664E3" w:rsidR="0018021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1454FF" w:rsidP="000664E3" w:rsidR="00894A7D" w:rsidRPr="00A10E03">
      <w:pPr>
        <w:rPr>
          <w:lang w:val="hr-HR"/>
        </w:rPr>
      </w:pPr>
      <w:r>
        <w:rPr>
          <w:lang w:val="hr-HR"/>
        </w:rPr>
        <w:t>Bj.</w:t>
      </w:r>
      <w:r w:rsidR="00180218">
        <w:rPr>
          <w:lang w:val="hr-HR"/>
        </w:rPr>
        <w:t>4</w:t>
      </w:r>
      <w:r w:rsidR="001C7B1E">
        <w:rPr>
          <w:lang w:val="hr-HR"/>
        </w:rPr>
        <w:t>.1.</w:t>
      </w:r>
      <w:r w:rsidR="0094317E" w:rsidRPr="00A10E03">
        <w:rPr>
          <w:lang w:val="hr-HR"/>
        </w:rPr>
        <w:t>201</w:t>
      </w:r>
      <w:r w:rsidR="00180218">
        <w:rPr>
          <w:lang w:val="hr-HR"/>
        </w:rPr>
        <w:t>7</w:t>
      </w:r>
      <w:r w:rsidR="0094317E" w:rsidRPr="00A10E03">
        <w:rPr>
          <w:lang w:val="hr-HR"/>
        </w:rPr>
        <w:t>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D0" w:rsidR="009309D0">
      <w:r>
        <w:separator/>
      </w:r>
    </w:p>
  </w:endnote>
  <w:endnote w:id="0" w:type="continuationSeparator">
    <w:p w:rsidRDefault="009309D0" w:rsidR="00930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D0" w:rsidR="009309D0">
      <w:r>
        <w:separator/>
      </w:r>
    </w:p>
  </w:footnote>
  <w:footnote w:id="0" w:type="continuationSeparator">
    <w:p w:rsidRDefault="009309D0" w:rsidR="00930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8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A6D09"/>
    <w:rsid w:val="000C4C1A"/>
    <w:rsid w:val="000E7F8E"/>
    <w:rsid w:val="000F33D9"/>
    <w:rsid w:val="001035FC"/>
    <w:rsid w:val="001454FF"/>
    <w:rsid w:val="00173939"/>
    <w:rsid w:val="00180218"/>
    <w:rsid w:val="001A2E90"/>
    <w:rsid w:val="001C7B1E"/>
    <w:rsid w:val="001D3EBF"/>
    <w:rsid w:val="001D7388"/>
    <w:rsid w:val="001F00CC"/>
    <w:rsid w:val="00213DD9"/>
    <w:rsid w:val="002221FF"/>
    <w:rsid w:val="00223A6B"/>
    <w:rsid w:val="00247E71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25B8F"/>
    <w:rsid w:val="00637318"/>
    <w:rsid w:val="006425FF"/>
    <w:rsid w:val="0066064B"/>
    <w:rsid w:val="00661990"/>
    <w:rsid w:val="006825E3"/>
    <w:rsid w:val="006D69FC"/>
    <w:rsid w:val="00701DB2"/>
    <w:rsid w:val="00705913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309D0"/>
    <w:rsid w:val="0093784A"/>
    <w:rsid w:val="00940231"/>
    <w:rsid w:val="0094317E"/>
    <w:rsid w:val="009648B4"/>
    <w:rsid w:val="00997840"/>
    <w:rsid w:val="00A042BF"/>
    <w:rsid w:val="00A10E0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4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C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C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C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C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4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C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C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C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C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ples CRO DANCE</izvorni_sadrzaj>
    <derivirana_varijabla naziv="DomainObject.Predmet.ProtustrankaFormated_1">  Društvo za ples CRO DANCE</derivirana_varijabla>
  </DomainObject.Predmet.ProtustrankaFormated>
  <DomainObject.Predmet.ProtustrankaFormatedOIB>
    <izvorni_sadrzaj>  Društvo za ples CRO DANCE, OIB 08673663140</izvorni_sadrzaj>
    <derivirana_varijabla naziv="DomainObject.Predmet.ProtustrankaFormatedOIB_1">  Društvo za ples CRO DANCE, OIB 08673663140</derivirana_varijabla>
  </DomainObject.Predmet.ProtustrankaFormatedOIB>
  <DomainObject.Predmet.ProtustrankaFormatedWithAdress>
    <izvorni_sadrzaj> Društvo za ples CRO DANCE, Ulica grada Chicaga 2 b, 10000 Zagreb</izvorni_sadrzaj>
    <derivirana_varijabla naziv="DomainObject.Predmet.ProtustrankaFormatedWithAdress_1"> Društvo za ples CRO DANCE, Ulica grada Chicaga 2 b, 10000 Zagreb</derivirana_varijabla>
  </DomainObject.Predmet.ProtustrankaFormatedWithAdress>
  <DomainObject.Predmet.ProtustrankaFormatedWithAdressOIB>
    <izvorni_sadrzaj> Društvo za ples CRO DANCE, OIB 08673663140, Ulica grada Chicaga 2 b, 10000 Zagreb</izvorni_sadrzaj>
    <derivirana_varijabla naziv="DomainObject.Predmet.ProtustrankaFormatedWithAdressOIB_1"> Društvo za ples CRO DANCE, OIB 08673663140, Ulica grada Chicaga 2 b, 10000 Zagreb</derivirana_varijabla>
  </DomainObject.Predmet.ProtustrankaFormatedWithAdressOIB>
  <DomainObject.Predmet.ProtustrankaWithAdress>
    <izvorni_sadrzaj>Društvo za ples CRO DANCE Ulica grada Chicaga 2 b, 10000 Zagreb</izvorni_sadrzaj>
    <derivirana_varijabla naziv="DomainObject.Predmet.ProtustrankaWithAdress_1">Društvo za ples CRO DANCE Ulica grada Chicaga 2 b, 10000 Zagreb</derivirana_varijabla>
  </DomainObject.Predmet.ProtustrankaWithAdress>
  <DomainObject.Predmet.ProtustrankaWithAdressOIB>
    <izvorni_sadrzaj>Društvo za ples CRO DANCE, OIB 08673663140, Ulica grada Chicaga 2 b, 10000 Zagreb</izvorni_sadrzaj>
    <derivirana_varijabla naziv="DomainObject.Predmet.ProtustrankaWithAdressOIB_1">Društvo za ples CRO DANCE, OIB 08673663140, Ulica grada Chicaga 2 b, 10000 Zagreb</derivirana_varijabla>
  </DomainObject.Predmet.ProtustrankaWithAdressOIB>
  <DomainObject.Predmet.ProtustrankaNazivFormated>
    <izvorni_sadrzaj>Društvo za ples CRO DANCE</izvorni_sadrzaj>
    <derivirana_varijabla naziv="DomainObject.Predmet.ProtustrankaNazivFormated_1">Društvo za ples CRO DANCE</derivirana_varijabla>
  </DomainObject.Predmet.ProtustrankaNazivFormated>
  <DomainObject.Predmet.ProtustrankaNazivFormatedOIB>
    <izvorni_sadrzaj>Društvo za ples CRO DANCE, OIB 08673663140</izvorni_sadrzaj>
    <derivirana_varijabla naziv="DomainObject.Predmet.ProtustrankaNazivFormatedOIB_1">Društvo za ples CRO DANCE, OIB 08673663140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ples CRO DANCE</item>
    </izvorni_sadrzaj>
    <derivirana_varijabla naziv="DomainObject.Predmet.ProtuStrankaListFormated_1">
      <item>Društvo za ples CRO DANCE</item>
    </derivirana_varijabla>
  </DomainObject.Predmet.ProtuStrankaListFormated>
  <DomainObject.Predmet.ProtuStrankaListFormatedOIB>
    <izvorni_sadrzaj>
      <item>Društvo za ples CRO DANCE, OIB 08673663140</item>
    </izvorni_sadrzaj>
    <derivirana_varijabla naziv="DomainObject.Predmet.ProtuStrankaListFormatedOIB_1">
      <item>Društvo za ples CRO DANCE, OIB 08673663140</item>
    </derivirana_varijabla>
  </DomainObject.Predmet.ProtuStrankaListFormatedOIB>
  <DomainObject.Predmet.ProtuStrankaListFormatedWithAdress>
    <izvorni_sadrzaj>
      <item>Društvo za ples CRO DANCE, Ulica grada Chicaga 2 b, 10000 Zagreb</item>
    </izvorni_sadrzaj>
    <derivirana_varijabla naziv="DomainObject.Predmet.ProtuStrankaListFormatedWithAdress_1">
      <item>Društvo za ples CRO DANCE, Ulica grada Chicaga 2 b, 10000 Zagreb</item>
    </derivirana_varijabla>
  </DomainObject.Predmet.ProtuStrankaListFormatedWithAdress>
  <DomainObject.Predmet.ProtuStrankaListFormatedWithAdressOIB>
    <izvorni_sadrzaj>
      <item>Društvo za ples CRO DANCE, OIB 08673663140, Ulica grada Chicaga 2 b, 10000 Zagreb</item>
    </izvorni_sadrzaj>
    <derivirana_varijabla naziv="DomainObject.Predmet.ProtuStrankaListFormatedWithAdressOIB_1">
      <item>Društvo za ples CRO DANCE, OIB 08673663140, Ulica grada Chicaga 2 b, 10000 Zagreb</item>
    </derivirana_varijabla>
  </DomainObject.Predmet.ProtuStrankaListFormatedWithAdressOIB>
  <DomainObject.Predmet.ProtuStrankaListNazivFormated>
    <izvorni_sadrzaj>
      <item>Društvo za ples CRO DANCE</item>
    </izvorni_sadrzaj>
    <derivirana_varijabla naziv="DomainObject.Predmet.ProtuStrankaListNazivFormated_1">
      <item>Društvo za ples CRO DANCE</item>
    </derivirana_varijabla>
  </DomainObject.Predmet.ProtuStrankaListNazivFormated>
  <DomainObject.Predmet.ProtuStrankaListNazivFormatedOIB>
    <izvorni_sadrzaj>
      <item>Društvo za ples CRO DANCE, OIB 08673663140</item>
    </izvorni_sadrzaj>
    <derivirana_varijabla naziv="DomainObject.Predmet.ProtuStrankaListNazivFormatedOIB_1">
      <item>Društvo za ples CRO DANCE, OIB 08673663140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ples CRO DANCE</izvorni_sadrzaj>
    <derivirana_varijabla naziv="DomainObject.Predmet.ProtustrankaIDrugi_1">Društvo za ples CRO DANCE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za ples CRO DANCE, OIB 08673663140, Ulica grada Chicaga 2 b, 10000 Zagreb</izvorni_sadrzaj>
    <derivirana_varijabla naziv="DomainObject.Predmet.ProtustrankaIDrugiAdressOIB_1">Društvo za ples CRO DANCE, OIB 08673663140, Ulica grada Chicaga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za ples CRO DANCE</item>
      <item>FINA Regionalni centar Zagreb</item>
    </izvorni_sadrzaj>
    <derivirana_varijabla naziv="DomainObject.Predmet.SudioniciListNaziv_1">
      <item>Društvo za ples CRO DANCE</item>
      <item>FINA Regionalni centar Zagreb</item>
    </derivirana_varijabla>
  </DomainObject.Predmet.SudioniciListNaziv>
  <DomainObject.Predmet.SudioniciListAdressOIB>
    <izvorni_sadrzaj>
      <item>Društvo za ples CRO DANCE, OIB 08673663140, Ulica grada Chicaga 2 b,10000 Zagreb</item>
      <item>FINA Regionalni centar Zagreb, OIB 85821130368, Trg svibanjskih žrtava 1995. 1,10000 Zagreb</item>
    </izvorni_sadrzaj>
    <derivirana_varijabla naziv="DomainObject.Predmet.SudioniciListAdressOIB_1">
      <item>Društvo za ples CRO DANCE, OIB 08673663140, Ulica grada Chicaga 2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08673663140</item>
      <item>, OIB 85821130368</item>
    </izvorni_sadrzaj>
    <derivirana_varijabla naziv="DomainObject.Predmet.SudioniciListNazivOIB_1">
      <item>, OIB 08673663140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5674F-0688-49D7-B5F0-1FEF77B60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282</properties:Words>
  <properties:Characters>1561</properties:Characters>
  <properties:Lines>49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2016-10-17T06:40:00Z</dcterms:created>
  <dc:creator>553y7k3</dc:creator>
  <cp:lastModifiedBy>Željka Vitez</cp:lastModifiedBy>
  <cp:lastPrinted>2017-01-04T07:28:00Z</cp:lastPrinted>
  <dcterms:modified xmlns:xsi="http://www.w3.org/2001/XMLSchema-instance" xsi:type="dcterms:W3CDTF">2017-01-04T12:57:00Z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