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8385" w14:paraId="9d98385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04525" w:rsidP="00C42814" w:rsidR="00104525"/>
    <w:p w:rsidRDefault="00ED5F96" w:rsidP="00C42814" w:rsidR="00ED5F96"/>
    <w:p w:rsidRDefault="00A66A08" w:rsidP="00C42814" w:rsidR="00A66A08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C66E35" w:rsidR="00C4281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A66A08">
        <w:rPr>
          <w:color w:val="000000"/>
        </w:rPr>
        <w:t>KAMIBAG d.o.o. za proizvodnju, trgovinu i usluge, u stečaju, Vrbanja, K. Lj. Posavskog 126/a, MBS:030030131,  OIB:64353433748</w:t>
      </w:r>
      <w:r>
        <w:t>,</w:t>
      </w:r>
      <w:r w:rsidR="00CC7760">
        <w:t xml:space="preserve"> nakon održanog ročišta za ispitivanje tražbina vjerovnika, </w:t>
      </w:r>
      <w:r>
        <w:t xml:space="preserve"> </w:t>
      </w:r>
      <w:r w:rsidR="00FB749B">
        <w:t>dana</w:t>
      </w:r>
      <w:r w:rsidR="00A66A08">
        <w:t xml:space="preserve"> 6. ožujka 2018. </w:t>
      </w:r>
      <w:r w:rsidR="00FB749B">
        <w:t xml:space="preserve"> </w:t>
      </w:r>
    </w:p>
    <w:p w:rsidRDefault="00C42814" w:rsidP="00C42814" w:rsidR="00C42814">
      <w:pPr>
        <w:jc w:val="both"/>
      </w:pPr>
    </w:p>
    <w:p w:rsidRDefault="00216B62" w:rsidP="00C42814" w:rsidR="00216B62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C66E35" w:rsidP="00373856" w:rsidR="00C66E3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A3487D" w:rsidP="006E7773" w:rsidR="00A3487D" w:rsidRPr="00F870B7">
      <w:pPr>
        <w:rPr>
          <w:b/>
        </w:rPr>
      </w:pPr>
    </w:p>
    <w:p w:rsidRDefault="00F7282E" w:rsidP="003A7626" w:rsidR="00F7282E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3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3687"/>
        <w:gridCol w:w="1700"/>
        <w:gridCol w:w="1841"/>
        <w:gridCol w:w="1594"/>
      </w:tblGrid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6DA0" w:rsidP="00186DA0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STEČAJNI </w:t>
            </w:r>
            <w:r w:rsidR="002F7C9E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7A1A" w:rsidP="00897A1A" w:rsidR="00897A1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MF PU Područni ured Vukovar</w:t>
            </w:r>
          </w:p>
          <w:p w:rsidRDefault="00897A1A" w:rsidP="00897A1A" w:rsidR="00897A1A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 Trg Republike Hrvatske 5</w:t>
            </w:r>
          </w:p>
          <w:p w:rsidRDefault="00897A1A" w:rsidR="002811DD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</w:t>
            </w:r>
            <w:r w:rsidR="00030C16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6B62" w:rsidP="00216B62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7.127,86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6B62" w:rsidP="00216B62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7.127,86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0231" w:rsidP="00216B62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3A7626" w:rsidR="00F7282E"/>
    <w:p w:rsidRDefault="00F7282E" w:rsidP="003A7626" w:rsidR="00F7282E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2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7"/>
        <w:gridCol w:w="3689"/>
        <w:gridCol w:w="1699"/>
        <w:gridCol w:w="1841"/>
        <w:gridCol w:w="1532"/>
      </w:tblGrid>
      <w:tr w:rsidTr="009420F0" w:rsidR="001A6BBC" w:rsidRPr="006C3B99">
        <w:tc>
          <w:tcPr>
            <w:tcW w:type="pct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1A6BBC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9420F0" w:rsidR="001A6BBC">
        <w:trPr>
          <w:trHeight w:val="474"/>
        </w:trPr>
        <w:tc>
          <w:tcPr>
            <w:tcW w:type="pct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20F0" w:rsidP="009420F0" w:rsidR="009420F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MF PU Područni ured Vukovar</w:t>
            </w:r>
          </w:p>
          <w:p w:rsidRDefault="009420F0" w:rsidP="009420F0" w:rsidR="009420F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 Trg Republike Hrvatske 5</w:t>
            </w:r>
          </w:p>
          <w:p w:rsidRDefault="009420F0" w:rsidP="009420F0" w:rsidR="0013454A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20F0" w:rsidP="0013454A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218.423,78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20F0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218.423,78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5AFD" w:rsidP="009420F0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9420F0" w:rsidR="005166BB">
        <w:trPr>
          <w:trHeight w:val="474"/>
        </w:trPr>
        <w:tc>
          <w:tcPr>
            <w:tcW w:type="pct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20F0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5166BB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9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P="00B55AFD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UNIQA OSIGURANJE d.d. </w:t>
            </w:r>
          </w:p>
          <w:p w:rsidRDefault="005A553F" w:rsidP="00B55AFD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Planinska 13 a</w:t>
            </w:r>
          </w:p>
          <w:p w:rsidRDefault="005A553F" w:rsidP="00B55AFD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75665455333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4066" w:rsidP="0013454A" w:rsidR="005166BB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6.591,65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4066" w:rsidR="005166BB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6.591,65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P="009420F0" w:rsidR="005166BB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9420F0" w:rsidR="00A44066">
        <w:trPr>
          <w:trHeight w:val="474"/>
        </w:trPr>
        <w:tc>
          <w:tcPr>
            <w:tcW w:type="pct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4066" w:rsidR="00A4406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19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4066" w:rsidP="00B55AFD" w:rsidR="00A4406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PLINARA ISTOČNE SLAVONIJE d.o.o. Vinkovci, Ohridska 17</w:t>
            </w:r>
          </w:p>
          <w:p w:rsidRDefault="00A44066" w:rsidP="00B55AFD" w:rsidR="00A4406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16423775522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4066" w:rsidP="0013454A" w:rsidR="00A4406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10.304,74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4066" w:rsidR="00A44066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  <w:r w:rsidR="005962C9">
              <w:rPr>
                <w:rFonts w:hAnsi="Times New Roman" w:ascii="Times New Roman"/>
                <w:sz w:val="24"/>
                <w:szCs w:val="24"/>
              </w:rPr>
              <w:t>102,68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62C9" w:rsidP="009420F0" w:rsidR="00A4406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202,06</w:t>
            </w:r>
          </w:p>
        </w:tc>
      </w:tr>
      <w:tr w:rsidTr="009420F0" w:rsidR="00A44066">
        <w:trPr>
          <w:trHeight w:val="474"/>
        </w:trPr>
        <w:tc>
          <w:tcPr>
            <w:tcW w:type="pct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4066" w:rsidR="00A4406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9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5BC7" w:rsidP="00B55AFD" w:rsidR="005962C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CESTORAD d.d. </w:t>
            </w:r>
          </w:p>
          <w:p w:rsidRDefault="00555BC7" w:rsidP="00B55AFD" w:rsidR="00A4406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Vinkovci, Duga 23</w:t>
            </w:r>
          </w:p>
          <w:p w:rsidRDefault="00555BC7" w:rsidP="00B55AFD" w:rsidR="00555BC7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75943472386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5BC7" w:rsidP="0013454A" w:rsidR="00A4406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196.826,82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5BC7" w:rsidR="00A44066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196.826,82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5BC7" w:rsidP="009420F0" w:rsidR="00A4406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9420F0" w:rsidR="005A553F">
        <w:trPr>
          <w:trHeight w:val="474"/>
        </w:trPr>
        <w:tc>
          <w:tcPr>
            <w:tcW w:type="pct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4066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9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7121" w:rsidP="00B55AFD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BANKA d.d.</w:t>
            </w:r>
          </w:p>
          <w:p w:rsidRDefault="00167121" w:rsidP="00B55AFD" w:rsidR="0016712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R. F. Mihanovića 9</w:t>
            </w:r>
          </w:p>
          <w:p w:rsidRDefault="00167121" w:rsidP="00B55AFD" w:rsidR="0016712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="00D80DDB">
              <w:rPr>
                <w:rFonts w:hAnsi="Times New Roman" w:ascii="Times New Roman"/>
                <w:sz w:val="24"/>
                <w:szCs w:val="24"/>
              </w:rPr>
              <w:t>32247795989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5BC7" w:rsidP="0013454A" w:rsidR="005A553F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1.675.784,64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55BC7" w:rsidR="005A553F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1.675.784,64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0DDB" w:rsidP="009420F0" w:rsidR="005A553F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146409" w:rsidR="00F7282E">
      <w:pPr>
        <w:rPr>
          <w:bCs/>
        </w:rPr>
      </w:pPr>
    </w:p>
    <w:p w:rsidRDefault="00826D15" w:rsidP="00826D15" w:rsidR="00826D15">
      <w:pPr>
        <w:numPr>
          <w:ilvl w:val="0"/>
          <w:numId w:val="6"/>
        </w:numPr>
        <w:jc w:val="both"/>
      </w:pPr>
      <w:r w:rsidRPr="00F870B7">
        <w:t>Upućuju se vjerovnici, čije su tražbine u cijelosti ili djelomično osporene, da radi dokazivanja osnovanosti osporenih tražbina pokrenu pred nadležnim sudom parnicu u roku od 8 dana</w:t>
      </w:r>
      <w:r>
        <w:t xml:space="preserve"> od dana pravomoćnosti ovog rješenja, </w:t>
      </w:r>
      <w:r w:rsidRPr="00F870B7">
        <w:t xml:space="preserve"> jer će se u protivnom </w:t>
      </w:r>
      <w:r>
        <w:t xml:space="preserve">smatrati </w:t>
      </w:r>
      <w:r w:rsidRPr="00F870B7">
        <w:t xml:space="preserve"> da su odustali od prava na vođenje parnice, odnosno da u istom roku zatraže nastavak parnice ukoliko je o osporenom potraživanju vođena prije otvaranja stečajnog postupka nad dužnikom.</w:t>
      </w:r>
    </w:p>
    <w:p w:rsidRDefault="00826D15" w:rsidP="00826D15" w:rsidR="00826D15" w:rsidRPr="00F870B7">
      <w:pPr>
        <w:jc w:val="both"/>
      </w:pPr>
    </w:p>
    <w:p w:rsidRDefault="00826D15" w:rsidP="00826D15" w:rsidR="00826D15" w:rsidRPr="00F870B7">
      <w:pPr>
        <w:ind w:left="708"/>
        <w:jc w:val="both"/>
      </w:pPr>
      <w:r w:rsidRPr="00F870B7">
        <w:t>Vjerovnici su dužni dostaviti stečajnom sucu, u istom roku, dokaze o pokretanju parnice, odnosno o prijedlogu za nastavak pokrenutih parnica.</w:t>
      </w:r>
    </w:p>
    <w:p w:rsidRDefault="00826D15" w:rsidP="00826D15" w:rsidR="00826D15">
      <w:pPr>
        <w:pStyle w:val="Tijeloteksta"/>
        <w:rPr>
          <w:bCs/>
        </w:rPr>
      </w:pPr>
    </w:p>
    <w:p w:rsidRDefault="00826D15" w:rsidP="00826D15" w:rsidR="00826D15" w:rsidRPr="00F870B7">
      <w:pPr>
        <w:pStyle w:val="Tijeloteksta"/>
        <w:rPr>
          <w:bCs/>
        </w:rPr>
      </w:pPr>
    </w:p>
    <w:p w:rsidRDefault="00826D15" w:rsidP="00826D15" w:rsidR="00826D15" w:rsidRPr="001E4164">
      <w:pPr>
        <w:pStyle w:val="Tijeloteksta"/>
        <w:jc w:val="center"/>
        <w:rPr>
          <w:bCs/>
        </w:rPr>
      </w:pPr>
      <w:r w:rsidRPr="001E4164">
        <w:rPr>
          <w:bCs/>
        </w:rPr>
        <w:t>Obrazloženje</w:t>
      </w:r>
    </w:p>
    <w:p w:rsidRDefault="00826D15" w:rsidP="00826D15" w:rsidR="00826D15">
      <w:pPr>
        <w:pStyle w:val="Tijeloteksta"/>
      </w:pPr>
    </w:p>
    <w:p w:rsidRDefault="00826D15" w:rsidP="00826D15" w:rsidR="00826D15" w:rsidRPr="00F870B7">
      <w:pPr>
        <w:pStyle w:val="Tijeloteksta"/>
      </w:pPr>
    </w:p>
    <w:p w:rsidRDefault="00826D15" w:rsidP="00826D15" w:rsidR="00826D15">
      <w:pPr>
        <w:pStyle w:val="Tijeloteksta"/>
        <w:ind w:firstLine="708"/>
      </w:pPr>
      <w:r w:rsidRPr="00F870B7">
        <w:t xml:space="preserve">Dana </w:t>
      </w:r>
      <w:r>
        <w:t>6. ožujka 2018.  godin</w:t>
      </w:r>
      <w:r w:rsidR="00A0158F">
        <w:t>e održano je</w:t>
      </w:r>
      <w:r w:rsidRPr="00F870B7">
        <w:t xml:space="preserve"> ispitno ročište na kojem je stečajni upravitelj dao izjašnjenje o prispjelim tražbinama, prema njihovim iznosima i isplatnim redovima.</w:t>
      </w:r>
    </w:p>
    <w:p w:rsidRDefault="00826D15" w:rsidP="00826D15" w:rsidR="00826D15" w:rsidRPr="00F870B7">
      <w:pPr>
        <w:pStyle w:val="Tijeloteksta"/>
        <w:ind w:firstLine="708"/>
      </w:pPr>
    </w:p>
    <w:p w:rsidRDefault="00826D15" w:rsidP="00826D15" w:rsidR="00826D15">
      <w:pPr>
        <w:ind w:firstLine="708"/>
        <w:jc w:val="both"/>
      </w:pPr>
      <w:r w:rsidRPr="00F870B7">
        <w:t>Ste</w:t>
      </w:r>
      <w:r w:rsidRPr="00F870B7">
        <w:rPr>
          <w:lang w:val="hr-HR"/>
        </w:rPr>
        <w:t>č</w:t>
      </w:r>
      <w:r w:rsidRPr="00F870B7">
        <w:t>ajni</w:t>
      </w:r>
      <w:r w:rsidRPr="00F870B7">
        <w:rPr>
          <w:lang w:val="hr-HR"/>
        </w:rPr>
        <w:t xml:space="preserve"> </w:t>
      </w:r>
      <w:r w:rsidRPr="00F870B7">
        <w:t>upravitelj</w:t>
      </w:r>
      <w:r>
        <w:t xml:space="preserve"> sastavio je </w:t>
      </w:r>
      <w:r w:rsidRPr="00F870B7">
        <w:t>tablicu</w:t>
      </w:r>
      <w:r w:rsidRPr="00F870B7">
        <w:rPr>
          <w:lang w:val="hr-HR"/>
        </w:rPr>
        <w:t xml:space="preserve"> </w:t>
      </w:r>
      <w:r w:rsidRPr="00F870B7">
        <w:t xml:space="preserve">ispitanih tražbina u koju je za svaku prijavljenu tražbinu </w:t>
      </w:r>
      <w:r>
        <w:t xml:space="preserve">unijet podatak o tome u kojoj </w:t>
      </w:r>
      <w:r w:rsidRPr="00F870B7">
        <w:t xml:space="preserve"> mjeri</w:t>
      </w:r>
      <w:r>
        <w:t xml:space="preserve"> je </w:t>
      </w:r>
      <w:r w:rsidRPr="00F870B7">
        <w:t>tražbina utvrđena prema svom iznosu i redu, te koji je pravni osnov prijavljene tražbine i razlog osporavanja.</w:t>
      </w:r>
    </w:p>
    <w:p w:rsidRDefault="00826D15" w:rsidP="00826D15" w:rsidR="00826D15" w:rsidRPr="00F870B7">
      <w:pPr>
        <w:ind w:firstLine="708"/>
        <w:jc w:val="both"/>
      </w:pPr>
    </w:p>
    <w:p w:rsidRDefault="00826D15" w:rsidP="00826D15" w:rsidR="00826D15">
      <w:pPr>
        <w:ind w:firstLine="708"/>
        <w:jc w:val="both"/>
      </w:pPr>
      <w:r w:rsidRPr="00F870B7">
        <w:t>Na ročištu se stečajni upravitelj izjašnjavao pojedinačno o svakoj prijavljenoj tražbini.</w:t>
      </w:r>
    </w:p>
    <w:p w:rsidRDefault="00826D15" w:rsidP="00826D15" w:rsidR="00826D15" w:rsidRPr="00F870B7">
      <w:pPr>
        <w:ind w:firstLine="708"/>
        <w:jc w:val="both"/>
      </w:pPr>
    </w:p>
    <w:p w:rsidRDefault="00826D15" w:rsidP="00826D15" w:rsidR="00826D15">
      <w:pPr>
        <w:ind w:firstLine="708"/>
        <w:jc w:val="both"/>
      </w:pPr>
      <w:r w:rsidRPr="00F870B7">
        <w:t>Tražbine koje je priznao stečajni upravitelj, a nije ih osporio niti jedan od vjerovnika nazočnih n</w:t>
      </w:r>
      <w:r>
        <w:t>a ročištu, smatraju se prema članku 263</w:t>
      </w:r>
      <w:r w:rsidRPr="00F870B7">
        <w:t>. Stečajnog zakona</w:t>
      </w:r>
      <w:r>
        <w:t xml:space="preserve"> (Narodne novine 71/15) </w:t>
      </w:r>
      <w:r w:rsidRPr="00F870B7">
        <w:t xml:space="preserve"> utvrđenim, kako je to nave</w:t>
      </w:r>
      <w:r>
        <w:t xml:space="preserve">deno u izreci ovog rješenja.               </w:t>
      </w:r>
    </w:p>
    <w:p w:rsidRDefault="00826D15" w:rsidP="00826D15" w:rsidR="00826D15" w:rsidRPr="00F870B7">
      <w:pPr>
        <w:ind w:firstLine="708"/>
        <w:jc w:val="both"/>
      </w:pPr>
    </w:p>
    <w:p w:rsidRDefault="00826D15" w:rsidP="00826D15" w:rsidR="00826D15">
      <w:pPr>
        <w:ind w:firstLine="708"/>
        <w:jc w:val="both"/>
      </w:pPr>
      <w:r w:rsidRPr="00F870B7">
        <w:t xml:space="preserve">Stečajni upravitelj osporio je u </w:t>
      </w:r>
      <w:r>
        <w:t xml:space="preserve">II </w:t>
      </w:r>
      <w:r w:rsidRPr="00F870B7">
        <w:t>višem isplatnom redu :</w:t>
      </w:r>
    </w:p>
    <w:p w:rsidRDefault="00A0158F" w:rsidP="00A0158F" w:rsidR="00A0158F">
      <w:pPr>
        <w:ind w:left="708"/>
        <w:jc w:val="both"/>
      </w:pPr>
      <w:r>
        <w:t xml:space="preserve">- djelomično tražbinu vjerovnika Plinara Istočne Slavonije d.o.o. Vinkovci, OIB 16423775522, koji vjerovnik je prijavio tražbinu u iznosu od 10.304,74 kn. Priznat mu je iznos od 10.102,68 kn a osporen iznos od 202,06 kn. Razlog osporavanja – osporeni iznos je iznos plaćene pristojbe za prijavu tražbine, a u stečajnom postupku svaka stranka snosi svoje troškove (čl. 20. Stečajnog zakona).                          </w:t>
      </w:r>
    </w:p>
    <w:p w:rsidRDefault="00826D15" w:rsidP="00826D15" w:rsidR="00826D15">
      <w:pPr>
        <w:jc w:val="both"/>
      </w:pPr>
    </w:p>
    <w:p w:rsidRDefault="003E3617" w:rsidP="003E3617" w:rsidR="003E3617" w:rsidRPr="001E4164">
      <w:pPr>
        <w:jc w:val="center"/>
      </w:pPr>
      <w:r>
        <w:t>2</w:t>
      </w:r>
    </w:p>
    <w:p w:rsidRDefault="00826D15" w:rsidP="00826D15" w:rsidR="00826D15">
      <w:pPr>
        <w:ind w:firstLine="708"/>
        <w:jc w:val="both"/>
      </w:pPr>
      <w:r>
        <w:lastRenderedPageBreak/>
        <w:t xml:space="preserve">Kako ovo osporavanje nije moglo biti otklonjeno </w:t>
      </w:r>
      <w:r w:rsidRPr="00F870B7">
        <w:t xml:space="preserve">na ročištu, niti su to vjerovnici </w:t>
      </w:r>
      <w:r>
        <w:t>pokušali, valjalo je vjerovnika čija je tražbina</w:t>
      </w:r>
      <w:r w:rsidRPr="00F870B7">
        <w:t xml:space="preserve"> dje</w:t>
      </w:r>
      <w:r>
        <w:t>lomično ili u cijelosti osporena</w:t>
      </w:r>
      <w:r w:rsidRPr="00F870B7">
        <w:t xml:space="preserve">, </w:t>
      </w:r>
      <w:r>
        <w:t>uputiti primjenom odredbe članka 266</w:t>
      </w:r>
      <w:r w:rsidRPr="00F870B7">
        <w:t>. st</w:t>
      </w:r>
      <w:r>
        <w:t>av</w:t>
      </w:r>
      <w:r w:rsidRPr="00F870B7">
        <w:t xml:space="preserve"> 1.</w:t>
      </w:r>
      <w:r>
        <w:t xml:space="preserve"> u vezi s člankom 267. stav 1. </w:t>
      </w:r>
      <w:r w:rsidRPr="00F870B7">
        <w:t xml:space="preserve"> Stečajnog zakona na pokretanje parnice radi utvrđivanja osnovanom ospore</w:t>
      </w:r>
      <w:r>
        <w:t>ne tražbine, ukoliko za to ima</w:t>
      </w:r>
      <w:r w:rsidRPr="00F870B7">
        <w:t xml:space="preserve"> pravni </w:t>
      </w:r>
    </w:p>
    <w:p w:rsidRDefault="00826D15" w:rsidP="00826D15" w:rsidR="00826D15">
      <w:pPr>
        <w:jc w:val="both"/>
      </w:pPr>
      <w:r w:rsidRPr="00F870B7">
        <w:t>interes, uz obvezu obavještavanja stečajnog suca, a pod prijetnjom gubitka prava na pokretanje parnice izvan roka određenog ovim rješenjem.</w:t>
      </w:r>
    </w:p>
    <w:p w:rsidRDefault="00826D15" w:rsidP="00826D15" w:rsidR="00826D15">
      <w:pPr>
        <w:jc w:val="both"/>
      </w:pPr>
    </w:p>
    <w:p w:rsidRDefault="000E3BE4" w:rsidP="000E3BE4" w:rsidR="000E3BE4">
      <w:pPr>
        <w:ind w:firstLine="720"/>
        <w:jc w:val="both"/>
      </w:pPr>
      <w:r>
        <w:t xml:space="preserve">Stečajni upravitelj evidentirao  je kako je to navedeno u tablici razlučnih vjerovnika razlučno pravo vjerovnicima:  </w:t>
      </w:r>
    </w:p>
    <w:p w:rsidRDefault="000E3BE4" w:rsidP="000E3BE4" w:rsidR="000E3BE4">
      <w:pPr>
        <w:numPr>
          <w:ilvl w:val="0"/>
          <w:numId w:val="8"/>
        </w:numPr>
        <w:jc w:val="both"/>
      </w:pPr>
      <w:r>
        <w:t xml:space="preserve">RH MF Porezna uprava Područni ured Slavonije i Baranje, OIB 18683136487, u iznosu od 204.863,87 kn (imovina na koju se odnosi razlučno pravo – nekretnine upisane u  zk. ul. 469 k.o. Vrbanja k.č.br. 1970 i k.č.br. 1971) </w:t>
      </w:r>
    </w:p>
    <w:p w:rsidRDefault="000E3BE4" w:rsidP="000E3BE4" w:rsidR="000E3BE4">
      <w:pPr>
        <w:numPr>
          <w:ilvl w:val="0"/>
          <w:numId w:val="8"/>
        </w:numPr>
        <w:jc w:val="both"/>
      </w:pPr>
      <w:r>
        <w:t>Croatia banka d.d. Zagreb, OIB 32247795989, u iznosu od 161.545,80 EUR-a (imovina na koju se odnosi razlučno pravo – priključno vozilo marke Schwarzmuller TUE 30 do 80 godina proizvodnje 1979. godina, radni stroj marke 14 Oktobar ULT 160 godina proizvodnje 1982. godina, teretni automobil Volkswagen 7 D M1 H2 1.9 godina proizvodnje 1999. godina).</w:t>
      </w:r>
    </w:p>
    <w:p w:rsidRDefault="00826D15" w:rsidP="003E3617" w:rsidR="00826D15">
      <w:pPr>
        <w:jc w:val="both"/>
      </w:pPr>
    </w:p>
    <w:p w:rsidRDefault="00826D15" w:rsidP="00826D15" w:rsidR="00826D15" w:rsidRPr="00F870B7">
      <w:pPr>
        <w:jc w:val="center"/>
        <w:rPr>
          <w:lang w:val="es-ES"/>
        </w:rPr>
      </w:pPr>
    </w:p>
    <w:p w:rsidRDefault="00826D15" w:rsidP="00826D15" w:rsidR="00826D15">
      <w:pPr>
        <w:jc w:val="center"/>
        <w:rPr>
          <w:lang w:val="es-ES"/>
        </w:rPr>
      </w:pPr>
      <w:r w:rsidRPr="00F870B7">
        <w:rPr>
          <w:lang w:val="es-ES"/>
        </w:rPr>
        <w:t>U Osijeku</w:t>
      </w:r>
      <w:r>
        <w:rPr>
          <w:lang w:val="es-ES"/>
        </w:rPr>
        <w:t xml:space="preserve"> </w:t>
      </w:r>
      <w:r w:rsidR="000E3BE4">
        <w:rPr>
          <w:lang w:val="es-ES"/>
        </w:rPr>
        <w:t xml:space="preserve">6. ožujak 2018.    </w:t>
      </w:r>
      <w:r>
        <w:rPr>
          <w:lang w:val="es-ES"/>
        </w:rPr>
        <w:t xml:space="preserve">    </w:t>
      </w:r>
    </w:p>
    <w:p w:rsidRDefault="00826D15" w:rsidP="00826D15" w:rsidR="00826D15" w:rsidRPr="00F870B7">
      <w:pPr>
        <w:jc w:val="center"/>
        <w:rPr>
          <w:lang w:val="es-ES"/>
        </w:rPr>
      </w:pPr>
    </w:p>
    <w:p w:rsidRDefault="00826D15" w:rsidP="00826D15" w:rsidR="00826D15" w:rsidRPr="00F870B7">
      <w:pPr>
        <w:rPr>
          <w:lang w:val="es-ES"/>
        </w:rPr>
      </w:pPr>
    </w:p>
    <w:p w:rsidRDefault="00826D15" w:rsidP="00826D15" w:rsidR="00826D15" w:rsidRPr="00F870B7">
      <w:pPr>
        <w:rPr>
          <w:lang w:val="es-ES"/>
        </w:rPr>
      </w:pPr>
      <w:r w:rsidRPr="00F870B7">
        <w:rPr>
          <w:lang w:val="es-ES"/>
        </w:rPr>
        <w:t>Zapisničar</w:t>
      </w:r>
    </w:p>
    <w:p w:rsidRDefault="00826D15" w:rsidP="00826D15" w:rsidR="00826D15" w:rsidRPr="00F870B7">
      <w:pPr>
        <w:rPr>
          <w:lang w:val="es-ES"/>
        </w:rPr>
      </w:pPr>
      <w:r w:rsidRPr="00F870B7">
        <w:rPr>
          <w:lang w:val="es-ES"/>
        </w:rPr>
        <w:t>Maja Kocijan</w:t>
      </w:r>
    </w:p>
    <w:p w:rsidRDefault="00826D15" w:rsidP="00826D15" w:rsidR="00826D15" w:rsidRPr="00F870B7">
      <w:pPr>
        <w:jc w:val="both"/>
        <w:rPr>
          <w:lang w:val="es-ES"/>
        </w:rPr>
      </w:pPr>
      <w:r w:rsidRPr="00F870B7">
        <w:rPr>
          <w:lang w:val="es-ES"/>
        </w:rPr>
        <w:t xml:space="preserve">                                                                                     </w:t>
      </w:r>
      <w:r w:rsidRPr="00F870B7">
        <w:rPr>
          <w:lang w:val="es-ES"/>
        </w:rPr>
        <w:tab/>
      </w:r>
      <w:r>
        <w:rPr>
          <w:lang w:val="es-ES"/>
        </w:rPr>
        <w:t xml:space="preserve"> </w:t>
      </w:r>
      <w:r w:rsidRPr="00F870B7">
        <w:rPr>
          <w:lang w:val="es-ES"/>
        </w:rPr>
        <w:t>STEČAJNI SUDAC</w:t>
      </w:r>
    </w:p>
    <w:p w:rsidRDefault="00826D15" w:rsidP="00826D15" w:rsidR="00826D15" w:rsidRPr="00F870B7">
      <w:pPr>
        <w:jc w:val="both"/>
      </w:pP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  <w:t xml:space="preserve">                </w:t>
      </w:r>
      <w:r w:rsidRPr="00F870B7">
        <w:t>Jadranka Herman</w:t>
      </w:r>
    </w:p>
    <w:p w:rsidRDefault="00826D15" w:rsidP="00826D15" w:rsidR="00826D15"/>
    <w:p w:rsidRDefault="000E3BE4" w:rsidP="00826D15" w:rsidR="000E3BE4"/>
    <w:p w:rsidRDefault="00826D15" w:rsidP="00826D15" w:rsidR="00826D15"/>
    <w:p w:rsidRDefault="00826D15" w:rsidP="00826D15" w:rsidR="00826D15">
      <w:r>
        <w:t>UPUTA O PRAVNOM LIJEKU:</w:t>
      </w:r>
    </w:p>
    <w:p w:rsidRDefault="00826D15" w:rsidP="00826D15" w:rsidR="00826D15" w:rsidRPr="004F57E9">
      <w:pPr>
        <w:pStyle w:val="Tijeloteksta"/>
      </w:pPr>
      <w:r w:rsidRPr="004F57E9">
        <w:t>Protiv ovog rješenja pravo na žalbu ima</w:t>
      </w:r>
      <w:r>
        <w:t xml:space="preserve"> svaki vjerovnik u dijelu koji se tiče njegove prijavljene tražbine, odnosno tražbine koju je osporio</w:t>
      </w:r>
      <w:r w:rsidRPr="004F57E9">
        <w:t xml:space="preserve"> stečajni upravitelj </w:t>
      </w:r>
      <w:r>
        <w:t xml:space="preserve">(članak 265. stav 3 Stečajnog zakona). </w:t>
      </w:r>
      <w:r w:rsidRPr="004F57E9">
        <w:t>Rok za žalbu i</w:t>
      </w:r>
      <w:r>
        <w:t xml:space="preserve">znosi 8 dana od </w:t>
      </w:r>
      <w:r w:rsidRPr="004F57E9">
        <w:t>dostave pisanog  otpravka</w:t>
      </w:r>
      <w:r>
        <w:t xml:space="preserve"> rješenja (članak 19. Stečajnog zakona).</w:t>
      </w:r>
      <w:r w:rsidRPr="004F57E9">
        <w:t xml:space="preserve"> Žalba se podnosi ovom sudu u 3 primjerka.</w:t>
      </w:r>
    </w:p>
    <w:p w:rsidRDefault="00826D15" w:rsidP="00826D15" w:rsidR="00826D15"/>
    <w:p w:rsidRDefault="00826D15" w:rsidP="00826D15" w:rsidR="00826D15" w:rsidRPr="00F870B7">
      <w:r w:rsidRPr="00F870B7">
        <w:t>DNA</w:t>
      </w:r>
    </w:p>
    <w:p w:rsidRDefault="000E3BE4" w:rsidP="00826D15" w:rsidR="00826D15" w:rsidRPr="00F870B7">
      <w:pPr>
        <w:numPr>
          <w:ilvl w:val="0"/>
          <w:numId w:val="3"/>
        </w:numPr>
      </w:pPr>
      <w:r>
        <w:t>Stečajni upravitelj</w:t>
      </w:r>
    </w:p>
    <w:p w:rsidRDefault="000E3BE4" w:rsidP="00826D15" w:rsidR="000E3BE4">
      <w:pPr>
        <w:numPr>
          <w:ilvl w:val="0"/>
          <w:numId w:val="3"/>
        </w:numPr>
      </w:pPr>
      <w:r>
        <w:t>Plinara Istočne Slavonije d.o.o. Vinkovci, Ohridska 17</w:t>
      </w:r>
    </w:p>
    <w:p w:rsidRDefault="000E3BE4" w:rsidP="00826D15" w:rsidR="00826D15">
      <w:pPr>
        <w:numPr>
          <w:ilvl w:val="0"/>
          <w:numId w:val="3"/>
        </w:numPr>
      </w:pPr>
      <w:r>
        <w:t>ŽDO Vukovar</w:t>
      </w:r>
    </w:p>
    <w:p w:rsidRDefault="00826D15" w:rsidP="00826D15" w:rsidR="00826D15">
      <w:pPr>
        <w:numPr>
          <w:ilvl w:val="0"/>
          <w:numId w:val="3"/>
        </w:numPr>
      </w:pPr>
      <w:r>
        <w:t>e-o</w:t>
      </w:r>
      <w:r w:rsidRPr="00F870B7">
        <w:t>glasna ploča</w:t>
      </w:r>
    </w:p>
    <w:p w:rsidRDefault="000E3BE4" w:rsidP="00826D15" w:rsidR="00826D15" w:rsidRPr="00F870B7">
      <w:pPr>
        <w:numPr>
          <w:ilvl w:val="0"/>
          <w:numId w:val="3"/>
        </w:numPr>
      </w:pPr>
      <w:r>
        <w:t>kal. 6/4</w:t>
      </w:r>
    </w:p>
    <w:p w:rsidRDefault="00826D15" w:rsidP="00826D15" w:rsidR="00826D15" w:rsidRPr="00860282"/>
    <w:p w:rsidRDefault="00826D15" w:rsidP="00826D15" w:rsidR="00826D15" w:rsidRPr="00860282">
      <w:pPr>
        <w:rPr>
          <w:bCs/>
          <w:sz w:val="20"/>
          <w:szCs w:val="20"/>
        </w:rPr>
      </w:pPr>
    </w:p>
    <w:p w:rsidRDefault="006A0D9F" w:rsidP="00826D15" w:rsidR="006A0D9F">
      <w:pPr>
        <w:rPr>
          <w:bCs/>
          <w:sz w:val="20"/>
          <w:szCs w:val="20"/>
        </w:rPr>
      </w:pPr>
    </w:p>
    <w:p w:rsidRDefault="003E3617" w:rsidP="00826D15" w:rsidR="003E3617">
      <w:pPr>
        <w:rPr>
          <w:bCs/>
          <w:sz w:val="20"/>
          <w:szCs w:val="20"/>
        </w:rPr>
      </w:pPr>
    </w:p>
    <w:p w:rsidRDefault="003E3617" w:rsidP="00826D15" w:rsidR="003E3617">
      <w:pPr>
        <w:rPr>
          <w:bCs/>
          <w:sz w:val="20"/>
          <w:szCs w:val="20"/>
        </w:rPr>
      </w:pPr>
    </w:p>
    <w:p w:rsidRDefault="003E3617" w:rsidP="00826D15" w:rsidR="003E3617">
      <w:pPr>
        <w:rPr>
          <w:bCs/>
          <w:sz w:val="20"/>
          <w:szCs w:val="20"/>
        </w:rPr>
      </w:pPr>
    </w:p>
    <w:p w:rsidRDefault="003E3617" w:rsidP="00826D15" w:rsidR="003E3617">
      <w:pPr>
        <w:rPr>
          <w:bCs/>
          <w:sz w:val="20"/>
          <w:szCs w:val="20"/>
        </w:rPr>
      </w:pPr>
    </w:p>
    <w:p w:rsidRDefault="003E3617" w:rsidP="003E3617" w:rsidR="003E3617" w:rsidRPr="003E3617">
      <w:pPr>
        <w:jc w:val="center"/>
        <w:rPr>
          <w:bCs/>
        </w:rPr>
      </w:pPr>
      <w:r>
        <w:rPr>
          <w:bCs/>
        </w:rPr>
        <w:t>3</w:t>
      </w:r>
    </w:p>
    <w:sectPr w:rsidSect="00626698" w:rsidR="003E3617" w:rsidRPr="003E36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4" w:left="1620" w:bottom="1135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698" w:rsidR="00626698">
    <w:pPr>
      <w:pStyle w:val="Podnoje"/>
      <w:rPr>
        <w:lang w:val="hr-HR"/>
      </w:rPr>
    </w:pPr>
  </w:p>
  <w:p w:rsidRDefault="00626698" w:rsidR="00626698" w:rsidRPr="00626698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626698" w:rsidR="00C66E35">
    <w:pPr>
      <w:pStyle w:val="Zaglavlje"/>
      <w:framePr w:y="-3" w:x="2209" w:vAnchor="text" w:hAnchor="page" w:wrap="around"/>
      <w:rPr>
        <w:rStyle w:val="Brojstranice"/>
      </w:rPr>
    </w:pPr>
  </w:p>
  <w:p w:rsidRDefault="00C66E35" w:rsidP="00626698" w:rsidR="00C66E35">
    <w:pPr>
      <w:pStyle w:val="Zaglavlje"/>
      <w:framePr w:y="-3" w:x="2209" w:vAnchor="text" w:hAnchor="page" w:wrap="around"/>
      <w:rPr>
        <w:rStyle w:val="Brojstranice"/>
      </w:rPr>
    </w:pPr>
  </w:p>
  <w:p w:rsidRDefault="00626698" w:rsidP="00626698" w:rsidR="00626698">
    <w:pPr>
      <w:pStyle w:val="Zaglavlje"/>
      <w:framePr w:y="-3" w:x="2209" w:vAnchor="text" w:hAnchor="page" w:wrap="around"/>
      <w:rPr>
        <w:rStyle w:val="Brojstranice"/>
      </w:rPr>
    </w:pPr>
  </w:p>
  <w:p w:rsidRDefault="00626698" w:rsidP="00626698" w:rsidR="00626698">
    <w:pPr>
      <w:pStyle w:val="Zaglavlje"/>
      <w:framePr w:y="-3" w:x="2209" w:vAnchor="text" w:hAnchor="page" w:wrap="around"/>
      <w:rPr>
        <w:rStyle w:val="Brojstranice"/>
      </w:rPr>
    </w:pPr>
  </w:p>
  <w:p w:rsidRDefault="00626698" w:rsidP="00626698" w:rsidR="00626698" w:rsidRPr="008C2E93">
    <w:pPr>
      <w:pStyle w:val="Zaglavlje"/>
      <w:framePr w:y="-3" w:x="2209" w:vAnchor="text" w:hAnchor="page" w:wrap="around"/>
      <w:jc w:val="right"/>
      <w:rPr>
        <w:lang w:val="hr-HR"/>
      </w:rPr>
    </w:pPr>
    <w:r>
      <w:rPr>
        <w:lang w:val="hr-HR"/>
      </w:rPr>
      <w:t>13 St-1669/16-28</w:t>
    </w:r>
  </w:p>
  <w:p w:rsidRDefault="00626698" w:rsidP="00626698" w:rsidR="00626698">
    <w:pPr>
      <w:pStyle w:val="Zaglavlje"/>
      <w:framePr w:y="-3" w:x="2209" w:vAnchor="text" w:hAnchor="page" w:wrap="around"/>
      <w:rPr>
        <w:rStyle w:val="Brojstranice"/>
      </w:rPr>
    </w:pPr>
  </w:p>
  <w:p w:rsidRDefault="00626698" w:rsidP="00626698" w:rsidR="00626698">
    <w:pPr>
      <w:pStyle w:val="Zaglavlje"/>
      <w:framePr w:y="-3" w:x="2209" w:vAnchor="text" w:hAnchor="page" w:wrap="around"/>
      <w:rPr>
        <w:rStyle w:val="Brojstranice"/>
      </w:rPr>
    </w:pPr>
  </w:p>
  <w:p w:rsidRDefault="00626698" w:rsidP="00626698" w:rsidR="00626698">
    <w:pPr>
      <w:pStyle w:val="Zaglavlje"/>
      <w:framePr w:y="-3" w:x="2209" w:vAnchor="text" w:hAnchor="page" w:wrap="around"/>
      <w:rPr>
        <w:rStyle w:val="Brojstranice"/>
      </w:rPr>
    </w:pPr>
  </w:p>
  <w:p w:rsidRDefault="00C66E35" w:rsidR="00C66E35">
    <w:pPr>
      <w:pStyle w:val="Zaglavlje"/>
    </w:pPr>
    <w:r>
      <w:tab/>
    </w:r>
  </w:p>
  <w:p w:rsidRDefault="0000085D" w:rsidP="00A66A08" w:rsidR="0000085D">
    <w:pPr>
      <w:pStyle w:val="Zaglavlje"/>
      <w:jc w:val="right"/>
      <w:rPr>
        <w:lang w:val="hr-HR"/>
      </w:rPr>
    </w:pPr>
  </w:p>
  <w:p w:rsidRDefault="0000085D" w:rsidP="00A66A08" w:rsidR="0000085D" w:rsidRPr="008C2E93">
    <w:pPr>
      <w:pStyle w:val="Zaglavlje"/>
      <w:jc w:val="right"/>
      <w:rPr>
        <w:lang w:val="hr-HR"/>
      </w:rPr>
    </w:pPr>
  </w:p>
  <w:p w:rsidRDefault="00C66E35" w:rsidR="00C66E35">
    <w:pPr>
      <w:pStyle w:val="Zaglavlje"/>
    </w:pPr>
  </w:p>
  <w:p w:rsidRDefault="00C66E35" w:rsidR="00C66E35">
    <w:pPr>
      <w:pStyle w:val="Zaglavlje"/>
    </w:pPr>
    <w:r>
      <w:tab/>
    </w:r>
  </w:p>
  <w:p w:rsidRDefault="003E3617" w:rsidR="003E3617">
    <w:pPr>
      <w:pStyle w:val="Zaglavlje"/>
    </w:pPr>
  </w:p>
  <w:p w:rsidRDefault="003E3617" w:rsidR="003E3617">
    <w:pPr>
      <w:pStyle w:val="Zaglavlje"/>
    </w:pPr>
  </w:p>
  <w:p w:rsidRDefault="003E3617" w:rsidR="003E3617" w:rsidRPr="00AB3D3C">
    <w:pPr>
      <w:pStyle w:val="Zaglavlje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626698" w:rsidP="007B3D63" w:rsidR="00626698">
    <w:pPr>
      <w:pStyle w:val="Zaglavlje"/>
      <w:jc w:val="right"/>
      <w:rPr>
        <w:lang w:val="hr-HR"/>
      </w:rPr>
    </w:pPr>
  </w:p>
  <w:p w:rsidRDefault="00626698" w:rsidP="007B3D63" w:rsidR="00626698">
    <w:pPr>
      <w:pStyle w:val="Zaglavlje"/>
      <w:jc w:val="right"/>
      <w:rPr>
        <w:lang w:val="hr-HR"/>
      </w:rPr>
    </w:pPr>
  </w:p>
  <w:p w:rsidRDefault="00A66A08" w:rsidP="007B3D63" w:rsidR="00C66E35">
    <w:pPr>
      <w:pStyle w:val="Zaglavlje"/>
      <w:jc w:val="right"/>
      <w:rPr>
        <w:lang w:val="hr-HR"/>
      </w:rPr>
    </w:pPr>
    <w:r>
      <w:rPr>
        <w:lang w:val="hr-HR"/>
      </w:rPr>
      <w:t>13 St-1669/16-28</w:t>
    </w:r>
  </w:p>
  <w:p w:rsidRDefault="00626698" w:rsidP="007B3D63" w:rsidR="00626698" w:rsidRPr="008C2E93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0085D"/>
    <w:rsid w:val="00030C16"/>
    <w:rsid w:val="00044F14"/>
    <w:rsid w:val="000519E0"/>
    <w:rsid w:val="00073243"/>
    <w:rsid w:val="0008112C"/>
    <w:rsid w:val="000925A4"/>
    <w:rsid w:val="000B0664"/>
    <w:rsid w:val="000D668E"/>
    <w:rsid w:val="000E3BE4"/>
    <w:rsid w:val="000F29DB"/>
    <w:rsid w:val="00104525"/>
    <w:rsid w:val="0011551A"/>
    <w:rsid w:val="00130B43"/>
    <w:rsid w:val="0013454A"/>
    <w:rsid w:val="00146409"/>
    <w:rsid w:val="00167121"/>
    <w:rsid w:val="0018120F"/>
    <w:rsid w:val="00186DA0"/>
    <w:rsid w:val="00195C39"/>
    <w:rsid w:val="001A6BBC"/>
    <w:rsid w:val="001B3740"/>
    <w:rsid w:val="001C0F10"/>
    <w:rsid w:val="001E0C85"/>
    <w:rsid w:val="001E4164"/>
    <w:rsid w:val="001F1AB1"/>
    <w:rsid w:val="00216B62"/>
    <w:rsid w:val="00222BA6"/>
    <w:rsid w:val="00246ECF"/>
    <w:rsid w:val="00252037"/>
    <w:rsid w:val="00255995"/>
    <w:rsid w:val="002811DD"/>
    <w:rsid w:val="002F7C9E"/>
    <w:rsid w:val="00321E93"/>
    <w:rsid w:val="00331D54"/>
    <w:rsid w:val="00335E8E"/>
    <w:rsid w:val="00360614"/>
    <w:rsid w:val="00373856"/>
    <w:rsid w:val="0038556C"/>
    <w:rsid w:val="003A7626"/>
    <w:rsid w:val="003B1D01"/>
    <w:rsid w:val="003E3617"/>
    <w:rsid w:val="00403DFF"/>
    <w:rsid w:val="00404B19"/>
    <w:rsid w:val="00426005"/>
    <w:rsid w:val="00436713"/>
    <w:rsid w:val="00440371"/>
    <w:rsid w:val="00470DEC"/>
    <w:rsid w:val="00472346"/>
    <w:rsid w:val="00482DF0"/>
    <w:rsid w:val="00483525"/>
    <w:rsid w:val="00493337"/>
    <w:rsid w:val="004B340C"/>
    <w:rsid w:val="004C1E26"/>
    <w:rsid w:val="004D005D"/>
    <w:rsid w:val="005166BB"/>
    <w:rsid w:val="005222EC"/>
    <w:rsid w:val="00527B66"/>
    <w:rsid w:val="00536FDC"/>
    <w:rsid w:val="00554CC6"/>
    <w:rsid w:val="00555BC7"/>
    <w:rsid w:val="00565B00"/>
    <w:rsid w:val="00580112"/>
    <w:rsid w:val="00583D29"/>
    <w:rsid w:val="005918F4"/>
    <w:rsid w:val="005962C9"/>
    <w:rsid w:val="005A553F"/>
    <w:rsid w:val="005C7381"/>
    <w:rsid w:val="005F0235"/>
    <w:rsid w:val="00622540"/>
    <w:rsid w:val="00626698"/>
    <w:rsid w:val="00640DAD"/>
    <w:rsid w:val="006465D8"/>
    <w:rsid w:val="006648A6"/>
    <w:rsid w:val="00672829"/>
    <w:rsid w:val="00674630"/>
    <w:rsid w:val="0068079D"/>
    <w:rsid w:val="006A0D9F"/>
    <w:rsid w:val="006A39CC"/>
    <w:rsid w:val="006A6397"/>
    <w:rsid w:val="006C3B99"/>
    <w:rsid w:val="006D1F54"/>
    <w:rsid w:val="006D392E"/>
    <w:rsid w:val="006E7773"/>
    <w:rsid w:val="006F2301"/>
    <w:rsid w:val="00705684"/>
    <w:rsid w:val="007340E0"/>
    <w:rsid w:val="007350E0"/>
    <w:rsid w:val="0075187F"/>
    <w:rsid w:val="0075690F"/>
    <w:rsid w:val="007856EA"/>
    <w:rsid w:val="007A1BDC"/>
    <w:rsid w:val="007B3D63"/>
    <w:rsid w:val="007B6BE4"/>
    <w:rsid w:val="007C05B7"/>
    <w:rsid w:val="007C30AA"/>
    <w:rsid w:val="007E73A1"/>
    <w:rsid w:val="007E7F37"/>
    <w:rsid w:val="00800231"/>
    <w:rsid w:val="008024FD"/>
    <w:rsid w:val="00826D15"/>
    <w:rsid w:val="008412E5"/>
    <w:rsid w:val="00860282"/>
    <w:rsid w:val="008948B0"/>
    <w:rsid w:val="00897A1A"/>
    <w:rsid w:val="008B27D6"/>
    <w:rsid w:val="008C2E93"/>
    <w:rsid w:val="008C473B"/>
    <w:rsid w:val="008C706A"/>
    <w:rsid w:val="008E6E0B"/>
    <w:rsid w:val="009420F0"/>
    <w:rsid w:val="0094325D"/>
    <w:rsid w:val="00944DA0"/>
    <w:rsid w:val="00975315"/>
    <w:rsid w:val="00997793"/>
    <w:rsid w:val="009A6667"/>
    <w:rsid w:val="009B0194"/>
    <w:rsid w:val="00A0158F"/>
    <w:rsid w:val="00A3487D"/>
    <w:rsid w:val="00A35F57"/>
    <w:rsid w:val="00A44066"/>
    <w:rsid w:val="00A66069"/>
    <w:rsid w:val="00A66A08"/>
    <w:rsid w:val="00A91287"/>
    <w:rsid w:val="00A92471"/>
    <w:rsid w:val="00AA5274"/>
    <w:rsid w:val="00AB3D3C"/>
    <w:rsid w:val="00AC1724"/>
    <w:rsid w:val="00AE475A"/>
    <w:rsid w:val="00B111A4"/>
    <w:rsid w:val="00B17759"/>
    <w:rsid w:val="00B4724C"/>
    <w:rsid w:val="00B50782"/>
    <w:rsid w:val="00B55AFD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587C"/>
    <w:rsid w:val="00BD1544"/>
    <w:rsid w:val="00BD1BEE"/>
    <w:rsid w:val="00C02382"/>
    <w:rsid w:val="00C37E38"/>
    <w:rsid w:val="00C42814"/>
    <w:rsid w:val="00C633F0"/>
    <w:rsid w:val="00C66E35"/>
    <w:rsid w:val="00C73E6F"/>
    <w:rsid w:val="00C96E02"/>
    <w:rsid w:val="00CA176E"/>
    <w:rsid w:val="00CC7760"/>
    <w:rsid w:val="00CD0083"/>
    <w:rsid w:val="00CE625F"/>
    <w:rsid w:val="00CF5287"/>
    <w:rsid w:val="00D244F4"/>
    <w:rsid w:val="00D25229"/>
    <w:rsid w:val="00D425A8"/>
    <w:rsid w:val="00D44883"/>
    <w:rsid w:val="00D80DDB"/>
    <w:rsid w:val="00DA2980"/>
    <w:rsid w:val="00DC5B01"/>
    <w:rsid w:val="00DC6BDC"/>
    <w:rsid w:val="00DD5CBD"/>
    <w:rsid w:val="00DE5B43"/>
    <w:rsid w:val="00DE5EF6"/>
    <w:rsid w:val="00DF110D"/>
    <w:rsid w:val="00E23D82"/>
    <w:rsid w:val="00E628DC"/>
    <w:rsid w:val="00E64BC6"/>
    <w:rsid w:val="00E83AE2"/>
    <w:rsid w:val="00EA3E0C"/>
    <w:rsid w:val="00EC43DF"/>
    <w:rsid w:val="00EC5998"/>
    <w:rsid w:val="00ED5F96"/>
    <w:rsid w:val="00EE12AB"/>
    <w:rsid w:val="00EE23A3"/>
    <w:rsid w:val="00EF6A84"/>
    <w:rsid w:val="00F1566C"/>
    <w:rsid w:val="00F23297"/>
    <w:rsid w:val="00F71AF0"/>
    <w:rsid w:val="00F7282E"/>
    <w:rsid w:val="00F753FA"/>
    <w:rsid w:val="00F870B7"/>
    <w:rsid w:val="00F8725F"/>
    <w:rsid w:val="00FB749B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link w:val="ZaglavljeChar"/>
    <w:uiPriority w:val="99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customStyle="true" w:styleId="ZaglavljeChar" w:type="character">
    <w:name w:val="Zaglavlje Char"/>
    <w:basedOn w:val="Zadanifontodlomka"/>
    <w:link w:val="Zaglavlje"/>
    <w:uiPriority w:val="99"/>
    <w:rsid w:val="0000085D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64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64B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4B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BC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BC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link w:val="ZaglavljeChar"/>
    <w:uiPriority w:val="99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customStyle="1" w:styleId="ZaglavljeChar" w:type="character">
    <w:name w:val="Zaglavlje Char"/>
    <w:basedOn w:val="Zadanifontodlomka"/>
    <w:link w:val="Zaglavlje"/>
    <w:uiPriority w:val="99"/>
    <w:rsid w:val="0000085D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64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64B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4B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BC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BC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St-1669/2016</izvorni_sadrzaj>
    <derivirana_varijabla naziv="DomainObject.Predmet.OznakaBroj_1">St-1669/2016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KAMIBAG d.o.o. za proizvodnju, trgovinu i usluge</izvorni_sadrzaj>
    <derivirana_varijabla naziv="DomainObject.Predmet.ProtustrankaFormated_1">  KAMIBAG d.o.o. za proizvodnju, trgovinu i usluge</derivirana_varijabla>
  </DomainObject.Predmet.ProtustrankaFormated>
  <DomainObject.Predmet.ProtustrankaFormatedOIB>
    <izvorni_sadrzaj>  KAMIBAG d.o.o. za proizvodnju, trgovinu i usluge, OIB 64353433748</izvorni_sadrzaj>
    <derivirana_varijabla naziv="DomainObject.Predmet.ProtustrankaFormatedOIB_1">  KAMIBAG d.o.o. za proizvodnju, trgovinu i usluge, OIB 64353433748</derivirana_varijabla>
  </DomainObject.Predmet.ProtustrankaFormatedOIB>
  <DomainObject.Predmet.ProtustrankaFormatedWithAdress>
    <izvorni_sadrzaj> KAMIBAG d.o.o. za proizvodnju, trgovinu i usluge, K.Lj. Posavskog 126/a, 32254 Vrbanja</izvorni_sadrzaj>
    <derivirana_varijabla naziv="DomainObject.Predmet.ProtustrankaFormatedWithAdress_1"> KAMIBAG d.o.o. za proizvodnju, trgovinu i usluge, K.Lj. Posavskog 126/a, 32254 Vrbanja</derivirana_varijabla>
  </DomainObject.Predmet.ProtustrankaFormatedWithAdress>
  <DomainObject.Predmet.ProtustrankaFormatedWithAdressOIB>
    <izvorni_sadrzaj> KAMIBAG d.o.o. za proizvodnju, trgovinu i usluge, OIB 64353433748, K.Lj. Posavskog 126/a, 32254 Vrbanja</izvorni_sadrzaj>
    <derivirana_varijabla naziv="DomainObject.Predmet.ProtustrankaFormatedWithAdressOIB_1"> KAMIBAG d.o.o. za proizvodnju, trgovinu i usluge, OIB 64353433748, K.Lj. Posavskog 126/a, 32254 Vrbanja</derivirana_varijabla>
  </DomainObject.Predmet.ProtustrankaFormatedWithAdressOIB>
  <DomainObject.Predmet.ProtustrankaWithAdress>
    <izvorni_sadrzaj>KAMIBAG d.o.o. za proizvodnju, trgovinu i usluge K.Lj. Posavskog 126/a, 32254 Vrbanja</izvorni_sadrzaj>
    <derivirana_varijabla naziv="DomainObject.Predmet.ProtustrankaWithAdress_1">KAMIBAG d.o.o. za proizvodnju, trgovinu i usluge K.Lj. Posavskog 126/a, 32254 Vrbanja</derivirana_varijabla>
  </DomainObject.Predmet.ProtustrankaWithAdress>
  <DomainObject.Predmet.ProtustrankaWithAdressOIB>
    <izvorni_sadrzaj>KAMIBAG d.o.o. za proizvodnju, trgovinu i usluge, OIB 64353433748, K.Lj. Posavskog 126/a, 32254 Vrbanja</izvorni_sadrzaj>
    <derivirana_varijabla naziv="DomainObject.Predmet.ProtustrankaWithAdressOIB_1">KAMIBAG d.o.o. za proizvodnju, trgovinu i usluge, OIB 64353433748, K.Lj. Posavskog 126/a, 32254 Vrbanja</derivirana_varijabla>
  </DomainObject.Predmet.ProtustrankaWithAdressOIB>
  <DomainObject.Predmet.ProtustrankaNazivFormated>
    <izvorni_sadrzaj>KAMIBAG d.o.o. za proizvodnju, trgovinu i usluge</izvorni_sadrzaj>
    <derivirana_varijabla naziv="DomainObject.Predmet.ProtustrankaNazivFormated_1">KAMIBAG d.o.o. za proizvodnju, trgovinu i usluge</derivirana_varijabla>
  </DomainObject.Predmet.ProtustrankaNazivFormated>
  <DomainObject.Predmet.ProtustrankaNazivFormatedOIB>
    <izvorni_sadrzaj>KAMIBAG d.o.o. za proizvodnju, trgovinu i usluge, OIB 64353433748</izvorni_sadrzaj>
    <derivirana_varijabla naziv="DomainObject.Predmet.ProtustrankaNazivFormatedOIB_1">KAMIBAG d.o.o. za proizvodnju, trgovinu i usluge, OIB 64353433748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Porezno mjesto Vukovar</izvorni_sadrzaj>
    <derivirana_varijabla naziv="DomainObject.Predmet.StrankaFormated_1">  RH Ministarstvo financija Porezna uprava, Porezno mjesto Vukovar</derivirana_varijabla>
  </DomainObject.Predmet.StrankaFormated>
  <DomainObject.Predmet.StrankaFormatedOIB>
    <izvorni_sadrzaj>  RH Ministarstvo financija Porezna uprava, Porezno mjesto Vukovar, OIB 18683136487</izvorni_sadrzaj>
    <derivirana_varijabla naziv="DomainObject.Predmet.StrankaFormatedOIB_1">  RH Ministarstvo financija Porezna uprava, Porezno mjesto Vukovar, OIB 18683136487</derivirana_varijabla>
  </DomainObject.Predmet.StrankaFormatedOIB>
  <DomainObject.Predmet.StrankaFormatedWithAdress>
    <izvorni_sadrzaj> RH Ministarstvo financija Porezna uprava, Porezno mjesto Vukovar</izvorni_sadrzaj>
    <derivirana_varijabla naziv="DomainObject.Predmet.StrankaFormatedWithAdress_1"> RH Ministarstvo financija Porezna uprava, Porezno mjesto Vukovar</derivirana_varijabla>
  </DomainObject.Predmet.StrankaFormatedWithAdress>
  <DomainObject.Predmet.StrankaFormatedWithAdressOIB>
    <izvorni_sadrzaj> RH Ministarstvo financija Porezna uprava, Porezno mjesto Vukovar, OIB 18683136487</izvorni_sadrzaj>
    <derivirana_varijabla naziv="DomainObject.Predmet.StrankaFormatedWithAdressOIB_1"> RH Ministarstvo financija Porezna uprava, Porezno mjesto Vukovar, OIB 18683136487</derivirana_varijabla>
  </DomainObject.Predmet.StrankaFormatedWithAdressOIB>
  <DomainObject.Predmet.StrankaWithAdress>
    <izvorni_sadrzaj>RH Ministarstvo financija Porezna uprava, Porezno mjesto Vukovar </izvorni_sadrzaj>
    <derivirana_varijabla naziv="DomainObject.Predmet.StrankaWithAdress_1">RH Ministarstvo financija Porezna uprava, Porezno mjesto Vukovar </derivirana_varijabla>
  </DomainObject.Predmet.StrankaWithAdress>
  <DomainObject.Predmet.StrankaWithAdressOIB>
    <izvorni_sadrzaj>RH Ministarstvo financija Porezna uprava, Porezno mjesto Vukovar, OIB 18683136487</izvorni_sadrzaj>
    <derivirana_varijabla naziv="DomainObject.Predmet.StrankaWithAdressOIB_1">RH Ministarstvo financija Porezna uprava, Porezno mjesto Vukovar, OIB 18683136487</derivirana_varijabla>
  </DomainObject.Predmet.StrankaWithAdressOIB>
  <DomainObject.Predmet.StrankaNazivFormated>
    <izvorni_sadrzaj>RH Ministarstvo financija Porezna uprava, Porezno mjesto Vukovar</izvorni_sadrzaj>
    <derivirana_varijabla naziv="DomainObject.Predmet.StrankaNazivFormated_1">RH Ministarstvo financija Porezna uprava, Porezno mjesto Vukovar</derivirana_varijabla>
  </DomainObject.Predmet.StrankaNazivFormated>
  <DomainObject.Predmet.StrankaNazivFormatedOIB>
    <izvorni_sadrzaj>RH Ministarstvo financija Porezna uprava, Porezno mjesto Vukovar, OIB 18683136487</izvorni_sadrzaj>
    <derivirana_varijabla naziv="DomainObject.Predmet.StrankaNazivFormatedOIB_1">RH Ministarstvo financija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Ministarstvo financija Porezna uprava, Porezno mjesto Vukovar</item>
    </izvorni_sadrzaj>
    <derivirana_varijabla naziv="DomainObject.Predmet.StrankaListFormated_1">
      <item>RH Ministarstvo financija Porezna uprava, Porezno mjesto Vukovar</item>
    </derivirana_varijabla>
  </DomainObject.Predmet.StrankaListFormated>
  <DomainObject.Predmet.StrankaListFormatedOIB>
    <izvorni_sadrzaj>
      <item>RH Ministarstvo financija Porezna uprava, Porezno mjesto Vukovar, OIB 18683136487</item>
    </izvorni_sadrzaj>
    <derivirana_varijabla naziv="DomainObject.Predmet.StrankaListFormatedOIB_1">
      <item>RH Ministarstvo financija Porezna uprava, Porezno mjesto Vukovar, OIB 18683136487</item>
    </derivirana_varijabla>
  </DomainObject.Predmet.StrankaListFormatedOIB>
  <DomainObject.Predmet.StrankaListFormatedWithAdress>
    <izvorni_sadrzaj>
      <item>RH Ministarstvo financija Porezna uprava, Porezno mjesto Vukovar</item>
    </izvorni_sadrzaj>
    <derivirana_varijabla naziv="DomainObject.Predmet.StrankaListFormatedWithAdress_1">
      <item>RH Ministarstvo financija Porezna uprava, Porezno mjesto Vukovar</item>
    </derivirana_varijabla>
  </DomainObject.Predmet.StrankaListFormatedWithAdress>
  <DomainObject.Predmet.StrankaListFormatedWithAdressOIB>
    <izvorni_sadrzaj>
      <item>RH Ministarstvo financija Porezna uprava, Porezno mjesto Vukovar, OIB 18683136487</item>
    </izvorni_sadrzaj>
    <derivirana_varijabla naziv="DomainObject.Predmet.StrankaListFormatedWithAdressOIB_1">
      <item>RH Ministarstvo financija Porezna uprava, Porezno mjesto Vukovar, OIB 18683136487</item>
    </derivirana_varijabla>
  </DomainObject.Predmet.StrankaListFormatedWithAdressOIB>
  <DomainObject.Predmet.StrankaListNazivFormated>
    <izvorni_sadrzaj>
      <item>RH Ministarstvo financija Porezna uprava, Porezno mjesto Vukovar</item>
    </izvorni_sadrzaj>
    <derivirana_varijabla naziv="DomainObject.Predmet.StrankaListNazivFormated_1">
      <item>RH Ministarstvo financija Porezna uprava, Porezno mjesto Vukovar</item>
    </derivirana_varijabla>
  </DomainObject.Predmet.StrankaListNazivFormated>
  <DomainObject.Predmet.StrankaListNazivFormatedOIB>
    <izvorni_sadrzaj>
      <item>RH Ministarstvo financija Porezna uprava, Porezno mjesto Vukovar, OIB 18683136487</item>
    </izvorni_sadrzaj>
    <derivirana_varijabla naziv="DomainObject.Predmet.StrankaListNazivFormatedOIB_1">
      <item>RH Ministarstvo financija Porezna uprava, Porezno mjesto Vukovar, OIB 18683136487</item>
    </derivirana_varijabla>
  </DomainObject.Predmet.StrankaListNazivFormatedOIB>
  <DomainObject.Predmet.ProtuStrankaListFormated>
    <izvorni_sadrzaj>
      <item>KAMIBAG d.o.o. za proizvodnju, trgovinu i usluge</item>
    </izvorni_sadrzaj>
    <derivirana_varijabla naziv="DomainObject.Predmet.ProtuStrankaListFormated_1">
      <item>KAMIBAG d.o.o. za proizvodnju, trgovinu i usluge</item>
    </derivirana_varijabla>
  </DomainObject.Predmet.ProtuStrankaListFormated>
  <DomainObject.Predmet.ProtuStrankaListFormatedOIB>
    <izvorni_sadrzaj>
      <item>KAMIBAG d.o.o. za proizvodnju, trgovinu i usluge, OIB 64353433748</item>
    </izvorni_sadrzaj>
    <derivirana_varijabla naziv="DomainObject.Predmet.ProtuStrankaListFormatedOIB_1">
      <item>KAMIBAG d.o.o. za proizvodnju, trgovinu i usluge, OIB 64353433748</item>
    </derivirana_varijabla>
  </DomainObject.Predmet.ProtuStrankaListFormatedOIB>
  <DomainObject.Predmet.ProtuStrankaListFormatedWithAdress>
    <izvorni_sadrzaj>
      <item>KAMIBAG d.o.o. za proizvodnju, trgovinu i usluge, K.Lj. Posavskog 126/a, 32254 Vrbanja</item>
    </izvorni_sadrzaj>
    <derivirana_varijabla naziv="DomainObject.Predmet.ProtuStrankaListFormatedWithAdress_1">
      <item>KAMIBAG d.o.o. za proizvodnju, trgovinu i usluge, K.Lj. Posavskog 126/a, 32254 Vrbanja</item>
    </derivirana_varijabla>
  </DomainObject.Predmet.ProtuStrankaListFormatedWithAdress>
  <DomainObject.Predmet.ProtuStrankaListFormatedWithAdressOIB>
    <izvorni_sadrzaj>
      <item>KAMIBAG d.o.o. za proizvodnju, trgovinu i usluge, OIB 64353433748, K.Lj. Posavskog 126/a, 32254 Vrbanja</item>
    </izvorni_sadrzaj>
    <derivirana_varijabla naziv="DomainObject.Predmet.ProtuStrankaListFormatedWithAdressOIB_1">
      <item>KAMIBAG d.o.o. za proizvodnju, trgovinu i usluge, OIB 64353433748, K.Lj. Posavskog 126/a, 32254 Vrbanja</item>
    </derivirana_varijabla>
  </DomainObject.Predmet.ProtuStrankaListFormatedWithAdressOIB>
  <DomainObject.Predmet.ProtuStrankaListNazivFormated>
    <izvorni_sadrzaj>
      <item>KAMIBAG d.o.o. za proizvodnju, trgovinu i usluge</item>
    </izvorni_sadrzaj>
    <derivirana_varijabla naziv="DomainObject.Predmet.ProtuStrankaListNazivFormated_1">
      <item>KAMIBAG d.o.o. za proizvodnju, trgovinu i usluge</item>
    </derivirana_varijabla>
  </DomainObject.Predmet.ProtuStrankaListNazivFormated>
  <DomainObject.Predmet.ProtuStrankaListNazivFormatedOIB>
    <izvorni_sadrzaj>
      <item>KAMIBAG d.o.o. za proizvodnju, trgovinu i usluge, OIB 64353433748</item>
    </izvorni_sadrzaj>
    <derivirana_varijabla naziv="DomainObject.Predmet.ProtuStrankaListNazivFormatedOIB_1">
      <item>KAMIBAG d.o.o. za proizvodnju, trgovinu i usluge, OIB 64353433748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uprava, Porezno mjesto Vukovar</izvorni_sadrzaj>
    <derivirana_varijabla naziv="DomainObject.Predmet.StrankaIDrugi_1">RH Ministarstvo financija Porezna uprava, Porezno mjesto Vukovar</derivirana_varijabla>
  </DomainObject.Predmet.StrankaIDrugi>
  <DomainObject.Predmet.ProtustrankaIDrugi>
    <izvorni_sadrzaj>KAMIBAG d.o.o. za proizvodnju, trgovinu i usluge</izvorni_sadrzaj>
    <derivirana_varijabla naziv="DomainObject.Predmet.ProtustrankaIDrugi_1">KAMIBAG d.o.o. za proizvodnju, trgovinu i usluge</derivirana_varijabla>
  </DomainObject.Predmet.ProtustrankaIDrugi>
  <DomainObject.Predmet.StrankaIDrugiAdressOIB>
    <izvorni_sadrzaj>RH Ministarstvo financija Porezna uprava, Porezno mjesto Vukovar, OIB 18683136487</izvorni_sadrzaj>
    <derivirana_varijabla naziv="DomainObject.Predmet.StrankaIDrugiAdressOIB_1">RH Ministarstvo financija Porezna uprava, Porezno mjesto Vukovar, OIB 18683136487</derivirana_varijabla>
  </DomainObject.Predmet.StrankaIDrugiAdressOIB>
  <DomainObject.Predmet.ProtustrankaIDrugiAdressOIB>
    <izvorni_sadrzaj>KAMIBAG d.o.o. za proizvodnju, trgovinu i usluge, OIB 64353433748, K.Lj. Posavskog 126/a, 32254 Vrbanja</izvorni_sadrzaj>
    <derivirana_varijabla naziv="DomainObject.Predmet.ProtustrankaIDrugiAdressOIB_1">KAMIBAG d.o.o. za proizvodnju, trgovinu i usluge, OIB 64353433748, K.Lj. Posavskog 126/a,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KAMIBAG d.o.o. za proizvodnju, trgovinu i usluge</item>
      <item>RH Ministarstvo financija Porezna uprava, Porezno mjesto Vukovar</item>
    </izvorni_sadrzaj>
    <derivirana_varijabla naziv="DomainObject.Predmet.SudioniciListNaziv_1">
      <item>KAMIBAG d.o.o. za proizvodnju, trgovinu i usluge</item>
      <item>RH Ministarstvo financija Porezna uprava, Porezno mjesto Vukovar</item>
    </derivirana_varijabla>
  </DomainObject.Predmet.SudioniciListNaziv>
  <DomainObject.Predmet.SudioniciListAdressOIB>
    <izvorni_sadrzaj>
      <item>KAMIBAG d.o.o. za proizvodnju, trgovinu i usluge, OIB 64353433748, K.Lj. Posavskog 126/a,32254 Vrbanja</item>
      <item>RH Ministarstvo financija Porezna uprava, Porezno mjesto Vukovar, OIB 18683136487</item>
    </izvorni_sadrzaj>
    <derivirana_varijabla naziv="DomainObject.Predmet.SudioniciListAdressOIB_1">
      <item>KAMIBAG d.o.o. za proizvodnju, trgovinu i usluge, OIB 64353433748, K.Lj. Posavskog 126/a,32254 Vrbanja</item>
      <item>RH Ministarstvo financija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64353433748</item>
      <item>, OIB 18683136487</item>
    </izvorni_sadrzaj>
    <derivirana_varijabla naziv="DomainObject.Predmet.SudioniciListNazivOIB_1">
      <item>, OIB 64353433748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A98B3-3043-4C4C-978B-3585607717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4038</properties:Characters>
  <properties:Lines>180</properties:Lines>
  <properties:Paragraphs>97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2018-03-06T10:07:00Z</dcterms:created>
  <dc:creator>Maja Kocijan</dc:creator>
  <cp:lastModifiedBy>Maja Kocijan</cp:lastModifiedBy>
  <cp:lastPrinted>2018-03-06T12:23:00Z</cp:lastPrinted>
  <dcterms:modified xmlns:xsi="http://www.w3.org/2001/XMLSchema-instance" xsi:type="dcterms:W3CDTF">2018-03-06T12:30:00Z</dcterms:modified>
  <cp:revision>5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 -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