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272a" w14:paraId="1be272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r w:rsidR="008D5089">
        <w:t>149</w:t>
      </w:r>
      <w:r w:rsidR="00FB50B9">
        <w:t>7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B8496C">
        <w:t>149</w:t>
      </w:r>
      <w:r w:rsidR="00FB50B9">
        <w:t>7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 xml:space="preserve">1. Za dužnika </w:t>
      </w:r>
      <w:r w:rsidR="00FB50B9" w:rsidRPr="00434334">
        <w:t>LMD USLUGE j.d.o.o.</w:t>
      </w:r>
      <w:r w:rsidR="00FB50B9">
        <w:t xml:space="preserve">, Zagreb, Zagrebačka cesta 78c, </w:t>
      </w:r>
      <w:r w:rsidR="00FB50B9" w:rsidRPr="004D3A78">
        <w:t>OIB:</w:t>
      </w:r>
      <w:r w:rsidR="00FB50B9">
        <w:t xml:space="preserve"> </w:t>
      </w:r>
      <w:r w:rsidR="00FB50B9" w:rsidRPr="00434334">
        <w:t>69276566038</w:t>
      </w:r>
      <w:r w:rsidR="00614405">
        <w:t>.</w:t>
      </w:r>
    </w:p>
    <w:p w:rsidRDefault="00F81928" w:rsidP="00F81928" w:rsidR="00F81928">
      <w:pPr>
        <w:ind w:firstLine="708"/>
        <w:jc w:val="both"/>
      </w:pPr>
      <w:r>
        <w:t xml:space="preserve">2. Iznos duga evidentiran na temelju neizvršenih osnova za plaćanje je </w:t>
      </w:r>
      <w:r w:rsidR="00FB50B9">
        <w:t xml:space="preserve">5.382,48 </w:t>
      </w:r>
      <w:r>
        <w:t>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E7801">
        <w:t>1</w:t>
      </w:r>
      <w:r w:rsidR="00FB50B9">
        <w:t>6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03A3"/>
    <w:rsid w:val="00114EAD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7B5AFD"/>
    <w:rsid w:val="007C6FB0"/>
    <w:rsid w:val="007D5A5D"/>
    <w:rsid w:val="008155EE"/>
    <w:rsid w:val="008613BD"/>
    <w:rsid w:val="00863025"/>
    <w:rsid w:val="00871F01"/>
    <w:rsid w:val="008D5089"/>
    <w:rsid w:val="00920CA0"/>
    <w:rsid w:val="009419D8"/>
    <w:rsid w:val="00975CC6"/>
    <w:rsid w:val="009A3190"/>
    <w:rsid w:val="00A71431"/>
    <w:rsid w:val="00AA13CA"/>
    <w:rsid w:val="00AC4528"/>
    <w:rsid w:val="00AD027A"/>
    <w:rsid w:val="00B07C12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66226"/>
    <w:rsid w:val="00E16172"/>
    <w:rsid w:val="00E313F3"/>
    <w:rsid w:val="00E60025"/>
    <w:rsid w:val="00E66941"/>
    <w:rsid w:val="00EC3302"/>
    <w:rsid w:val="00ED6AA8"/>
    <w:rsid w:val="00F034D3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St-1497/2015</izvorni_sadrzaj>
    <derivirana_varijabla naziv="DomainObject.Predmet.OznakaBroj_1">St-1497/2015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LMD USLUGE j.d.o.o. zastupanog po punomoćniku Luka Hezler</izvorni_sadrzaj>
    <derivirana_varijabla naziv="DomainObject.Predmet.ProtustrankaFormated_1">  LMD USLUGE j.d.o.o. zastupanog po punomoćniku Luka Hezler</derivirana_varijabla>
  </DomainObject.Predmet.ProtustrankaFormated>
  <DomainObject.Predmet.ProtustrankaFormatedOIB>
    <izvorni_sadrzaj>  LMD USLUGE j.d.o.o., OIB 69276566038 zastupanog po punomoćniku Luka Hezler</izvorni_sadrzaj>
    <derivirana_varijabla naziv="DomainObject.Predmet.ProtustrankaFormatedOIB_1">  LMD USLUGE j.d.o.o., OIB 69276566038 zastupanog po punomoćniku Luka Hezler</derivirana_varijabla>
  </DomainObject.Predmet.ProtustrankaFormatedOIB>
  <DomainObject.Predmet.ProtustrankaFormatedWithAdress>
    <izvorni_sadrzaj> LMD USLUGE j.d.o.o., Zagrebačka cesta 78c, 10000 Zagreb zastupanog po punomoćniku Luka Hezler</izvorni_sadrzaj>
    <derivirana_varijabla naziv="DomainObject.Predmet.ProtustrankaFormatedWithAdress_1"> LMD USLUGE j.d.o.o., Zagrebačka cesta 78c, 10000 Zagreb zastupanog po punomoćniku Luka Hezler</derivirana_varijabla>
  </DomainObject.Predmet.ProtustrankaFormatedWithAdress>
  <DomainObject.Predmet.ProtustrankaFormatedWithAdressOIB>
    <izvorni_sadrzaj> LMD USLUGE j.d.o.o., OIB 69276566038, Zagrebačka cesta 78c, 10000 Zagreb zastupanog po punomoćniku Luka Hezler</izvorni_sadrzaj>
    <derivirana_varijabla naziv="DomainObject.Predmet.ProtustrankaFormatedWithAdressOIB_1"> LMD USLUGE j.d.o.o., OIB 69276566038, Zagrebačka cesta 78c, 10000 Zagreb zastupanog po punomoćniku Luka Hezler</derivirana_varijabla>
  </DomainObject.Predmet.ProtustrankaFormatedWithAdressOIB>
  <DomainObject.Predmet.ProtustrankaWithAdress>
    <izvorni_sadrzaj>LMD USLUGE j.d.o.o. Zagrebačka cesta 78c, 10000 Zagreb</izvorni_sadrzaj>
    <derivirana_varijabla naziv="DomainObject.Predmet.ProtustrankaWithAdress_1">LMD USLUGE j.d.o.o. Zagrebačka cesta 78c, 10000 Zagreb</derivirana_varijabla>
  </DomainObject.Predmet.ProtustrankaWithAdress>
  <DomainObject.Predmet.ProtustrankaWithAdressOIB>
    <izvorni_sadrzaj>LMD USLUGE j.d.o.o., OIB 69276566038, Zagrebačka cesta 78c, 10000 Zagreb</izvorni_sadrzaj>
    <derivirana_varijabla naziv="DomainObject.Predmet.ProtustrankaWithAdressOIB_1">LMD USLUGE j.d.o.o., OIB 69276566038, Zagrebačka cesta 78c, 10000 Zagreb</derivirana_varijabla>
  </DomainObject.Predmet.ProtustrankaWithAdressOIB>
  <DomainObject.Predmet.ProtustrankaNazivFormated>
    <izvorni_sadrzaj>LMD USLUGE j.d.o.o.</izvorni_sadrzaj>
    <derivirana_varijabla naziv="DomainObject.Predmet.ProtustrankaNazivFormated_1">LMD USLUGE j.d.o.o.</derivirana_varijabla>
  </DomainObject.Predmet.ProtustrankaNazivFormated>
  <DomainObject.Predmet.ProtustrankaNazivFormatedOIB>
    <izvorni_sadrzaj>LMD USLUGE j.d.o.o., OIB 69276566038</izvorni_sadrzaj>
    <derivirana_varijabla naziv="DomainObject.Predmet.ProtustrankaNazivFormatedOIB_1">LMD USLUGE j.d.o.o., OIB 69276566038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LMD USLUGE j.d.o.o. zastupanog po punomoćniku Luka Hezler</item>
    </izvorni_sadrzaj>
    <derivirana_varijabla naziv="DomainObject.Predmet.ProtuStrankaListFormated_1">
      <item>LMD USLUGE j.d.o.o. zastupanog po punomoćniku Luka Hezler</item>
    </derivirana_varijabla>
  </DomainObject.Predmet.ProtuStrankaListFormated>
  <DomainObject.Predmet.ProtuStrankaListFormatedOIB>
    <izvorni_sadrzaj>
      <item>LMD USLUGE j.d.o.o., OIB 69276566038 zastupanog po punomoćniku Luka Hezler</item>
    </izvorni_sadrzaj>
    <derivirana_varijabla naziv="DomainObject.Predmet.ProtuStrankaListFormatedOIB_1">
      <item>LMD USLUGE j.d.o.o., OIB 69276566038 zastupanog po punomoćniku Luka Hezler</item>
    </derivirana_varijabla>
  </DomainObject.Predmet.ProtuStrankaListFormatedOIB>
  <DomainObject.Predmet.ProtuStrankaListFormatedWithAdress>
    <izvorni_sadrzaj>
      <item>LMD USLUGE j.d.o.o., Zagrebačka cesta 78c, 10000 Zagreb zastupanog po punomoćniku Luka Hezler</item>
    </izvorni_sadrzaj>
    <derivirana_varijabla naziv="DomainObject.Predmet.ProtuStrankaListFormatedWithAdress_1">
      <item>LMD USLUGE j.d.o.o., Zagrebačka cesta 78c, 10000 Zagreb zastupanog po punomoćniku Luka Hezler</item>
    </derivirana_varijabla>
  </DomainObject.Predmet.ProtuStrankaListFormatedWithAdress>
  <DomainObject.Predmet.ProtuStrankaListFormatedWithAdressOIB>
    <izvorni_sadrzaj>
      <item>LMD USLUGE j.d.o.o., OIB 69276566038, Zagrebačka cesta 78c, 10000 Zagreb zastupanog po punomoćniku Luka Hezler</item>
    </izvorni_sadrzaj>
    <derivirana_varijabla naziv="DomainObject.Predmet.ProtuStrankaListFormatedWithAdressOIB_1">
      <item>LMD USLUGE j.d.o.o., OIB 69276566038, Zagrebačka cesta 78c, 10000 Zagreb zastupanog po punomoćniku Luka Hezler</item>
    </derivirana_varijabla>
  </DomainObject.Predmet.ProtuStrankaListFormatedWithAdressOIB>
  <DomainObject.Predmet.ProtuStrankaListNazivFormated>
    <izvorni_sadrzaj>
      <item>LMD USLUGE j.d.o.o.</item>
    </izvorni_sadrzaj>
    <derivirana_varijabla naziv="DomainObject.Predmet.ProtuStrankaListNazivFormated_1">
      <item>LMD USLUGE j.d.o.o.</item>
    </derivirana_varijabla>
  </DomainObject.Predmet.ProtuStrankaListNazivFormated>
  <DomainObject.Predmet.ProtuStrankaListNazivFormatedOIB>
    <izvorni_sadrzaj>
      <item>LMD USLUGE j.d.o.o., OIB 69276566038</item>
    </izvorni_sadrzaj>
    <derivirana_varijabla naziv="DomainObject.Predmet.ProtuStrankaListNazivFormatedOIB_1">
      <item>LMD USLUGE j.d.o.o., OIB 69276566038</item>
    </derivirana_varijabla>
  </DomainObject.Predmet.ProtuStrankaListNazivFormatedOIB>
  <DomainObject.Predmet.OstaliListFormated>
    <izvorni_sadrzaj>
      <item>Luka Hezler punomoćnik sudionika u postupku LMD USLUGE j.d.o.o.</item>
    </izvorni_sadrzaj>
    <derivirana_varijabla naziv="DomainObject.Predmet.OstaliListFormated_1">
      <item>Luka Hezler punomoćnik sudionika u postupku LMD USLUGE j.d.o.o.</item>
    </derivirana_varijabla>
  </DomainObject.Predmet.OstaliListFormated>
  <DomainObject.Predmet.OstaliListFormatedOIB>
    <izvorni_sadrzaj>
      <item>Luka Hezler, OIB 32177633472 punomoćnik sudionika u postupku LMD USLUGE j.d.o.o.</item>
    </izvorni_sadrzaj>
    <derivirana_varijabla naziv="DomainObject.Predmet.OstaliListFormatedOIB_1">
      <item>Luka Hezler, OIB 32177633472 punomoćnik sudionika u postupku LMD USLUGE j.d.o.o.</item>
    </derivirana_varijabla>
  </DomainObject.Predmet.OstaliListFormatedOIB>
  <DomainObject.Predmet.OstaliListFormatedWithAdress>
    <izvorni_sadrzaj>
      <item>Luka Hezler, Županjska 21, 10000 Zagreb punomoćnik sudionika u postupku LMD USLUGE j.d.o.o.</item>
    </izvorni_sadrzaj>
    <derivirana_varijabla naziv="DomainObject.Predmet.OstaliListFormatedWithAdress_1">
      <item>Luka Hezler, Županjska 21, 10000 Zagreb punomoćnik sudionika u postupku LMD USLUGE j.d.o.o.</item>
    </derivirana_varijabla>
  </DomainObject.Predmet.OstaliListFormatedWithAdress>
  <DomainObject.Predmet.OstaliListFormatedWithAdressOIB>
    <izvorni_sadrzaj>
      <item>Luka Hezler, OIB 32177633472, Županjska 21, 10000 Zagreb punomoćnik sudionika u postupku LMD USLUGE j.d.o.o.</item>
    </izvorni_sadrzaj>
    <derivirana_varijabla naziv="DomainObject.Predmet.OstaliListFormatedWithAdressOIB_1">
      <item>Luka Hezler, OIB 32177633472, Županjska 21, 10000 Zagreb punomoćnik sudionika u postupku LMD USLUGE j.d.o.o.</item>
    </derivirana_varijabla>
  </DomainObject.Predmet.OstaliListFormatedWithAdressOIB>
  <DomainObject.Predmet.OstaliListNazivFormated>
    <izvorni_sadrzaj>
      <item>Luka Hezler</item>
    </izvorni_sadrzaj>
    <derivirana_varijabla naziv="DomainObject.Predmet.OstaliListNazivFormated_1">
      <item>Luka Hezler</item>
    </derivirana_varijabla>
  </DomainObject.Predmet.OstaliListNazivFormated>
  <DomainObject.Predmet.OstaliListNazivFormatedOIB>
    <izvorni_sadrzaj>
      <item>Luka Hezler, OIB 32177633472</item>
    </izvorni_sadrzaj>
    <derivirana_varijabla naziv="DomainObject.Predmet.OstaliListNazivFormatedOIB_1">
      <item>Luka Hezler, OIB 32177633472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LMD USLUGE j.d.o.o.</izvorni_sadrzaj>
    <derivirana_varijabla naziv="DomainObject.Predmet.ProtustrankaIDrugi_1">LMD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LMD USLUGE j.d.o.o., OIB 69276566038, Zagrebačka cesta 78c, 10000 Zagreb</izvorni_sadrzaj>
    <derivirana_varijabla naziv="DomainObject.Predmet.ProtustrankaIDrugiAdressOIB_1">LMD USLUGE j.d.o.o., OIB 69276566038, Zagrebačka cesta 78c,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LMD USLUGE j.d.o.o.</item>
      <item>Luka Hezler</item>
    </izvorni_sadrzaj>
    <derivirana_varijabla naziv="DomainObject.Predmet.SudioniciListNaziv_1">
      <item>FINA Regionalni centar Zagreb</item>
      <item>LMD USLUGE j.d.o.o.</item>
      <item>Luka Hezler</item>
    </derivirana_varijabla>
  </DomainObject.Predmet.SudioniciListNaziv>
  <DomainObject.Predmet.SudioniciListAdressOIB>
    <izvorni_sadrzaj>
      <item>FINA Regionalni centar Zagreb, OIB 85821130368, Trg svibanjskih žrtava 1995. 1,10000 Zagreb</item>
      <item>LMD USLUGE j.d.o.o., OIB 69276566038, Zagrebačka cesta 78c,10000 Zagreb</item>
      <item>Luka Hezler, OIB 32177633472, Županjska 21,10000 Zagreb</item>
    </izvorni_sadrzaj>
    <derivirana_varijabla naziv="DomainObject.Predmet.SudioniciListAdressOIB_1">
      <item>FINA Regionalni centar Zagreb, OIB 85821130368, Trg svibanjskih žrtava 1995. 1,10000 Zagreb</item>
      <item>LMD USLUGE j.d.o.o., OIB 69276566038, Zagrebačka cesta 78c,10000 Zagreb</item>
      <item>Luka Hezler, OIB 32177633472, Županjska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69276566038</item>
      <item>, OIB 32177633472</item>
    </izvorni_sadrzaj>
    <derivirana_varijabla naziv="DomainObject.Predmet.SudioniciListNazivOIB_1">
      <item>, OIB 85821130368</item>
      <item>, OIB 69276566038</item>
      <item>, OIB 32177633472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1453</properties:Characters>
  <properties:Lines>42</properties:Lines>
  <properties:Paragraphs>17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2015-12-16T07:04:00Z</cp:lastPrinted>
  <dcterms:modified xmlns:xsi="http://www.w3.org/2001/XMLSchema-instance" xsi:type="dcterms:W3CDTF">2015-12-16T07:10:00Z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