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e4d" w14:paraId="00c4e4d" w:rsidRDefault="007D0BF3" w:rsidP="007D0BF3" w:rsidR="007D0BF3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0BF3" w:rsidP="007D0BF3" w:rsidR="007D0BF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7D0BF3" w:rsidP="007D0BF3" w:rsidR="007D0BF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7D0BF3" w:rsidP="007D0BF3" w:rsidR="007D0BF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St-521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7D0BF3" w:rsidP="007D0BF3" w:rsidR="007D0BF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7D0BF3" w:rsidP="007D0BF3" w:rsidR="007D0BF3" w:rsidRPr="004C4B9E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7D0BF3" w:rsidP="007D0BF3" w:rsidR="007D0BF3" w:rsidRPr="004C4B9E">
      <w:pPr>
        <w:rPr>
          <w:sz w:val="23"/>
          <w:szCs w:val="23"/>
        </w:rPr>
      </w:pPr>
    </w:p>
    <w:p w:rsidRDefault="007D0BF3" w:rsidP="007D0BF3" w:rsidR="007D0BF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7D0BF3" w:rsidP="007D0BF3" w:rsidR="007D0BF3" w:rsidRPr="004C4B9E">
      <w:pPr>
        <w:rPr>
          <w:sz w:val="23"/>
          <w:szCs w:val="23"/>
        </w:rPr>
      </w:pP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OLEO DORATO d.o.o., Fažana, Ruže Petrović 16, OIB: 40975774718, dana 29. ožujka 2016</w:t>
      </w:r>
      <w:r w:rsidRPr="004C4B9E">
        <w:rPr>
          <w:sz w:val="23"/>
          <w:szCs w:val="23"/>
        </w:rPr>
        <w:t xml:space="preserve">. 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OLEO DORATO d.o.o., Fažana, Ruže Petrović 16, OIB: 40975774718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7D0BF3" w:rsidP="007D0BF3" w:rsidR="007D0BF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OLEO DORATO d.o.o., Fažana, Ruže Petrović 16, OIB: 40975774718</w:t>
      </w:r>
    </w:p>
    <w:p w:rsidRDefault="007D0BF3" w:rsidP="007D0BF3" w:rsidR="007D0BF3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Germano Craizer, Fažana, Ruže Petrović 16</w:t>
      </w:r>
    </w:p>
    <w:p w:rsidRDefault="007D0BF3" w:rsidP="007D0BF3" w:rsidR="007D0BF3" w:rsidRPr="00242EC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>- zakonski zastupnik dužnika Liliana Craizer, Fažana, Ruže Petrović 16.</w:t>
      </w:r>
    </w:p>
    <w:p w:rsidRDefault="007D0BF3" w:rsidP="007D0BF3" w:rsidR="007D0BF3" w:rsidRPr="004040C4">
      <w:pPr>
        <w:jc w:val="both"/>
        <w:rPr>
          <w:sz w:val="23"/>
          <w:szCs w:val="23"/>
          <w:lang w:val="sv-SE"/>
        </w:rPr>
      </w:pPr>
    </w:p>
    <w:p w:rsidRDefault="007D0BF3" w:rsidP="007D0BF3" w:rsidR="007D0BF3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Pozivaju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zastupnici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Germano Craizer, Fažana, Ruže Petrović 16 i Liliana Craizer, Fažana, Ruže Petrović 16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OLEO DORATO d.o.o., Fažana, Ruže Petrović 16, OIB: 40975774718</w:t>
      </w:r>
      <w:r w:rsidRPr="00D10EBB">
        <w:rPr>
          <w:sz w:val="23"/>
          <w:szCs w:val="23"/>
          <w:lang w:val="sv-SE"/>
        </w:rPr>
        <w:t>.</w:t>
      </w:r>
    </w:p>
    <w:p w:rsidRDefault="007D0BF3" w:rsidP="007D0BF3" w:rsidR="007D0BF3">
      <w:pPr>
        <w:jc w:val="both"/>
        <w:rPr>
          <w:sz w:val="23"/>
          <w:szCs w:val="23"/>
        </w:rPr>
      </w:pPr>
    </w:p>
    <w:p w:rsidRDefault="007D0BF3" w:rsidP="007D0BF3" w:rsidR="007D0BF3" w:rsidRPr="00D10EBB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29. ožujka 2016</w:t>
      </w:r>
      <w:r w:rsidRPr="004C4B9E">
        <w:rPr>
          <w:sz w:val="23"/>
          <w:szCs w:val="23"/>
        </w:rPr>
        <w:t>.</w:t>
      </w:r>
    </w:p>
    <w:p w:rsidRDefault="007D0BF3" w:rsidP="007D0BF3" w:rsidR="007D0BF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7D0BF3" w:rsidP="007D0BF3" w:rsidR="007D0BF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7D0BF3" w:rsidP="007D0BF3" w:rsidR="007D0BF3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7D0BF3" w:rsidP="007D0BF3" w:rsidR="007D0BF3">
      <w:pPr>
        <w:jc w:val="center"/>
        <w:rPr>
          <w:sz w:val="23"/>
          <w:szCs w:val="23"/>
        </w:rPr>
      </w:pPr>
    </w:p>
    <w:p w:rsidRDefault="007D0BF3" w:rsidP="007D0BF3" w:rsidR="007D0BF3" w:rsidRPr="004C4B9E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7D0BF3" w:rsidP="007D0BF3" w:rsidR="007D0BF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7D0BF3" w:rsidP="007D0BF3" w:rsidR="007D0BF3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OLEO DORATO d.o.o., Fažana, Ruže Petrović 16</w:t>
      </w:r>
    </w:p>
    <w:p w:rsidRDefault="007D0BF3" w:rsidP="007D0BF3" w:rsidR="007D0BF3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Germano Craizer, Fažana, Ruže Petrović 16</w:t>
      </w:r>
    </w:p>
    <w:p w:rsidRDefault="007D0BF3" w:rsidP="007D0BF3" w:rsidR="007D0BF3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Liliana Craizer, Fažana, Ruže Petrović 16</w:t>
      </w:r>
    </w:p>
    <w:p w:rsidRDefault="007D0BF3" w:rsidP="007D0BF3" w:rsidR="007D0BF3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A669D3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9D3" w:rsidR="00000000">
      <w:r>
        <w:separator/>
      </w:r>
    </w:p>
  </w:endnote>
  <w:endnote w:id="0" w:type="continuationSeparator">
    <w:p w:rsidRDefault="00A669D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9D3" w:rsidR="00000000">
      <w:r>
        <w:separator/>
      </w:r>
    </w:p>
  </w:footnote>
  <w:footnote w:id="0" w:type="continuationSeparator">
    <w:p w:rsidRDefault="00A669D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D0BF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669D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BF3"/>
    <w:rsid w:val="00554328"/>
    <w:rsid w:val="007D0BF3"/>
    <w:rsid w:val="00985388"/>
    <w:rsid w:val="00A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0BF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0B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BF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0B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0BF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9D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9D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9D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9D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0BF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0B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BF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0B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0BF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9D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9D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9D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9D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OLEO DORATO d.o.o. FAŽANA</izvorni_sadrzaj>
    <derivirana_varijabla naziv="DomainObject.Predmet.ProtustrankaFormated_1">  OLEO DORATO d.o.o. FAŽANA</derivirana_varijabla>
  </DomainObject.Predmet.ProtustrankaFormated>
  <DomainObject.Predmet.ProtustrankaFormatedOIB>
    <izvorni_sadrzaj>  OLEO DORATO d.o.o. FAŽANA, OIB 40975774718</izvorni_sadrzaj>
    <derivirana_varijabla naziv="DomainObject.Predmet.ProtustrankaFormatedOIB_1">  OLEO DORATO d.o.o. FAŽANA, OIB 40975774718</derivirana_varijabla>
  </DomainObject.Predmet.ProtustrankaFormatedOIB>
  <DomainObject.Predmet.ProtustrankaFormatedWithAdress>
    <izvorni_sadrzaj> OLEO DORATO d.o.o. FAŽANA, Ruže Petrović 16, 52100 Fažana</izvorni_sadrzaj>
    <derivirana_varijabla naziv="DomainObject.Predmet.ProtustrankaFormatedWithAdress_1"> OLEO DORATO d.o.o. FAŽANA, Ruže Petrović 16, 52100 Fažana</derivirana_varijabla>
  </DomainObject.Predmet.ProtustrankaFormatedWithAdress>
  <DomainObject.Predmet.ProtustrankaFormatedWithAdressOIB>
    <izvorni_sadrzaj> OLEO DORATO d.o.o. FAŽANA, OIB 40975774718, Ruže Petrović 16, 52100 Fažana</izvorni_sadrzaj>
    <derivirana_varijabla naziv="DomainObject.Predmet.ProtustrankaFormatedWithAdressOIB_1"> OLEO DORATO d.o.o. FAŽANA, OIB 40975774718, Ruže Petrović 16, 52100 Fažana</derivirana_varijabla>
  </DomainObject.Predmet.ProtustrankaFormatedWithAdressOIB>
  <DomainObject.Predmet.ProtustrankaWithAdress>
    <izvorni_sadrzaj>OLEO DORATO d.o.o. FAŽANA Ruže Petrović 16, 52100 Fažana</izvorni_sadrzaj>
    <derivirana_varijabla naziv="DomainObject.Predmet.ProtustrankaWithAdress_1">OLEO DORATO d.o.o. FAŽANA Ruže Petrović 16, 52100 Fažana</derivirana_varijabla>
  </DomainObject.Predmet.ProtustrankaWithAdress>
  <DomainObject.Predmet.ProtustrankaWithAdressOIB>
    <izvorni_sadrzaj>OLEO DORATO d.o.o. FAŽANA, OIB 40975774718, Ruže Petrović 16, 52100 Fažana</izvorni_sadrzaj>
    <derivirana_varijabla naziv="DomainObject.Predmet.ProtustrankaWithAdressOIB_1">OLEO DORATO d.o.o. FAŽANA, OIB 40975774718, Ruže Petrović 16, 52100 Fažana</derivirana_varijabla>
  </DomainObject.Predmet.ProtustrankaWithAdressOIB>
  <DomainObject.Predmet.ProtustrankaNazivFormated>
    <izvorni_sadrzaj>OLEO DORATO d.o.o. FAŽANA</izvorni_sadrzaj>
    <derivirana_varijabla naziv="DomainObject.Predmet.ProtustrankaNazivFormated_1">OLEO DORATO d.o.o. FAŽANA</derivirana_varijabla>
  </DomainObject.Predmet.ProtustrankaNazivFormated>
  <DomainObject.Predmet.ProtustrankaNazivFormatedOIB>
    <izvorni_sadrzaj>OLEO DORATO d.o.o. FAŽANA, OIB 40975774718</izvorni_sadrzaj>
    <derivirana_varijabla naziv="DomainObject.Predmet.ProtustrankaNazivFormatedOIB_1">OLEO DORATO d.o.o. FAŽANA, OIB 40975774718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184674.05</izvorni_sadrzaj>
    <derivirana_varijabla naziv="DomainObject.Predmet.TrenutnaVrijednost_1">184674.05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OLEO DORATO d.o.o. FAŽANA</item>
    </izvorni_sadrzaj>
    <derivirana_varijabla naziv="DomainObject.Predmet.ProtuStrankaListFormated_1">
      <item>OLEO DORATO d.o.o. FAŽANA</item>
    </derivirana_varijabla>
  </DomainObject.Predmet.ProtuStrankaListFormated>
  <DomainObject.Predmet.ProtuStrankaListFormatedOIB>
    <izvorni_sadrzaj>
      <item>OLEO DORATO d.o.o. FAŽANA, OIB 40975774718</item>
    </izvorni_sadrzaj>
    <derivirana_varijabla naziv="DomainObject.Predmet.ProtuStrankaListFormatedOIB_1">
      <item>OLEO DORATO d.o.o. FAŽANA, OIB 40975774718</item>
    </derivirana_varijabla>
  </DomainObject.Predmet.ProtuStrankaListFormatedOIB>
  <DomainObject.Predmet.ProtuStrankaListFormatedWithAdress>
    <izvorni_sadrzaj>
      <item>OLEO DORATO d.o.o. FAŽANA, Ruže Petrović 16, 52100 Fažana</item>
    </izvorni_sadrzaj>
    <derivirana_varijabla naziv="DomainObject.Predmet.ProtuStrankaListFormatedWithAdress_1">
      <item>OLEO DORATO d.o.o. FAŽANA, Ruže Petrović 16, 52100 Fažana</item>
    </derivirana_varijabla>
  </DomainObject.Predmet.ProtuStrankaListFormatedWithAdress>
  <DomainObject.Predmet.ProtuStrankaListFormatedWithAdressOIB>
    <izvorni_sadrzaj>
      <item>OLEO DORATO d.o.o. FAŽANA, OIB 40975774718, Ruže Petrović 16, 52100 Fažana</item>
    </izvorni_sadrzaj>
    <derivirana_varijabla naziv="DomainObject.Predmet.ProtuStrankaListFormatedWithAdressOIB_1">
      <item>OLEO DORATO d.o.o. FAŽANA, OIB 40975774718, Ruže Petrović 16, 52100 Fažana</item>
    </derivirana_varijabla>
  </DomainObject.Predmet.ProtuStrankaListFormatedWithAdressOIB>
  <DomainObject.Predmet.ProtuStrankaListNazivFormated>
    <izvorni_sadrzaj>
      <item>OLEO DORATO d.o.o. FAŽANA</item>
    </izvorni_sadrzaj>
    <derivirana_varijabla naziv="DomainObject.Predmet.ProtuStrankaListNazivFormated_1">
      <item>OLEO DORATO d.o.o. FAŽANA</item>
    </derivirana_varijabla>
  </DomainObject.Predmet.ProtuStrankaListNazivFormated>
  <DomainObject.Predmet.ProtuStrankaListNazivFormatedOIB>
    <izvorni_sadrzaj>
      <item>OLEO DORATO d.o.o. FAŽANA, OIB 40975774718</item>
    </izvorni_sadrzaj>
    <derivirana_varijabla naziv="DomainObject.Predmet.ProtuStrankaListNazivFormatedOIB_1">
      <item>OLEO DORATO d.o.o. FAŽANA, OIB 40975774718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OLEO DORATO d.o.o. FAŽANA</izvorni_sadrzaj>
    <derivirana_varijabla naziv="DomainObject.Predmet.ProtustrankaIDrugi_1">OLEO DORATO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OLEO DORATO d.o.o. FAŽANA, OIB 40975774718, Ruže Petrović 16, 52100 Fažana</izvorni_sadrzaj>
    <derivirana_varijabla naziv="DomainObject.Predmet.ProtustrankaIDrugiAdressOIB_1">OLEO DORATO d.o.o. FAŽANA, OIB 40975774718, Ruže Petrović 16,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OLEO DORATO d.o.o. FAŽANA</item>
    </izvorni_sadrzaj>
    <derivirana_varijabla naziv="DomainObject.Predmet.SudioniciListNaziv_1">
      <item>FINANCIJSKA AGENCIJA, RC RIJEKA, PODRUŽNICA PULA, PULA</item>
      <item>OLEO DORATO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OLEO DORATO d.o.o. FAŽANA, OIB 40975774718, Ruže Petrović 16,52100 Fažana</item>
    </izvorni_sadrzaj>
    <derivirana_varijabla naziv="DomainObject.Predmet.SudioniciListAdressOIB_1">
      <item>FINANCIJSKA AGENCIJA, RC RIJEKA, PODRUŽNICA PULA, PULA, OIB 85821130368, Giardini 5,52100 Pula</item>
      <item>OLEO DORATO d.o.o. FAŽANA, OIB 40975774718, Ruže Petrović 16,52100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40975774718</item>
    </izvorni_sadrzaj>
    <derivirana_varijabla naziv="DomainObject.Predmet.SudioniciListNazivOIB_1">
      <item>, OIB 85821130368</item>
      <item>, OIB 40975774718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1590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2016-03-29T12:49:00Z</dcterms:created>
  <dc:creator>Jasmina Matika</dc:creator>
  <cp:lastModifiedBy>Jasmina Matika</cp:lastModifiedBy>
  <dcterms:modified xmlns:xsi="http://www.w3.org/2001/XMLSchema-instance" xsi:type="dcterms:W3CDTF">2016-03-29T13:07:00Z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