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42ef" w14:paraId="70542e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77EC9">
        <w:t>3057</w:t>
      </w:r>
      <w:r w:rsidR="00642240" w:rsidRPr="00642240">
        <w:t>/15</w:t>
      </w:r>
      <w:r w:rsidR="00235163">
        <w:t>-12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77EC9" w:rsidRPr="00077EC9">
        <w:t>DAM AUTO GRUPA d.o.o., Zagreb, Zagorska 77, OIB: 66888265945</w:t>
      </w:r>
      <w:r w:rsidR="00E1138E" w:rsidRPr="00E1138E">
        <w:t xml:space="preserve">, </w:t>
      </w:r>
      <w:r w:rsidR="00077EC9">
        <w:rPr>
          <w:rFonts w:eastAsia="Times New Roman"/>
          <w:szCs w:val="24"/>
          <w:lang w:eastAsia="hr-HR"/>
        </w:rPr>
        <w:t>16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 w:rsidRPr="001B3169">
      <w:pPr>
        <w:rPr>
          <w:rFonts w:eastAsia="Times New Roman"/>
          <w:szCs w:val="24"/>
          <w:lang w:eastAsia="hr-HR"/>
        </w:rPr>
      </w:pPr>
    </w:p>
    <w:p w:rsidRDefault="001B3169" w:rsidP="009E348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77EC9" w:rsidRPr="00077EC9">
        <w:t>DAM AUTO GRUPA d.o.o., Zagreb, Zagorska 77, OIB: 66888265945</w:t>
      </w:r>
      <w:r w:rsidR="00A33C0E">
        <w:t xml:space="preserve">, MBS: </w:t>
      </w:r>
      <w:r w:rsidR="009E3484" w:rsidRPr="009E3484">
        <w:t>080656269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077EC9">
        <w:rPr>
          <w:rFonts w:eastAsia="Times New Roman"/>
          <w:szCs w:val="24"/>
          <w:lang w:eastAsia="hr-HR"/>
        </w:rPr>
        <w:t>16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235163">
        <w:rPr>
          <w:rFonts w:eastAsia="Times New Roman"/>
          <w:szCs w:val="24"/>
          <w:lang w:eastAsia="hr-HR"/>
        </w:rPr>
        <w:t xml:space="preserve"> i 4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263146">
        <w:rPr>
          <w:rFonts w:eastAsia="Times New Roman"/>
          <w:szCs w:val="24"/>
          <w:lang w:eastAsia="hr-HR"/>
        </w:rPr>
        <w:t>Snježana Drenški iz Samobora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63146">
        <w:rPr>
          <w:rFonts w:eastAsia="Times New Roman"/>
          <w:szCs w:val="24"/>
          <w:lang w:eastAsia="hr-HR"/>
        </w:rPr>
        <w:t xml:space="preserve"> Sunčani put 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263146">
        <w:rPr>
          <w:rFonts w:eastAsia="Times New Roman"/>
          <w:szCs w:val="24"/>
          <w:lang w:eastAsia="hr-HR"/>
        </w:rPr>
        <w:t xml:space="preserve"> 91456479037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77EC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77EC9" w:rsidRPr="00077EC9">
        <w:t>DAM AUTO GRUPA d.o.o., Zagreb, Zagorska 77, OIB: 66888265945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283BD4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E190E">
        <w:rPr>
          <w:rFonts w:eastAsia="Times New Roman"/>
          <w:szCs w:val="20"/>
          <w:lang w:eastAsia="hr-HR"/>
        </w:rPr>
        <w:t>9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E190E">
        <w:rPr>
          <w:rFonts w:eastAsia="Times New Roman"/>
          <w:szCs w:val="20"/>
          <w:lang w:eastAsia="hr-HR"/>
        </w:rPr>
        <w:t>9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E190E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E190E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283BD4">
        <w:rPr>
          <w:rFonts w:eastAsia="Times New Roman"/>
          <w:szCs w:val="20"/>
          <w:lang w:eastAsia="hr-HR"/>
        </w:rPr>
        <w:t xml:space="preserve">ki zastupnik dužnika </w:t>
      </w:r>
      <w:r w:rsidR="00263146">
        <w:rPr>
          <w:rFonts w:eastAsia="Times New Roman"/>
          <w:szCs w:val="20"/>
          <w:lang w:eastAsia="hr-HR"/>
        </w:rPr>
        <w:t>Alen Gligić</w:t>
      </w:r>
      <w:r w:rsidR="006A695C">
        <w:rPr>
          <w:rFonts w:eastAsia="Times New Roman"/>
          <w:szCs w:val="20"/>
          <w:lang w:eastAsia="hr-HR"/>
        </w:rPr>
        <w:t xml:space="preserve"> </w:t>
      </w:r>
      <w:r w:rsidR="005E190E">
        <w:rPr>
          <w:rFonts w:eastAsia="Times New Roman"/>
          <w:szCs w:val="20"/>
          <w:lang w:eastAsia="hr-HR"/>
        </w:rPr>
        <w:t>je zaključak zaprimio 15. li</w:t>
      </w:r>
      <w:r w:rsidR="005E1759" w:rsidRPr="005E1759">
        <w:rPr>
          <w:rFonts w:eastAsia="Times New Roman"/>
          <w:szCs w:val="20"/>
          <w:lang w:eastAsia="hr-HR"/>
        </w:rPr>
        <w:t>pnja 2016.</w:t>
      </w:r>
      <w:r w:rsidR="005E1759">
        <w:rPr>
          <w:rFonts w:eastAsia="Times New Roman"/>
          <w:szCs w:val="20"/>
          <w:lang w:eastAsia="hr-HR"/>
        </w:rPr>
        <w:t>, ali po njemu nije postupio</w:t>
      </w:r>
      <w:r w:rsidR="00263146">
        <w:rPr>
          <w:rFonts w:eastAsia="Times New Roman"/>
          <w:szCs w:val="20"/>
          <w:lang w:eastAsia="hr-HR"/>
        </w:rPr>
        <w:t>, dok je zakonskom zastupniku</w:t>
      </w:r>
      <w:r w:rsidR="005E190E">
        <w:rPr>
          <w:rFonts w:eastAsia="Times New Roman"/>
          <w:szCs w:val="20"/>
          <w:lang w:eastAsia="hr-HR"/>
        </w:rPr>
        <w:t xml:space="preserve"> dužnika </w:t>
      </w:r>
      <w:r w:rsidR="00263146">
        <w:rPr>
          <w:rFonts w:eastAsia="Times New Roman"/>
          <w:szCs w:val="20"/>
          <w:lang w:eastAsia="hr-HR"/>
        </w:rPr>
        <w:t>Darku Svržnjaku</w:t>
      </w:r>
      <w:r w:rsidR="003303A1">
        <w:rPr>
          <w:rFonts w:eastAsia="Times New Roman"/>
          <w:szCs w:val="20"/>
          <w:lang w:eastAsia="hr-HR"/>
        </w:rPr>
        <w:t xml:space="preserve"> zaključak dostavljen 17. lipnja 2016. putem mrežne stranice </w:t>
      </w:r>
      <w:r w:rsidR="003303A1" w:rsidRPr="003303A1">
        <w:rPr>
          <w:rFonts w:eastAsia="Times New Roman"/>
          <w:szCs w:val="20"/>
          <w:lang w:eastAsia="hr-HR"/>
        </w:rPr>
        <w:t>e-Oglasna ploča suda</w:t>
      </w:r>
      <w:r w:rsidR="003303A1">
        <w:rPr>
          <w:rFonts w:eastAsia="Times New Roman"/>
          <w:szCs w:val="20"/>
          <w:lang w:eastAsia="hr-HR"/>
        </w:rPr>
        <w:t xml:space="preserve">, </w:t>
      </w:r>
      <w:r w:rsidR="00263146">
        <w:rPr>
          <w:rFonts w:eastAsia="Times New Roman"/>
          <w:szCs w:val="20"/>
          <w:lang w:eastAsia="hr-HR"/>
        </w:rPr>
        <w:t>ali ni on</w:t>
      </w:r>
      <w:r w:rsidR="003303A1">
        <w:rPr>
          <w:rFonts w:eastAsia="Times New Roman"/>
          <w:szCs w:val="20"/>
          <w:lang w:eastAsia="hr-HR"/>
        </w:rPr>
        <w:t xml:space="preserve"> po zaključku</w:t>
      </w:r>
      <w:r w:rsidR="00CE63B2">
        <w:rPr>
          <w:rFonts w:eastAsia="Times New Roman"/>
          <w:szCs w:val="20"/>
          <w:lang w:eastAsia="hr-HR"/>
        </w:rPr>
        <w:t xml:space="preserve"> suda </w:t>
      </w:r>
      <w:r w:rsidR="003303A1">
        <w:rPr>
          <w:rFonts w:eastAsia="Times New Roman"/>
          <w:szCs w:val="20"/>
          <w:lang w:eastAsia="hr-HR"/>
        </w:rPr>
        <w:t>nije postu</w:t>
      </w:r>
      <w:r w:rsidR="00263146">
        <w:rPr>
          <w:rFonts w:eastAsia="Times New Roman"/>
          <w:szCs w:val="20"/>
          <w:lang w:eastAsia="hr-HR"/>
        </w:rPr>
        <w:t>pio</w:t>
      </w:r>
      <w:r w:rsidR="005A0D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5E190E">
        <w:rPr>
          <w:rFonts w:eastAsia="Times New Roman"/>
          <w:szCs w:val="20"/>
          <w:lang w:eastAsia="hr-HR"/>
        </w:rPr>
        <w:t>9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077EC9">
        <w:rPr>
          <w:rFonts w:eastAsia="Times New Roman"/>
          <w:szCs w:val="20"/>
          <w:lang w:eastAsia="hr-HR"/>
        </w:rPr>
        <w:t>16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503661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50366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0366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66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77EC9">
          <w:t>3057</w:t>
        </w:r>
        <w:r w:rsidR="00235163" w:rsidRPr="00235163">
          <w:t>/15-12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03661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A695C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06D43"/>
    <w:rsid w:val="00F119FD"/>
    <w:rsid w:val="00F22132"/>
    <w:rsid w:val="00F36322"/>
    <w:rsid w:val="00F87549"/>
    <w:rsid w:val="00F93944"/>
    <w:rsid w:val="00FB34BE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St-3057/2015-12</izvorni_sadrzaj>
    <derivirana_varijabla naziv="DomainObject.Oznaka_1">St-3057/2015-12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St-3057/2015</izvorni_sadrzaj>
    <derivirana_varijabla naziv="DomainObject.Predmet.OznakaBroj_1">St-3057/2015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 AUTO GRUPA d.o.o. zastupanog po punomoćniku Darko Svržnjak; ALEN GLIGIĆ</izvorni_sadrzaj>
    <derivirana_varijabla naziv="DomainObject.Predmet.ProtustrankaFormated_1">  DAM AUTO GRUPA d.o.o. zastupanog po punomoćniku Darko Svržnjak; ALEN GLIGIĆ</derivirana_varijabla>
  </DomainObject.Predmet.ProtustrankaFormated>
  <DomainObject.Predmet.ProtustrankaFormatedOIB>
    <izvorni_sadrzaj>  DAM AUTO GRUPA d.o.o., OIB 66888265945 zastupanog po punomoćniku Darko Svržnjak; ALEN GLIGIĆ</izvorni_sadrzaj>
    <derivirana_varijabla naziv="DomainObject.Predmet.ProtustrankaFormatedOIB_1">  DAM AUTO GRUPA d.o.o., OIB 66888265945 zastupanog po punomoćniku Darko Svržnjak; ALEN GLIGIĆ</derivirana_varijabla>
  </DomainObject.Predmet.ProtustrankaFormatedOIB>
  <DomainObject.Predmet.ProtustrankaFormatedWithAdress>
    <izvorni_sadrzaj> DAM AUTO GRUPA d.o.o., Zagorska 77, 10000 Zagreb zastupanog po punomoćniku Darko Svržnjak; ALEN GLIGIĆ</izvorni_sadrzaj>
    <derivirana_varijabla naziv="DomainObject.Predmet.ProtustrankaFormatedWithAdress_1"> DAM AUTO GRUPA d.o.o., Zagorska 77, 10000 Zagreb zastupanog po punomoćniku Darko Svržnjak; ALEN GLIGIĆ</derivirana_varijabla>
  </DomainObject.Predmet.ProtustrankaFormatedWithAdress>
  <DomainObject.Predmet.ProtustrankaFormatedWithAdressOIB>
    <izvorni_sadrzaj> DAM AUTO GRUPA d.o.o., OIB 66888265945, Zagorska 77, 10000 Zagreb zastupanog po punomoćniku Darko Svržnjak; ALEN GLIGIĆ</izvorni_sadrzaj>
    <derivirana_varijabla naziv="DomainObject.Predmet.ProtustrankaFormatedWithAdressOIB_1"> DAM AUTO GRUPA d.o.o., OIB 66888265945, Zagorska 77, 10000 Zagreb zastupanog po punomoćniku Darko Svržnjak; ALEN GLIGIĆ</derivirana_varijabla>
  </DomainObject.Predmet.ProtustrankaFormatedWithAdressOIB>
  <DomainObject.Predmet.ProtustrankaWithAdress>
    <izvorni_sadrzaj>DAM AUTO GRUPA d.o.o. Zagorska 77, 10000 Zagreb</izvorni_sadrzaj>
    <derivirana_varijabla naziv="DomainObject.Predmet.ProtustrankaWithAdress_1">DAM AUTO GRUPA d.o.o. Zagorska 77, 10000 Zagreb</derivirana_varijabla>
  </DomainObject.Predmet.ProtustrankaWithAdress>
  <DomainObject.Predmet.ProtustrankaWithAdressOIB>
    <izvorni_sadrzaj>DAM AUTO GRUPA d.o.o., OIB 66888265945, Zagorska 77, 10000 Zagreb</izvorni_sadrzaj>
    <derivirana_varijabla naziv="DomainObject.Predmet.ProtustrankaWithAdressOIB_1">DAM AUTO GRUPA d.o.o., OIB 66888265945, Zagorska 77, 10000 Zagreb</derivirana_varijabla>
  </DomainObject.Predmet.ProtustrankaWithAdressOIB>
  <DomainObject.Predmet.ProtustrankaNazivFormated>
    <izvorni_sadrzaj>DAM AUTO GRUPA d.o.o.</izvorni_sadrzaj>
    <derivirana_varijabla naziv="DomainObject.Predmet.ProtustrankaNazivFormated_1">DAM AUTO GRUPA d.o.o.</derivirana_varijabla>
  </DomainObject.Predmet.ProtustrankaNazivFormated>
  <DomainObject.Predmet.ProtustrankaNazivFormatedOIB>
    <izvorni_sadrzaj>DAM AUTO GRUPA d.o.o., OIB 66888265945</izvorni_sadrzaj>
    <derivirana_varijabla naziv="DomainObject.Predmet.ProtustrankaNazivFormatedOIB_1">DAM AUTO GRUPA d.o.o., OIB 66888265945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 AUTO GRUPA d.o.o. zastupanog po punomoćniku Darko Svržnjak; ALEN GLIGIĆ</item>
    </izvorni_sadrzaj>
    <derivirana_varijabla naziv="DomainObject.Predmet.ProtuStrankaListFormated_1">
      <item>DAM AUTO GRUPA d.o.o. zastupanog po punomoćniku Darko Svržnjak; ALEN GLIGIĆ</item>
    </derivirana_varijabla>
  </DomainObject.Predmet.ProtuStrankaListFormated>
  <DomainObject.Predmet.ProtuStrankaListFormatedOIB>
    <izvorni_sadrzaj>
      <item>DAM AUTO GRUPA d.o.o., OIB 66888265945 zastupanog po punomoćniku Darko Svržnjak; ALEN GLIGIĆ</item>
    </izvorni_sadrzaj>
    <derivirana_varijabla naziv="DomainObject.Predmet.ProtuStrankaListFormatedOIB_1">
      <item>DAM AUTO GRUPA d.o.o., OIB 66888265945 zastupanog po punomoćniku Darko Svržnjak; ALEN GLIGIĆ</item>
    </derivirana_varijabla>
  </DomainObject.Predmet.ProtuStrankaListFormatedOIB>
  <DomainObject.Predmet.ProtuStrankaListFormatedWithAdress>
    <izvorni_sadrzaj>
      <item>DAM AUTO GRUPA d.o.o., Zagorska 77, 10000 Zagreb zastupanog po punomoćniku Darko Svržnjak; ALEN GLIGIĆ</item>
    </izvorni_sadrzaj>
    <derivirana_varijabla naziv="DomainObject.Predmet.ProtuStrankaListFormatedWithAdress_1">
      <item>DAM AUTO GRUPA d.o.o., Zagorska 77, 10000 Zagreb zastupanog po punomoćniku Darko Svržnjak; ALEN GLIGIĆ</item>
    </derivirana_varijabla>
  </DomainObject.Predmet.ProtuStrankaListFormatedWithAdress>
  <DomainObject.Predmet.ProtuStrankaListFormatedWithAdressOIB>
    <izvorni_sadrzaj>
      <item>DAM AUTO GRUPA d.o.o., OIB 66888265945, Zagorska 77, 10000 Zagreb zastupanog po punomoćniku Darko Svržnjak; ALEN GLIGIĆ</item>
    </izvorni_sadrzaj>
    <derivirana_varijabla naziv="DomainObject.Predmet.ProtuStrankaListFormatedWithAdressOIB_1">
      <item>DAM AUTO GRUPA d.o.o., OIB 66888265945, Zagorska 77, 10000 Zagreb zastupanog po punomoćniku Darko Svržnjak; ALEN GLIGIĆ</item>
    </derivirana_varijabla>
  </DomainObject.Predmet.ProtuStrankaListFormatedWithAdressOIB>
  <DomainObject.Predmet.ProtuStrankaListNazivFormated>
    <izvorni_sadrzaj>
      <item>DAM AUTO GRUPA d.o.o.</item>
    </izvorni_sadrzaj>
    <derivirana_varijabla naziv="DomainObject.Predmet.ProtuStrankaListNazivFormated_1">
      <item>DAM AUTO GRUPA d.o.o.</item>
    </derivirana_varijabla>
  </DomainObject.Predmet.ProtuStrankaListNazivFormated>
  <DomainObject.Predmet.ProtuStrankaListNazivFormatedOIB>
    <izvorni_sadrzaj>
      <item>DAM AUTO GRUPA d.o.o., OIB 66888265945</item>
    </izvorni_sadrzaj>
    <derivirana_varijabla naziv="DomainObject.Predmet.ProtuStrankaListNazivFormatedOIB_1">
      <item>DAM AUTO GRUPA d.o.o., OIB 66888265945</item>
    </derivirana_varijabla>
  </DomainObject.Predmet.ProtuStrankaListNazivFormatedOIB>
  <DomainObject.Predmet.OstaliListFormated>
    <izvorni_sadrzaj>
      <item>HRVATSKI ZAVOD ZA MIROVINSKO OSIGURANJE</item>
      <item>Darko Svržnjak punomoćnik sudionika u postupku DAM AUTO GRUPA d.o.o.</item>
      <item>ALEN GLIGIĆ punomoćnik sudionika u postupku DAM AUTO GRUPA d.o.o.</item>
    </izvorni_sadrzaj>
    <derivirana_varijabla naziv="DomainObject.Predmet.OstaliListFormated_1">
      <item>HRVATSKI ZAVOD ZA MIROVINSKO OSIGURANJE</item>
      <item>Darko Svržnjak punomoćnik sudionika u postupku DAM AUTO GRUPA d.o.o.</item>
      <item>ALEN GLIGIĆ punomoćnik sudionika u postupku DAM AUTO GRUPA d.o.o.</item>
    </derivirana_varijabla>
  </DomainObject.Predmet.OstaliListFormated>
  <DomainObject.Predmet.OstaliListFormatedOIB>
    <izvorni_sadrzaj>
      <item>HRVATSKI ZAVOD ZA MIROVINSKO OSIGURANJE, OIB 84397956623</item>
      <item>Darko Svržnjak, OIB 18849179637 punomoćnik sudionika u postupku DAM AUTO GRUPA d.o.o.</item>
      <item>ALEN GLIGIĆ, OIB 44296950884 punomoćnik sudionika u postupku DAM AUTO GRUPA d.o.o.</item>
    </izvorni_sadrzaj>
    <derivirana_varijabla naziv="DomainObject.Predmet.OstaliListFormatedOIB_1">
      <item>HRVATSKI ZAVOD ZA MIROVINSKO OSIGURANJE, OIB 84397956623</item>
      <item>Darko Svržnjak, OIB 18849179637 punomoćnik sudionika u postupku DAM AUTO GRUPA d.o.o.</item>
      <item>ALEN GLIGIĆ, OIB 44296950884 punomoćnik sudionika u postupku DAM AUTO GRUPA d.o.o.</item>
    </derivirana_varijabla>
  </DomainObject.Predmet.OstaliListFormatedOIB>
  <DomainObject.Predmet.OstaliListFormatedWithAdress>
    <izvorni_sadrzaj>
      <item>HRVATSKI ZAVOD ZA MIROVINSKO OSIGURANJE, Trpimirova 4, 10000 Zagreb</item>
      <item>Darko Svržnjak, Ulica Jasena 12, 10434 Strmec punomoćnik sudionika u postupku DAM AUTO GRUPA d.o.o.</item>
      <item>ALEN GLIGIĆ, ČAKOVEČKA 29, 10000 Zagreb punomoćnik sudionika u postupku DAM AUTO GRUPA d.o.o.</item>
    </izvorni_sadrzaj>
    <derivirana_varijabla naziv="DomainObject.Predmet.OstaliListFormatedWithAdress_1">
      <item>HRVATSKI ZAVOD ZA MIROVINSKO OSIGURANJE, Trpimirova 4, 10000 Zagreb</item>
      <item>Darko Svržnjak, Ulica Jasena 12, 10434 Strmec punomoćnik sudionika u postupku DAM AUTO GRUPA d.o.o.</item>
      <item>ALEN GLIGIĆ, ČAKOVEČKA 29, 10000 Zagreb punomoćnik sudionika u postupku DAM AUTO GRUPA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Svržnjak, OIB 18849179637, Ulica Jasena 12, 10434 Strmec punomoćnik sudionika u postupku DAM AUTO GRUPA d.o.o.</item>
      <item>ALEN GLIGIĆ, OIB 44296950884, ČAKOVEČKA 29, 10000 Zagreb punomoćnik sudionika u postupku DAM AUTO GRUPA d.o.o.</item>
    </izvorni_sadrzaj>
    <derivirana_varijabla naziv="DomainObject.Predmet.OstaliListFormatedWithAdressOIB_1">
      <item>HRVATSKI ZAVOD ZA MIROVINSKO OSIGURANJE, OIB 84397956623, Trpimirova 4, 10000 Zagreb</item>
      <item>Darko Svržnjak, OIB 18849179637, Ulica Jasena 12, 10434 Strmec punomoćnik sudionika u postupku DAM AUTO GRUPA d.o.o.</item>
      <item>ALEN GLIGIĆ, OIB 44296950884, ČAKOVEČKA 29, 10000 Zagreb punomoćnik sudionika u postupku DAM AUTO GRUPA d.o.o.</item>
    </derivirana_varijabla>
  </DomainObject.Predmet.OstaliListFormatedWithAdressOIB>
  <DomainObject.Predmet.OstaliListNazivFormated>
    <izvorni_sadrzaj>
      <item>HRVATSKI ZAVOD ZA MIROVINSKO OSIGURANJE</item>
      <item>Darko Svržnjak</item>
      <item>ALEN GLIGIĆ</item>
    </izvorni_sadrzaj>
    <derivirana_varijabla naziv="DomainObject.Predmet.OstaliListNazivFormated_1">
      <item>HRVATSKI ZAVOD ZA MIROVINSKO OSIGURANJE</item>
      <item>Darko Svržnjak</item>
      <item>ALEN GLIGIĆ</item>
    </derivirana_varijabla>
  </DomainObject.Predmet.OstaliListNazivFormated>
  <DomainObject.Predmet.OstaliListNaziv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NazivFormatedOIB_1">
      <item>HRVATSKI ZAVOD ZA MIROVINSKO OSIGURANJE, OIB 84397956623</item>
      <item>Darko Svržnjak, OIB 18849179637</item>
      <item>ALEN GLIGIĆ, OIB 44296950884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St-3057/2015-12</izvorni_sadrzaj>
    <derivirana_varijabla naziv="DomainObject.PoslovniBrojDokumenta_1">St-3057/2015-12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 AUTO GRUPA d.o.o.</izvorni_sadrzaj>
    <derivirana_varijabla naziv="DomainObject.Predmet.ProtustrankaIDrugi_1">DAM AUTO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 AUTO GRUPA d.o.o., OIB 66888265945, Zagorska 77, 10000 Zagreb</izvorni_sadrzaj>
    <derivirana_varijabla naziv="DomainObject.Predmet.ProtustrankaIDrugiAdressOIB_1">DAM AUTO GRUPA d.o.o., OIB 66888265945, Zagorska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 AUTO GRUPA d.o.o.</item>
      <item>HRVATSKI ZAVOD ZA MIROVINSKO OSIGURANJE</item>
      <item>Darko Svržnjak</item>
      <item>ALEN GLIGIĆ</item>
    </izvorni_sadrzaj>
    <derivirana_varijabla naziv="DomainObject.Predmet.SudioniciListNaziv_1">
      <item>FINA Regionalni centar Zagreb</item>
      <item>DAM AUTO GRUPA d.o.o.</item>
      <item>HRVATSKI ZAVOD ZA MIROVINSKO OSIGURANJE</item>
      <item>Darko Svržnjak</item>
      <item>ALEN GLIGIĆ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Ulica Jasena 12,10434 Strmec</item>
      <item>ALEN GLIGIĆ, OIB 44296950884, ČAKOVEČKA 29,10000 Zagreb</item>
    </izvorni_sadrzaj>
    <derivirana_varijabla naziv="DomainObject.Predmet.SudioniciListAdressOIB_1"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Ulica Jasena 12,10434 Strmec</item>
      <item>ALEN GLIGIĆ, OIB 44296950884, ČAKOVEČKA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66888265945</item>
      <item>, OIB 84397956623</item>
      <item>, OIB 18849179637</item>
      <item>, OIB 44296950884</item>
    </izvorni_sadrzaj>
    <derivirana_varijabla naziv="DomainObject.Predmet.SudioniciListNazivOIB_1">
      <item>, OIB 85821130368</item>
      <item>, OIB 66888265945</item>
      <item>, OIB 84397956623</item>
      <item>, OIB 18849179637</item>
      <item>, OIB 44296950884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2417</properties:Characters>
  <properties:Lines>85</properties:Lines>
  <properties:Paragraphs>27</properties:Paragraphs>
  <properties:TotalTime>665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2016-09-16T09:02:00Z</cp:lastPrinted>
  <dcterms:modified xmlns:xsi="http://www.w3.org/2001/XMLSchema-instance" xsi:type="dcterms:W3CDTF">2016-09-16T09:02:00Z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St-3057/2015-12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