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8532" w14:paraId="0de8532" w:rsidRDefault="004240E2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</w:t>
      </w:r>
      <w:r w:rsidR="004848A8">
        <w:rPr>
          <w:b/>
          <w:bCs/>
        </w:rPr>
        <w:t>986/2015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4848A8">
        <w:t>MALI OTOK j.d.o.o. za proizvodnju pekarskih proizvoda, sa sjedištem u Varoš 79, Tribunj, OIB: 37320135317</w:t>
      </w:r>
      <w:r w:rsidR="00834726">
        <w:t xml:space="preserve">, </w:t>
      </w:r>
      <w:r w:rsidR="00C4218D">
        <w:t xml:space="preserve">dana </w:t>
      </w:r>
      <w:r w:rsidR="004863D7">
        <w:t>15</w:t>
      </w:r>
      <w:r>
        <w:t xml:space="preserve">. </w:t>
      </w:r>
      <w:r w:rsidR="00834726">
        <w:t>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4848A8">
        <w:t xml:space="preserve">MALI OTOK j.d.o.o. za proizvodnju pekarskih proizvoda, sa sjedištem u Varoš 79, Tribunj, OIB: 37320135317 </w:t>
      </w:r>
      <w:r w:rsidR="00C4218D">
        <w:t xml:space="preserve">dana </w:t>
      </w:r>
      <w:r w:rsidR="004863D7">
        <w:t>15</w:t>
      </w:r>
      <w:r w:rsidR="00EF7374">
        <w:t xml:space="preserve">. </w:t>
      </w:r>
      <w:r w:rsidR="00834726">
        <w:t>rujna</w:t>
      </w:r>
      <w:r w:rsidR="00EF7374">
        <w:t xml:space="preserve">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4863D7">
        <w:t>Ankica Čenić iz Splita, Pupačićeva 1, OIB: 67541309757</w:t>
      </w:r>
      <w:r w:rsidR="003310C8">
        <w:t>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4848A8">
        <w:t>MALI OTOK j.d.o.o. za proizvodnju pekarskih proizvoda, sa sjedištem u Varoš 79, Tribunj, OIB: 37320135317</w:t>
      </w:r>
      <w:r w:rsidR="00057083">
        <w:t xml:space="preserve"> </w:t>
      </w:r>
      <w:r>
        <w:t>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4240E2">
        <w:t xml:space="preserve">a u Šibeniku, dana </w:t>
      </w:r>
      <w:r w:rsidR="004848A8">
        <w:t>18</w:t>
      </w:r>
      <w:r w:rsidR="00C4218D">
        <w:t xml:space="preserve">. </w:t>
      </w:r>
      <w:r w:rsidR="004848A8">
        <w:t>prosinca 2015</w:t>
      </w:r>
      <w:r>
        <w:t xml:space="preserve">. godine predložio otvaranje stečajnog postupka nad dužnikom </w:t>
      </w:r>
      <w:r w:rsidR="004848A8">
        <w:t>MALI OTOK j.d.o.o. za proizvodnju pekarskih proizvoda, sa sjedištem u Varoš 79, Tribunj, OIB: 37320135317</w:t>
      </w:r>
      <w:r>
        <w:t xml:space="preserve">. U prijedlogu se u bitnome navodi da temeljem čl. 444. st. 2. SZ-a podnosi prijedlog, te </w:t>
      </w:r>
      <w:r w:rsidR="004240E2">
        <w:t xml:space="preserve">da na dan </w:t>
      </w:r>
      <w:r w:rsidR="004848A8">
        <w:t>15</w:t>
      </w:r>
      <w:r w:rsidR="004240E2">
        <w:t xml:space="preserve">. </w:t>
      </w:r>
      <w:r w:rsidR="004848A8">
        <w:t>prosinca 2015</w:t>
      </w:r>
      <w:r>
        <w:t>.g. dužnik ima u očevidniku redoslijeda osnova za plaćanje evidentirane osnove za plaćanje</w:t>
      </w:r>
      <w:r w:rsidR="00C4218D">
        <w:t xml:space="preserve"> u neprekinutom razdoblju </w:t>
      </w:r>
      <w:r w:rsidR="004240E2">
        <w:t xml:space="preserve">od </w:t>
      </w:r>
      <w:r w:rsidR="004240E2" w:rsidRPr="002E4325">
        <w:t>120</w:t>
      </w:r>
      <w:r>
        <w:t xml:space="preserve"> dana u ukupnom iznosu od </w:t>
      </w:r>
      <w:r w:rsidR="004848A8">
        <w:t>90.897,46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4240E2">
        <w:t xml:space="preserve"> St-</w:t>
      </w:r>
      <w:r w:rsidR="004848A8">
        <w:t>986/2015</w:t>
      </w:r>
      <w:r w:rsidR="004240E2">
        <w:t xml:space="preserve"> od </w:t>
      </w:r>
      <w:r w:rsidR="004848A8">
        <w:t>07</w:t>
      </w:r>
      <w:r>
        <w:t xml:space="preserve">. </w:t>
      </w:r>
      <w:r w:rsidR="004848A8">
        <w:t>siječnja</w:t>
      </w:r>
      <w:r w:rsidR="00723119">
        <w:t xml:space="preserve">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834726">
        <w:t>03</w:t>
      </w:r>
      <w:r w:rsidR="00113664">
        <w:t xml:space="preserve">. </w:t>
      </w:r>
      <w:r w:rsidR="004848A8">
        <w:t>ožujka</w:t>
      </w:r>
      <w:r w:rsidR="00723119">
        <w:t xml:space="preserve"> 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4240E2">
        <w:t>šenjem ovog suda posl.br. St-</w:t>
      </w:r>
      <w:r w:rsidR="004848A8">
        <w:t>986/2015</w:t>
      </w:r>
      <w:r>
        <w:t xml:space="preserve"> od </w:t>
      </w:r>
      <w:r w:rsidR="004848A8">
        <w:t>13</w:t>
      </w:r>
      <w:r w:rsidR="00723119">
        <w:t xml:space="preserve">. </w:t>
      </w:r>
      <w:r w:rsidR="004848A8">
        <w:t>svibnja</w:t>
      </w:r>
      <w:r>
        <w:t xml:space="preserve">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4240E2">
        <w:t>e upozorio već u rješenju St-</w:t>
      </w:r>
      <w:r w:rsidR="004848A8">
        <w:t>986/2015</w:t>
      </w:r>
      <w:r>
        <w:t xml:space="preserve"> od </w:t>
      </w:r>
      <w:r w:rsidR="004848A8">
        <w:t>13</w:t>
      </w:r>
      <w:r w:rsidR="00723119">
        <w:t xml:space="preserve">. </w:t>
      </w:r>
      <w:r w:rsidR="004848A8">
        <w:t>svibnja</w:t>
      </w:r>
      <w:r>
        <w:t xml:space="preserve"> 2016.g., to je temeljem kogentne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4863D7">
        <w:rPr>
          <w:b/>
          <w:bCs/>
        </w:rPr>
        <w:t>15</w:t>
      </w:r>
      <w:r w:rsidR="00C5559F">
        <w:rPr>
          <w:b/>
          <w:bCs/>
        </w:rPr>
        <w:t>.</w:t>
      </w:r>
      <w:r w:rsidR="00EF7374">
        <w:rPr>
          <w:b/>
          <w:bCs/>
        </w:rPr>
        <w:t xml:space="preserve"> </w:t>
      </w:r>
      <w:r w:rsidR="00834726">
        <w:rPr>
          <w:b/>
          <w:bCs/>
        </w:rPr>
        <w:t>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4863D7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057083"/>
    <w:rsid w:val="00113664"/>
    <w:rsid w:val="00265055"/>
    <w:rsid w:val="002E4325"/>
    <w:rsid w:val="003310C8"/>
    <w:rsid w:val="004240E2"/>
    <w:rsid w:val="00442DD3"/>
    <w:rsid w:val="004848A8"/>
    <w:rsid w:val="004863D7"/>
    <w:rsid w:val="006E4221"/>
    <w:rsid w:val="00723119"/>
    <w:rsid w:val="00834726"/>
    <w:rsid w:val="00863014"/>
    <w:rsid w:val="00987B31"/>
    <w:rsid w:val="00BC33B0"/>
    <w:rsid w:val="00C4218D"/>
    <w:rsid w:val="00C5559F"/>
    <w:rsid w:val="00C76F4E"/>
    <w:rsid w:val="00E76AF1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0C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0C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0C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0C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0C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0C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0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0C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OTOK j.d.o.o. za proizvodnju pekarskih proizvoda</izvorni_sadrzaj>
    <derivirana_varijabla naziv="DomainObject.Predmet.ProtustrankaFormated_1">  MALI OTOK j.d.o.o. za proizvodnju pekarskih proizvoda</derivirana_varijabla>
  </DomainObject.Predmet.ProtustrankaFormated>
  <DomainObject.Predmet.ProtustrankaFormatedOIB>
    <izvorni_sadrzaj>  MALI OTOK j.d.o.o. za proizvodnju pekarskih proizvoda, OIB 37320135317</izvorni_sadrzaj>
    <derivirana_varijabla naziv="DomainObject.Predmet.ProtustrankaFormatedOIB_1">  MALI OTOK j.d.o.o. za proizvodnju pekarskih proizvoda, OIB 37320135317</derivirana_varijabla>
  </DomainObject.Predmet.ProtustrankaFormatedOIB>
  <DomainObject.Predmet.ProtustrankaFormatedWithAdress>
    <izvorni_sadrzaj> MALI OTOK j.d.o.o. za proizvodnju pekarskih proizvoda, Varoš 79 , 22211 Tribunj</izvorni_sadrzaj>
    <derivirana_varijabla naziv="DomainObject.Predmet.ProtustrankaFormatedWithAdress_1"> MALI OTOK j.d.o.o. za proizvodnju pekarskih proizvoda, Varoš 79 , 22211 Tribunj</derivirana_varijabla>
  </DomainObject.Predmet.ProtustrankaFormatedWithAdress>
  <DomainObject.Predmet.ProtustrankaFormatedWithAdressOIB>
    <izvorni_sadrzaj> MALI OTOK j.d.o.o. za proizvodnju pekarskih proizvoda, OIB 37320135317, Varoš 79 , 22211 Tribunj</izvorni_sadrzaj>
    <derivirana_varijabla naziv="DomainObject.Predmet.ProtustrankaFormatedWithAdressOIB_1"> MALI OTOK j.d.o.o. za proizvodnju pekarskih proizvoda, OIB 37320135317, Varoš 79 , 22211 Tribunj</derivirana_varijabla>
  </DomainObject.Predmet.ProtustrankaFormatedWithAdressOIB>
  <DomainObject.Predmet.ProtustrankaWithAdress>
    <izvorni_sadrzaj>MALI OTOK j.d.o.o. za proizvodnju pekarskih proizvoda Varoš 79 , 22211 Tribunj</izvorni_sadrzaj>
    <derivirana_varijabla naziv="DomainObject.Predmet.ProtustrankaWithAdress_1">MALI OTOK j.d.o.o. za proizvodnju pekarskih proizvoda Varoš 79 , 22211 Tribunj</derivirana_varijabla>
  </DomainObject.Predmet.ProtustrankaWithAdress>
  <DomainObject.Predmet.ProtustrankaWithAdressOIB>
    <izvorni_sadrzaj>MALI OTOK j.d.o.o. za proizvodnju pekarskih proizvoda, OIB 37320135317, Varoš 79 , 22211 Tribunj</izvorni_sadrzaj>
    <derivirana_varijabla naziv="DomainObject.Predmet.ProtustrankaWithAdressOIB_1">MALI OTOK j.d.o.o. za proizvodnju pekarskih proizvoda, OIB 37320135317, Varoš 79 , 22211 Tribunj</derivirana_varijabla>
  </DomainObject.Predmet.ProtustrankaWithAdressOIB>
  <DomainObject.Predmet.ProtustrankaNazivFormated>
    <izvorni_sadrzaj>MALI OTOK j.d.o.o. za proizvodnju pekarskih proizvoda</izvorni_sadrzaj>
    <derivirana_varijabla naziv="DomainObject.Predmet.ProtustrankaNazivFormated_1">MALI OTOK j.d.o.o. za proizvodnju pekarskih proizvoda</derivirana_varijabla>
  </DomainObject.Predmet.ProtustrankaNazivFormated>
  <DomainObject.Predmet.ProtustrankaNazivFormatedOIB>
    <izvorni_sadrzaj>MALI OTOK j.d.o.o. za proizvodnju pekarskih proizvoda, OIB 37320135317</izvorni_sadrzaj>
    <derivirana_varijabla naziv="DomainObject.Predmet.ProtustrankaNazivFormatedOIB_1">MALI OTOK j.d.o.o. za proizvodnju pekarskih proizvoda, OIB 37320135317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MALI OTOK j.d.o.o. za proizvodnju pekarskih proizvoda</item>
    </izvorni_sadrzaj>
    <derivirana_varijabla naziv="DomainObject.Predmet.ProtuStrankaListFormated_1">
      <item>MALI OTOK j.d.o.o. za proizvodnju pekarskih proizvoda</item>
    </derivirana_varijabla>
  </DomainObject.Predmet.ProtuStrankaListFormated>
  <DomainObject.Predmet.ProtuStrankaListFormatedOIB>
    <izvorni_sadrzaj>
      <item>MALI OTOK j.d.o.o. za proizvodnju pekarskih proizvoda, OIB 37320135317</item>
    </izvorni_sadrzaj>
    <derivirana_varijabla naziv="DomainObject.Predmet.ProtuStrankaListFormatedOIB_1">
      <item>MALI OTOK j.d.o.o. za proizvodnju pekarskih proizvoda, OIB 37320135317</item>
    </derivirana_varijabla>
  </DomainObject.Predmet.ProtuStrankaListFormatedOIB>
  <DomainObject.Predmet.ProtuStrankaListFormatedWithAdress>
    <izvorni_sadrzaj>
      <item>MALI OTOK j.d.o.o. za proizvodnju pekarskih proizvoda, Varoš 79 , 22211 Tribunj</item>
    </izvorni_sadrzaj>
    <derivirana_varijabla naziv="DomainObject.Predmet.ProtuStrankaListFormatedWithAdress_1">
      <item>MALI OTOK j.d.o.o. za proizvodnju pekarskih proizvoda, Varoš 79 , 22211 Tribunj</item>
    </derivirana_varijabla>
  </DomainObject.Predmet.ProtuStrankaListFormatedWithAdress>
  <DomainObject.Predmet.ProtuStrankaListFormatedWithAdressOIB>
    <izvorni_sadrzaj>
      <item>MALI OTOK j.d.o.o. za proizvodnju pekarskih proizvoda, OIB 37320135317, Varoš 79 , 22211 Tribunj</item>
    </izvorni_sadrzaj>
    <derivirana_varijabla naziv="DomainObject.Predmet.ProtuStrankaListFormatedWithAdressOIB_1">
      <item>MALI OTOK j.d.o.o. za proizvodnju pekarskih proizvoda, OIB 37320135317, Varoš 79 , 22211 Tribunj</item>
    </derivirana_varijabla>
  </DomainObject.Predmet.ProtuStrankaListFormatedWithAdressOIB>
  <DomainObject.Predmet.ProtuStrankaListNazivFormated>
    <izvorni_sadrzaj>
      <item>MALI OTOK j.d.o.o. za proizvodnju pekarskih proizvoda</item>
    </izvorni_sadrzaj>
    <derivirana_varijabla naziv="DomainObject.Predmet.ProtuStrankaListNazivFormated_1">
      <item>MALI OTOK j.d.o.o. za proizvodnju pekarskih proizvoda</item>
    </derivirana_varijabla>
  </DomainObject.Predmet.ProtuStrankaListNazivFormated>
  <DomainObject.Predmet.ProtuStrankaListNazivFormatedOIB>
    <izvorni_sadrzaj>
      <item>MALI OTOK j.d.o.o. za proizvodnju pekarskih proizvoda, OIB 37320135317</item>
    </izvorni_sadrzaj>
    <derivirana_varijabla naziv="DomainObject.Predmet.ProtuStrankaListNazivFormatedOIB_1">
      <item>MALI OTOK j.d.o.o. za proizvodnju pekarskih proizvoda, OIB 37320135317</item>
    </derivirana_varijabla>
  </DomainObject.Predmet.ProtuStrankaListNazivFormatedOIB>
  <DomainObject.Predmet.OstaliListFormated>
    <izvorni_sadrzaj>
      <item>Bernard Ljekaj</item>
    </izvorni_sadrzaj>
    <derivirana_varijabla naziv="DomainObject.Predmet.OstaliListFormated_1">
      <item>Bernard Ljekaj</item>
    </derivirana_varijabla>
  </DomainObject.Predmet.OstaliListFormated>
  <DomainObject.Predmet.OstaliListFormatedOIB>
    <izvorni_sadrzaj>
      <item>Bernard Ljekaj</item>
    </izvorni_sadrzaj>
    <derivirana_varijabla naziv="DomainObject.Predmet.OstaliListFormatedOIB_1">
      <item>Bernard Ljekaj</item>
    </derivirana_varijabla>
  </DomainObject.Predmet.OstaliListFormatedOIB>
  <DomainObject.Predmet.OstaliListFormatedWithAdress>
    <izvorni_sadrzaj>
      <item>Bernard Ljekaj, Varoš 79, 22211 Tribunj</item>
    </izvorni_sadrzaj>
    <derivirana_varijabla naziv="DomainObject.Predmet.OstaliListFormatedWithAdress_1">
      <item>Bernard Ljekaj, Varoš 79, 22211 Tribunj</item>
    </derivirana_varijabla>
  </DomainObject.Predmet.OstaliListFormatedWithAdress>
  <DomainObject.Predmet.OstaliListFormatedWithAdressOIB>
    <izvorni_sadrzaj>
      <item>Bernard Ljekaj, Varoš 79, 22211 Tribunj</item>
    </izvorni_sadrzaj>
    <derivirana_varijabla naziv="DomainObject.Predmet.OstaliListFormatedWithAdressOIB_1">
      <item>Bernard Ljekaj, Varoš 79, 22211 Tribunj</item>
    </derivirana_varijabla>
  </DomainObject.Predmet.OstaliListFormatedWithAdressOIB>
  <DomainObject.Predmet.OstaliListNazivFormated>
    <izvorni_sadrzaj>
      <item>Bernard Ljekaj</item>
    </izvorni_sadrzaj>
    <derivirana_varijabla naziv="DomainObject.Predmet.OstaliListNazivFormated_1">
      <item>Bernard Ljekaj</item>
    </derivirana_varijabla>
  </DomainObject.Predmet.OstaliListNazivFormated>
  <DomainObject.Predmet.OstaliListNazivFormatedOIB>
    <izvorni_sadrzaj>
      <item>Bernard Ljekaj</item>
    </izvorni_sadrzaj>
    <derivirana_varijabla naziv="DomainObject.Predmet.OstaliListNazivFormatedOIB_1">
      <item>Bernard Ljekaj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MALI OTOK j.d.o.o. za proizvodnju pekarskih proizvoda</izvorni_sadrzaj>
    <derivirana_varijabla naziv="DomainObject.Predmet.ProtustrankaIDrugi_1">MALI OTOK j.d.o.o. za proizvodnju pekarskih proizvoda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MALI OTOK j.d.o.o. za proizvodnju pekarskih proizvoda, OIB 37320135317, Varoš 79 , 22211 Tribunj</izvorni_sadrzaj>
    <derivirana_varijabla naziv="DomainObject.Predmet.ProtustrankaIDrugiAdressOIB_1">MALI OTOK j.d.o.o. za proizvodnju pekarskih proizvoda, OIB 37320135317, Varoš 79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MALI OTOK j.d.o.o. za proizvodnju pekarskih proizvoda</item>
      <item>Bernard Ljekaj</item>
    </izvorni_sadrzaj>
    <derivirana_varijabla naziv="DomainObject.Predmet.SudioniciListNaziv_1">
      <item>FINA - Podružnica Šibenik</item>
      <item>MALI OTOK j.d.o.o. za proizvodnju pekarskih proizvoda</item>
      <item>Bernard Ljekaj</item>
    </derivirana_varijabla>
  </DomainObject.Predmet.SudioniciListNaziv>
  <DomainObject.Predmet.SudioniciListAdressOIB>
    <izvorni_sadrzaj>
      <item>FINA - Podružnica Šibenik, OIB 85821130368, Perivoj L. Marune 1,22000 Šibenik</item>
      <item>MALI OTOK j.d.o.o. za proizvodnju pekarskih proizvoda, OIB 37320135317, Varoš 79 ,22211 Tribunj</item>
      <item>Bernard Ljekaj, Varoš 79,22211 Tribunj</item>
    </izvorni_sadrzaj>
    <derivirana_varijabla naziv="DomainObject.Predmet.SudioniciListAdressOIB_1">
      <item>FINA - Podružnica Šibenik, OIB 85821130368, Perivoj L. Marune 1,22000 Šibenik</item>
      <item>MALI OTOK j.d.o.o. za proizvodnju pekarskih proizvoda, OIB 37320135317, Varoš 79 ,22211 Tribunj</item>
      <item>Bernard Ljekaj, Varoš 79,22211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37320135317</item>
      <item>, OIB null</item>
    </izvorni_sadrzaj>
    <derivirana_varijabla naziv="DomainObject.Predmet.SudioniciListNazivOIB_1">
      <item>, OIB 85821130368</item>
      <item>, OIB 37320135317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4616</properties:Characters>
  <properties:Lines>126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2017-09-14T08:39:00Z</dcterms:created>
  <dc:creator>Marina Gulin</dc:creator>
  <cp:lastModifiedBy>Marina Gulin</cp:lastModifiedBy>
  <cp:lastPrinted>2017-09-14T10:28:00Z</cp:lastPrinted>
  <dcterms:modified xmlns:xsi="http://www.w3.org/2001/XMLSchema-instance" xsi:type="dcterms:W3CDTF">2017-09-15T07:22:00Z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