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7a180" w14:paraId="b27a180" w:rsidRDefault="00EE75C3" w:rsidP="00B00094" w:rsidR="00B00094">
      <w:pPr>
        <w:pStyle w:val="Naslov3"/>
        <w:numPr>
          <w:ilvl w:val="0"/>
          <w:numId w:val="0"/>
        </w:numPr>
        <w:tabs>
          <w:tab w:pos="0" w:val="left"/>
        </w:tabs>
        <w:spacing w:after="0" w:before="0"/>
        <w15:collapsed w:val="false"/>
      </w:pPr>
      <w:bookmarkStart w:name="_GoBack" w:id="0"/>
      <w:bookmarkEnd w:id="0"/>
      <w:r>
        <w:tab/>
      </w:r>
      <w:r w:rsidR="005E00F8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00094" w:rsidP="00B00094" w:rsidR="00AE649C" w:rsidRPr="00B00094">
      <w:pPr>
        <w:pStyle w:val="Naslov3"/>
        <w:numPr>
          <w:ilvl w:val="0"/>
          <w:numId w:val="0"/>
        </w:numPr>
        <w:tabs>
          <w:tab w:pos="0" w:val="left"/>
        </w:tabs>
        <w:spacing w:after="0" w:before="0"/>
      </w:pPr>
      <w:r w:rsidRPr="00B00094">
        <w:rPr>
          <w:b w:val="false"/>
          <w:color w:val="auto"/>
        </w:rPr>
        <w:t>R</w:t>
      </w:r>
      <w:r w:rsidR="00373F06" w:rsidRPr="00B00094">
        <w:rPr>
          <w:b w:val="false"/>
          <w:color w:val="auto"/>
        </w:rPr>
        <w:t>EPUBLIKA HRVATSKA</w:t>
      </w:r>
    </w:p>
    <w:p w:rsidRDefault="00373F06" w:rsidP="00EE75C3" w:rsidR="00373F06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373F06" w:rsidP="00EE75C3" w:rsidR="00373F06">
      <w:pPr>
        <w:pStyle w:val="SudNaziv"/>
        <w:rPr>
          <w:b w:val="false"/>
        </w:rPr>
      </w:pPr>
      <w:r>
        <w:rPr>
          <w:b w:val="false"/>
        </w:rPr>
        <w:t>42000 Varaždin, Ul. braće Radić 2</w:t>
      </w:r>
    </w:p>
    <w:p w:rsidRDefault="00094832" w:rsidP="00EE75C3" w:rsidR="00094832">
      <w:pPr>
        <w:pStyle w:val="SudNaziv"/>
        <w:rPr>
          <w:b w:val="false"/>
        </w:rPr>
      </w:pPr>
    </w:p>
    <w:p w:rsidRDefault="00B00094" w:rsidP="00B00094" w:rsidR="00B00094">
      <w:pPr>
        <w:spacing w:after="0"/>
        <w:jc w:val="both"/>
        <w:rPr>
          <w:lang w:val="en-US"/>
        </w:rPr>
      </w:pPr>
      <w:r>
        <w:tab/>
        <w:t xml:space="preserve">Trgovački sud u Varaždinu, po sucu toga suda, Meliti Poljanec-Bubaš, kao stečajnom sucu u predmetu u povodu zahtjeva Financijske agencije, Regionalni centar Zagreb, Podružnica Varaždin, Augusta Cesarca 2, Varaždin, za pokretanje skraćenog stečajnog postupka protiv dužnika </w:t>
      </w:r>
      <w:r w:rsidR="00894C2D">
        <w:t>MONOLIT d.o.o., Križevci, Nikole Tesle 28, OIB: 66285478165,</w:t>
      </w:r>
      <w:r>
        <w:t xml:space="preserve"> dana </w:t>
      </w:r>
      <w:r w:rsidR="00894C2D">
        <w:t>14. ožujka 2017.,</w:t>
      </w:r>
      <w:r>
        <w:t xml:space="preserve"> temeljem čl. 430. Stečajnog zakona ("Narodne novine" 71/15, u daljnjem tekstu SZ) objavljuje slijedeći</w:t>
      </w:r>
    </w:p>
    <w:p w:rsidRDefault="00B00094" w:rsidP="00B00094" w:rsidR="00B00094">
      <w:pPr>
        <w:spacing w:after="0"/>
        <w:jc w:val="both"/>
      </w:pPr>
    </w:p>
    <w:p w:rsidRDefault="00B00094" w:rsidP="00B00094" w:rsidR="00B00094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B00094" w:rsidP="00B00094" w:rsidR="00B00094">
      <w:pPr>
        <w:spacing w:after="0"/>
        <w:jc w:val="both"/>
      </w:pPr>
    </w:p>
    <w:p w:rsidRDefault="00B00094" w:rsidP="00B00094" w:rsidR="00B00094">
      <w:pPr>
        <w:spacing w:after="0"/>
        <w:jc w:val="both"/>
      </w:pPr>
      <w:r>
        <w:tab/>
        <w:t xml:space="preserve">I/ Utvrđuje se da ukupni iznos evidentiranog duga dužnika </w:t>
      </w:r>
      <w:r w:rsidR="00894C2D">
        <w:t>MONOLIT d.o.o., Križevci, Nikole Tesle 28, OIB: 66285478165</w:t>
      </w:r>
      <w:r>
        <w:t xml:space="preserve">, iznosi </w:t>
      </w:r>
      <w:r w:rsidR="00894C2D">
        <w:t>103.264,56</w:t>
      </w:r>
      <w:r>
        <w:t xml:space="preserve"> kn.</w:t>
      </w:r>
    </w:p>
    <w:p w:rsidRDefault="00D82632" w:rsidP="00B00094" w:rsidR="00D82632">
      <w:pPr>
        <w:spacing w:after="0"/>
        <w:jc w:val="both"/>
        <w:rPr>
          <w:lang w:val="en-US"/>
        </w:rPr>
      </w:pPr>
    </w:p>
    <w:p w:rsidRDefault="00B00094" w:rsidP="00B00094" w:rsidR="00B00094">
      <w:pPr>
        <w:spacing w:after="0"/>
        <w:jc w:val="both"/>
      </w:pPr>
      <w:r>
        <w:tab/>
        <w:t xml:space="preserve">II/ Poziva se </w:t>
      </w:r>
      <w:r w:rsidR="00894C2D">
        <w:t>predsjednik uprave</w:t>
      </w:r>
      <w:r>
        <w:t xml:space="preserve"> dužnika,</w:t>
      </w:r>
      <w:r w:rsidR="00894C2D">
        <w:t xml:space="preserve"> Vladimir Trušček</w:t>
      </w:r>
      <w:r>
        <w:t xml:space="preserve">, OIB: </w:t>
      </w:r>
      <w:r w:rsidR="00894C2D" w:rsidRPr="00894C2D">
        <w:t>30486296554</w:t>
      </w:r>
      <w:r>
        <w:t xml:space="preserve">, iz </w:t>
      </w:r>
      <w:r w:rsidR="00894C2D">
        <w:t>Križevaca, Ulica Franje Markovića 11</w:t>
      </w:r>
      <w:r>
        <w:t>, da u roku od 15 dana od dana objave ovog oglasa na e-Oglasnoj ploči suda, podnese ovome sudu, pozivom na gornji broj spisa, javnobilježnički ovjerovljeni prokazni popis imovine i obveza dužnika na propisanom obrascu.</w:t>
      </w:r>
    </w:p>
    <w:p w:rsidRDefault="00D82632" w:rsidP="00B00094" w:rsidR="00D82632">
      <w:pPr>
        <w:spacing w:after="0"/>
        <w:jc w:val="both"/>
      </w:pPr>
    </w:p>
    <w:p w:rsidRDefault="00B00094" w:rsidP="00B00094" w:rsidR="00B00094">
      <w:pPr>
        <w:spacing w:after="0"/>
        <w:jc w:val="both"/>
      </w:pPr>
      <w:r>
        <w:tab/>
        <w:t xml:space="preserve">III/ Upozorava se </w:t>
      </w:r>
      <w:r w:rsidR="00894C2D">
        <w:t>predsjednik uprave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D82632" w:rsidP="00B00094" w:rsidR="00D82632">
      <w:pPr>
        <w:spacing w:after="0"/>
        <w:jc w:val="both"/>
      </w:pPr>
    </w:p>
    <w:p w:rsidRDefault="00B00094" w:rsidP="00B00094" w:rsidR="00B00094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kn na žiro račun ovog suda HR4023900011300002754.</w:t>
      </w:r>
    </w:p>
    <w:p w:rsidRDefault="00D82632" w:rsidP="00B00094" w:rsidR="00D82632">
      <w:pPr>
        <w:spacing w:after="0"/>
        <w:jc w:val="both"/>
      </w:pPr>
    </w:p>
    <w:p w:rsidRDefault="00B00094" w:rsidP="00B00094" w:rsidR="00B00094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IV/ ovog oglasa. U tom slučaju sud će po službenoj dužnosti donijeti rješenje o otvaranju i zaključenju stečajnog postupka uz primjenu odredbi čl. 132. i 133. te čl. 286. do 299. SZ-a na odgovarajući način.</w:t>
      </w:r>
    </w:p>
    <w:p w:rsidRDefault="00B00094" w:rsidP="00B00094" w:rsidR="00B00094">
      <w:pPr>
        <w:spacing w:after="0"/>
        <w:outlineLvl w:val="0"/>
      </w:pPr>
    </w:p>
    <w:p w:rsidRDefault="00D82632" w:rsidP="00B00094" w:rsidR="00D82632">
      <w:pPr>
        <w:spacing w:after="0"/>
        <w:outlineLvl w:val="0"/>
      </w:pPr>
    </w:p>
    <w:p w:rsidRDefault="00B00094" w:rsidP="00B00094" w:rsidR="00B00094">
      <w:pPr>
        <w:spacing w:after="0"/>
        <w:jc w:val="center"/>
        <w:outlineLvl w:val="0"/>
      </w:pPr>
      <w:r>
        <w:t>Obrazloženje</w:t>
      </w:r>
    </w:p>
    <w:p w:rsidRDefault="00B00094" w:rsidP="00B00094" w:rsidR="00B00094">
      <w:pPr>
        <w:spacing w:after="0"/>
        <w:outlineLvl w:val="0"/>
      </w:pPr>
    </w:p>
    <w:p w:rsidRDefault="00B00094" w:rsidP="00B00094" w:rsidR="00B00094">
      <w:pPr>
        <w:spacing w:after="0"/>
        <w:jc w:val="both"/>
        <w:outlineLvl w:val="0"/>
      </w:pPr>
      <w:r>
        <w:tab/>
        <w:t xml:space="preserve">Dana </w:t>
      </w:r>
      <w:r w:rsidR="00431EA6">
        <w:t>8. ožujka 2017.</w:t>
      </w:r>
      <w:r>
        <w:t xml:space="preserve"> predlagatelj Financijska agencija, Regionalni centar Zagreb, Podružnica Varaždin, podnio je prijedlog  za otvaranje stečajnog postupka nad dužnikom </w:t>
      </w:r>
      <w:r w:rsidR="00431EA6">
        <w:t>MONOLIT d.o.o., Križevci, Nikole Tesle 28, OIB: 66285478165</w:t>
      </w:r>
      <w:r>
        <w:t xml:space="preserve">, navodeći da dužnik na dan </w:t>
      </w:r>
      <w:r w:rsidR="00431EA6">
        <w:lastRenderedPageBreak/>
        <w:t xml:space="preserve">3. ožujka 2017. </w:t>
      </w:r>
      <w:r>
        <w:t xml:space="preserve">u Očevidniku redoslijeda osnova za plaćanje ima evidentirane neizvršene osnove za plaćanje u ukupnom iznosu od </w:t>
      </w:r>
      <w:r w:rsidR="00431EA6">
        <w:t>103.264,56</w:t>
      </w:r>
      <w:r>
        <w:t xml:space="preserve"> kn </w:t>
      </w:r>
      <w:r w:rsidR="00431EA6">
        <w:t xml:space="preserve"> u neprekinutom razdoblju od 120 dana </w:t>
      </w:r>
      <w:r>
        <w:t>te da dužnik nema zaposlenih.</w:t>
      </w:r>
    </w:p>
    <w:p w:rsidRDefault="00B00094" w:rsidP="00B00094" w:rsidR="00D82632">
      <w:pPr>
        <w:spacing w:after="0"/>
        <w:jc w:val="both"/>
        <w:outlineLvl w:val="0"/>
      </w:pPr>
      <w:r>
        <w:tab/>
      </w:r>
    </w:p>
    <w:p w:rsidRDefault="00D82632" w:rsidP="00B00094" w:rsidR="00B00094">
      <w:pPr>
        <w:spacing w:after="0"/>
        <w:jc w:val="both"/>
        <w:outlineLvl w:val="0"/>
      </w:pPr>
      <w:r>
        <w:tab/>
      </w:r>
      <w:r w:rsidR="00B00094">
        <w:t>Stoga je sud sukladno čl. 430. i 431. SZ-a, odlučio kao u izreci.</w:t>
      </w:r>
    </w:p>
    <w:p w:rsidRDefault="00B00094" w:rsidP="00B00094" w:rsidR="00B00094">
      <w:pPr>
        <w:spacing w:after="0"/>
        <w:jc w:val="both"/>
        <w:outlineLvl w:val="0"/>
      </w:pPr>
    </w:p>
    <w:p w:rsidRDefault="00B00094" w:rsidP="00B00094" w:rsidR="00B00094">
      <w:pPr>
        <w:spacing w:after="0"/>
        <w:jc w:val="center"/>
        <w:outlineLvl w:val="0"/>
      </w:pPr>
      <w:r>
        <w:t xml:space="preserve">U Varaždinu </w:t>
      </w:r>
      <w:r w:rsidR="00431EA6">
        <w:t>14. ožujka 2017.</w:t>
      </w:r>
    </w:p>
    <w:p w:rsidRDefault="00431EA6" w:rsidP="00B00094" w:rsidR="00431EA6">
      <w:pPr>
        <w:spacing w:after="0"/>
        <w:jc w:val="center"/>
        <w:outlineLvl w:val="0"/>
      </w:pPr>
    </w:p>
    <w:p w:rsidRDefault="00B00094" w:rsidP="00B00094" w:rsidR="00B00094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00094" w:rsidP="00B00094" w:rsidR="00B00094">
      <w:pPr>
        <w:spacing w:after="0"/>
        <w:ind w:firstLine="720" w:left="3600"/>
        <w:jc w:val="center"/>
        <w:outlineLvl w:val="0"/>
      </w:pPr>
      <w:r>
        <w:t>STEČAJNI SUDAC:</w:t>
      </w:r>
    </w:p>
    <w:p w:rsidRDefault="00A10489" w:rsidP="00B00094" w:rsidR="00A10489">
      <w:pPr>
        <w:spacing w:after="0"/>
        <w:ind w:firstLine="720" w:left="3600"/>
        <w:jc w:val="center"/>
        <w:outlineLvl w:val="0"/>
      </w:pPr>
    </w:p>
    <w:p w:rsidRDefault="00B00094" w:rsidP="00B00094" w:rsidR="00B00094">
      <w:pPr>
        <w:spacing w:after="0"/>
        <w:ind w:firstLine="720" w:left="3600"/>
        <w:jc w:val="center"/>
        <w:outlineLvl w:val="0"/>
      </w:pPr>
      <w:r>
        <w:t xml:space="preserve">  Melita Poljanec-Bubaš</w:t>
      </w:r>
      <w:r w:rsidR="00431EA6">
        <w:t>, v. r.</w:t>
      </w:r>
    </w:p>
    <w:p w:rsidRDefault="00D82632" w:rsidP="00B00094" w:rsidR="00D82632">
      <w:pPr>
        <w:spacing w:after="0"/>
        <w:ind w:firstLine="720" w:left="3600"/>
        <w:jc w:val="center"/>
        <w:outlineLvl w:val="0"/>
      </w:pPr>
    </w:p>
    <w:p w:rsidRDefault="00B00094" w:rsidP="00B00094" w:rsidR="00B00094">
      <w:pPr>
        <w:spacing w:after="0"/>
        <w:outlineLvl w:val="0"/>
      </w:pPr>
      <w:r>
        <w:t>- e-Oglasna ploča suda</w:t>
      </w:r>
    </w:p>
    <w:p w:rsidRDefault="00B00094" w:rsidP="00EE75C3" w:rsidR="00B00094">
      <w:pPr>
        <w:pStyle w:val="SudNaziv"/>
        <w:rPr>
          <w:b w:val="false"/>
        </w:rPr>
      </w:pPr>
    </w:p>
    <w:sectPr w:rsidSect="0002578D" w:rsidR="00B00094">
      <w:head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6E6" w:rsidP="00537B78" w:rsidR="002D06E6">
      <w:r>
        <w:separator/>
      </w:r>
    </w:p>
  </w:endnote>
  <w:endnote w:id="0" w:type="continuationSeparator">
    <w:p w:rsidRDefault="002D06E6" w:rsidP="00537B78" w:rsidR="002D06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6E6" w:rsidP="00537B78" w:rsidR="002D06E6">
      <w:r>
        <w:separator/>
      </w:r>
    </w:p>
  </w:footnote>
  <w:footnote w:id="0" w:type="continuationSeparator">
    <w:p w:rsidRDefault="002D06E6" w:rsidP="00537B78" w:rsidR="002D06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P="00A10489" w:rsidR="008333A9" w:rsidRPr="00A10489">
    <w:pPr>
      <w:pStyle w:val="Zaglavlje"/>
      <w:spacing w:after="0"/>
      <w:rPr>
        <w:rStyle w:val="PozadinaSvijetloCrvena"/>
        <w:color w:themeShade="BF" w:themeColor="accent6" w:val="E36C0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894C2D">
      <w:rPr>
        <w:rStyle w:val="PozadinaSvijetloCrvena"/>
        <w:shd w:fill="auto" w:color="auto" w:val="clear"/>
      </w:rPr>
      <w:t>2 St-126/17-3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P="00EE75C3" w:rsidR="00373F06">
    <w:pPr>
      <w:pStyle w:val="Zaglavlje"/>
      <w:spacing w:after="0"/>
      <w:rPr>
        <w:color w:themeShade="BF" w:themeColor="accent6" w:val="E36C0A"/>
      </w:rPr>
    </w:pPr>
    <w:r>
      <w:t xml:space="preserve">Poslovni broj: </w:t>
    </w:r>
    <w:r w:rsidR="00894C2D">
      <w:t>2 St-126/17-3</w:t>
    </w:r>
  </w:p>
  <w:p w:rsidRDefault="00B00094" w:rsidP="00EE75C3" w:rsidR="00B00094">
    <w:pPr>
      <w:pStyle w:val="Zaglavlje"/>
      <w:spacing w:after="0"/>
      <w:rPr>
        <w:color w:themeShade="BF" w:themeColor="accent6" w:val="E36C0A"/>
      </w:rPr>
    </w:pPr>
  </w:p>
  <w:p w:rsidRDefault="00B00094" w:rsidP="00EE75C3" w:rsidR="00B00094">
    <w:pPr>
      <w:pStyle w:val="Zaglavlje"/>
      <w:spacing w:after="0"/>
      <w:rPr>
        <w:color w:themeShade="BF" w:themeColor="accent6" w:val="E36C0A"/>
      </w:rPr>
    </w:pPr>
  </w:p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4EAA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06E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1EA6"/>
    <w:rsid w:val="00433D82"/>
    <w:rsid w:val="00436E88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7D5A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00F8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4C2D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0489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0094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3583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32"/>
    <w:rsid w:val="00D8264D"/>
    <w:rsid w:val="00D82ACE"/>
    <w:rsid w:val="00D83357"/>
    <w:rsid w:val="00D843ED"/>
    <w:rsid w:val="00D8481B"/>
    <w:rsid w:val="00D865D3"/>
    <w:rsid w:val="00D87770"/>
    <w:rsid w:val="00D9091B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069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St-126/2017</izvorni_sadrzaj>
    <derivirana_varijabla naziv="DomainObject.Predmet.OznakaBroj_1">St-126/2017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Povjerenik Irena Kelava</izvorni_sadrzaj>
    <derivirana_varijabla naziv="DomainObject.Predmet.PrimjedbaSuca_1">Povjerenik Irena Kelava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MONOLIT d.o.o. za izvođenje radova u građevinarstvu, projektiranje, trgovinu i usluge zastupanog po punomoćniku Vladimir Trušček</izvorni_sadrzaj>
    <derivirana_varijabla naziv="DomainObject.Predmet.ProtustrankaFormated_1">  MONOLIT d.o.o. za izvođenje radova u građevinarstvu, projektiranje, trgovinu i usluge zastupanog po punomoćniku Vladimir Trušček</derivirana_varijabla>
  </DomainObject.Predmet.ProtustrankaFormated>
  <DomainObject.Predmet.ProtustrankaFormatedOIB>
    <izvorni_sadrzaj>  MONOLIT d.o.o. za izvođenje radova u građevinarstvu, projektiranje, trgovinu i usluge, OIB 66285478165 zastupanog po punomoćniku Vladimir Trušček</izvorni_sadrzaj>
    <derivirana_varijabla naziv="DomainObject.Predmet.ProtustrankaFormatedOIB_1">  MONOLIT d.o.o. za izvođenje radova u građevinarstvu, projektiranje, trgovinu i usluge, OIB 66285478165 zastupanog po punomoćniku Vladimir Trušček</derivirana_varijabla>
  </DomainObject.Predmet.ProtustrankaFormatedOIB>
  <DomainObject.Predmet.ProtustrankaFormatedWithAdress>
    <izvorni_sadrzaj> MONOLIT d.o.o. za izvođenje radova u građevinarstvu, projektiranje, trgovinu i usluge, Nikole Tesle 28, 48260 Križevci zastupanog po punomoćniku Vladimir Trušček</izvorni_sadrzaj>
    <derivirana_varijabla naziv="DomainObject.Predmet.ProtustrankaFormatedWithAdress_1"> MONOLIT d.o.o. za izvođenje radova u građevinarstvu, projektiranje, trgovinu i usluge, Nikole Tesle 28, 48260 Križevci zastupanog po punomoćniku Vladimir Trušček</derivirana_varijabla>
  </DomainObject.Predmet.ProtustrankaFormatedWithAdress>
  <DomainObject.Predmet.ProtustrankaFormatedWithAdressOIB>
    <izvorni_sadrzaj> MONOLIT d.o.o. za izvođenje radova u građevinarstvu, projektiranje, trgovinu i usluge, OIB 66285478165, Nikole Tesle 28, 48260 Križevci zastupanog po punomoćniku Vladimir Trušček</izvorni_sadrzaj>
    <derivirana_varijabla naziv="DomainObject.Predmet.ProtustrankaFormatedWithAdressOIB_1"> MONOLIT d.o.o. za izvođenje radova u građevinarstvu, projektiranje, trgovinu i usluge, OIB 66285478165, Nikole Tesle 28, 48260 Križevci zastupanog po punomoćniku Vladimir Trušček</derivirana_varijabla>
  </DomainObject.Predmet.ProtustrankaFormatedWithAdressOIB>
  <DomainObject.Predmet.ProtustrankaWithAdress>
    <izvorni_sadrzaj>MONOLIT d.o.o. za izvođenje radova u građevinarstvu, projektiranje, trgovinu i usluge Nikole Tesle 28, 48260 Križevci</izvorni_sadrzaj>
    <derivirana_varijabla naziv="DomainObject.Predmet.ProtustrankaWithAdress_1">MONOLIT d.o.o. za izvođenje radova u građevinarstvu, projektiranje, trgovinu i usluge Nikole Tesle 28, 48260 Križevci</derivirana_varijabla>
  </DomainObject.Predmet.ProtustrankaWithAdress>
  <DomainObject.Predmet.ProtustrankaWithAdressOIB>
    <izvorni_sadrzaj>MONOLIT d.o.o. za izvođenje radova u građevinarstvu, projektiranje, trgovinu i usluge, OIB 66285478165, Nikole Tesle 28, 48260 Križevci</izvorni_sadrzaj>
    <derivirana_varijabla naziv="DomainObject.Predmet.ProtustrankaWithAdressOIB_1">MONOLIT d.o.o. za izvođenje radova u građevinarstvu, projektiranje, trgovinu i usluge, OIB 66285478165, Nikole Tesle 28, 48260 Križevci</derivirana_varijabla>
  </DomainObject.Predmet.ProtustrankaWithAdressOIB>
  <DomainObject.Predmet.ProtustrankaNazivFormated>
    <izvorni_sadrzaj>MONOLIT d.o.o. za izvođenje radova u građevinarstvu, projektiranje, trgovinu i usluge</izvorni_sadrzaj>
    <derivirana_varijabla naziv="DomainObject.Predmet.ProtustrankaNazivFormated_1">MONOLIT d.o.o. za izvođenje radova u građevinarstvu, projektiranje, trgovinu i usluge</derivirana_varijabla>
  </DomainObject.Predmet.ProtustrankaNazivFormated>
  <DomainObject.Predmet.ProtustrankaNazivFormatedOIB>
    <izvorni_sadrzaj>MONOLIT d.o.o. za izvođenje radova u građevinarstvu, projektiranje, trgovinu i usluge, OIB 66285478165</izvorni_sadrzaj>
    <derivirana_varijabla naziv="DomainObject.Predmet.ProtustrankaNazivFormatedOIB_1">MONOLIT d.o.o. za izvođenje radova u građevinarstvu, projektiranje, trgovinu i usluge, OIB 66285478165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103264.56</izvorni_sadrzaj>
    <derivirana_varijabla naziv="DomainObject.Predmet.TrenutnaVrijednost_1">103264.56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MONOLIT d.o.o. za izvođenje radova u građevinarstvu, projektiranje, trgovinu i usluge zastupanog po punomoćniku Vladimir Trušček</item>
    </izvorni_sadrzaj>
    <derivirana_varijabla naziv="DomainObject.Predmet.ProtuStrankaListFormated_1">
      <item>MONOLIT d.o.o. za izvođenje radova u građevinarstvu, projektiranje, trgovinu i usluge zastupanog po punomoćniku Vladimir Trušček</item>
    </derivirana_varijabla>
  </DomainObject.Predmet.ProtuStrankaListFormated>
  <DomainObject.Predmet.ProtuStrankaListFormatedOIB>
    <izvorni_sadrzaj>
      <item>MONOLIT d.o.o. za izvođenje radova u građevinarstvu, projektiranje, trgovinu i usluge, OIB 66285478165 zastupanog po punomoćniku Vladimir Trušček</item>
    </izvorni_sadrzaj>
    <derivirana_varijabla naziv="DomainObject.Predmet.ProtuStrankaListFormatedOIB_1">
      <item>MONOLIT d.o.o. za izvođenje radova u građevinarstvu, projektiranje, trgovinu i usluge, OIB 66285478165 zastupanog po punomoćniku Vladimir Trušček</item>
    </derivirana_varijabla>
  </DomainObject.Predmet.ProtuStrankaListFormatedOIB>
  <DomainObject.Predmet.ProtuStrankaListFormatedWithAdress>
    <izvorni_sadrzaj>
      <item>MONOLIT d.o.o. za izvođenje radova u građevinarstvu, projektiranje, trgovinu i usluge, Nikole Tesle 28, 48260 Križevci zastupanog po punomoćniku Vladimir Trušček</item>
    </izvorni_sadrzaj>
    <derivirana_varijabla naziv="DomainObject.Predmet.ProtuStrankaListFormatedWithAdress_1">
      <item>MONOLIT d.o.o. za izvođenje radova u građevinarstvu, projektiranje, trgovinu i usluge, Nikole Tesle 28, 48260 Križevci zastupanog po punomoćniku Vladimir Trušček</item>
    </derivirana_varijabla>
  </DomainObject.Predmet.ProtuStrankaListFormatedWithAdress>
  <DomainObject.Predmet.ProtuStrankaListFormatedWithAdressOIB>
    <izvorni_sadrzaj>
      <item>MONOLIT d.o.o. za izvođenje radova u građevinarstvu, projektiranje, trgovinu i usluge, OIB 66285478165, Nikole Tesle 28, 48260 Križevci zastupanog po punomoćniku Vladimir Trušček</item>
    </izvorni_sadrzaj>
    <derivirana_varijabla naziv="DomainObject.Predmet.ProtuStrankaListFormatedWithAdressOIB_1">
      <item>MONOLIT d.o.o. za izvođenje radova u građevinarstvu, projektiranje, trgovinu i usluge, OIB 66285478165, Nikole Tesle 28, 48260 Križevci zastupanog po punomoćniku Vladimir Trušček</item>
    </derivirana_varijabla>
  </DomainObject.Predmet.ProtuStrankaListFormatedWithAdressOIB>
  <DomainObject.Predmet.ProtuStrankaListNazivFormated>
    <izvorni_sadrzaj>
      <item>MONOLIT d.o.o. za izvođenje radova u građevinarstvu, projektiranje, trgovinu i usluge</item>
    </izvorni_sadrzaj>
    <derivirana_varijabla naziv="DomainObject.Predmet.ProtuStrankaListNazivFormated_1">
      <item>MONOLIT d.o.o. za izvođenje radova u građevinarstvu, projektiranje, trgovinu i usluge</item>
    </derivirana_varijabla>
  </DomainObject.Predmet.ProtuStrankaListNazivFormated>
  <DomainObject.Predmet.ProtuStrankaListNazivFormatedOIB>
    <izvorni_sadrzaj>
      <item>MONOLIT d.o.o. za izvođenje radova u građevinarstvu, projektiranje, trgovinu i usluge, OIB 66285478165</item>
    </izvorni_sadrzaj>
    <derivirana_varijabla naziv="DomainObject.Predmet.ProtuStrankaListNazivFormatedOIB_1">
      <item>MONOLIT d.o.o. za izvođenje radova u građevinarstvu, projektiranje, trgovinu i usluge, OIB 66285478165</item>
    </derivirana_varijabla>
  </DomainObject.Predmet.ProtuStrankaListNazivFormatedOIB>
  <DomainObject.Predmet.OstaliListFormated>
    <izvorni_sadrzaj>
      <item>Sudski registar</item>
      <item>e-oglasna ploča</item>
      <item>Vladimir Trušček punomoćnik sudionika u postupku MONOLIT d.o.o. za izvođenje radova u građevinarstvu, projektiranje, trgovinu i usluge</item>
    </izvorni_sadrzaj>
    <derivirana_varijabla naziv="DomainObject.Predmet.OstaliListFormated_1">
      <item>Sudski registar</item>
      <item>e-oglasna ploča</item>
      <item>Vladimir Trušček punomoćnik sudionika u postupku MONOLIT d.o.o. za izvođenje radova u građevinarstvu, projektiranje, trgovinu i usluge</item>
    </derivirana_varijabla>
  </DomainObject.Predmet.OstaliListFormated>
  <DomainObject.Predmet.OstaliListFormatedOIB>
    <izvorni_sadrzaj>
      <item>Sudski registar</item>
      <item>e-oglasna ploča</item>
      <item>Vladimir Trušček, OIB 30486296554 punomoćnik sudionika u postupku MONOLIT d.o.o. za izvođenje radova u građevinarstvu, projektiranje, trgovinu i usluge</item>
    </izvorni_sadrzaj>
    <derivirana_varijabla naziv="DomainObject.Predmet.OstaliListFormatedOIB_1">
      <item>Sudski registar</item>
      <item>e-oglasna ploča</item>
      <item>Vladimir Trušček, OIB 30486296554 punomoćnik sudionika u postupku MONOLIT d.o.o. za izvođenje radova u građevinarstvu, projektiranje, trgovinu i usluge</item>
    </derivirana_varijabla>
  </DomainObject.Predmet.OstaliListFormatedOIB>
  <DomainObject.Predmet.OstaliListFormatedWithAdress>
    <izvorni_sadrzaj>
      <item>Sudski registar</item>
      <item>e-oglasna ploča</item>
      <item>Vladimir Trušček, Ulica Franje Markovića 11, 48260 Križevci punomoćnik sudionika u postupku MONOLIT d.o.o. za izvođenje radova u građevinarstvu, projektiranje, trgovinu i usluge</item>
    </izvorni_sadrzaj>
    <derivirana_varijabla naziv="DomainObject.Predmet.OstaliListFormatedWithAdress_1">
      <item>Sudski registar</item>
      <item>e-oglasna ploča</item>
      <item>Vladimir Trušček, Ulica Franje Markovića 11, 48260 Križevci punomoćnik sudionika u postupku MONOLIT d.o.o. za izvođenje radova u građevinarstvu, projektiranje, trgovinu i usluge</item>
    </derivirana_varijabla>
  </DomainObject.Predmet.OstaliListFormatedWithAdress>
  <DomainObject.Predmet.OstaliListFormatedWithAdressOIB>
    <izvorni_sadrzaj>
      <item>Sudski registar</item>
      <item>e-oglasna ploča</item>
      <item>Vladimir Trušček, OIB 30486296554, Ulica Franje Markovića 11, 48260 Križevci punomoćnik sudionika u postupku MONOLIT d.o.o. za izvođenje radova u građevinarstvu, projektiranje, trgovinu i usluge</item>
    </izvorni_sadrzaj>
    <derivirana_varijabla naziv="DomainObject.Predmet.OstaliListFormatedWithAdressOIB_1">
      <item>Sudski registar</item>
      <item>e-oglasna ploča</item>
      <item>Vladimir Trušček, OIB 30486296554, Ulica Franje Markovića 11, 48260 Križevci punomoćnik sudionika u postupku MONOLIT d.o.o. za izvođenje radova u građevinarstvu, projektiranje, trgovinu i usluge</item>
    </derivirana_varijabla>
  </DomainObject.Predmet.OstaliListFormatedWithAdressOIB>
  <DomainObject.Predmet.OstaliListNazivFormated>
    <izvorni_sadrzaj>
      <item>Sudski registar</item>
      <item>e-oglasna ploča</item>
      <item>Vladimir Trušček</item>
    </izvorni_sadrzaj>
    <derivirana_varijabla naziv="DomainObject.Predmet.OstaliListNazivFormated_1">
      <item>Sudski registar</item>
      <item>e-oglasna ploča</item>
      <item>Vladimir Trušček</item>
    </derivirana_varijabla>
  </DomainObject.Predmet.OstaliListNazivFormated>
  <DomainObject.Predmet.OstaliListNazivFormatedOIB>
    <izvorni_sadrzaj>
      <item>Sudski registar</item>
      <item>e-oglasna ploča</item>
      <item>Vladimir Trušček, OIB 30486296554</item>
    </izvorni_sadrzaj>
    <derivirana_varijabla naziv="DomainObject.Predmet.OstaliListNazivFormatedOIB_1">
      <item>Sudski registar</item>
      <item>e-oglasna ploča</item>
      <item>Vladimir Trušček, OIB 30486296554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MONOLIT d.o.o. za izvođenje radova u građevinarstvu, projektiranje, trgovinu i usluge</izvorni_sadrzaj>
    <derivirana_varijabla naziv="DomainObject.Predmet.ProtustrankaIDrugi_1">MONOLIT d.o.o. za izvođenje radova u građevinarstvu, projektiranje,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MONOLIT d.o.o. za izvođenje radova u građevinarstvu, projektiranje, trgovinu i usluge, OIB 66285478165, Nikole Tesle 28, 48260 Križevci</izvorni_sadrzaj>
    <derivirana_varijabla naziv="DomainObject.Predmet.ProtustrankaIDrugiAdressOIB_1">MONOLIT d.o.o. za izvođenje radova u građevinarstvu, projektiranje, trgovinu i usluge, OIB 66285478165, Nikole Tesle 28,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MONOLIT d.o.o. za izvođenje radova u građevinarstvu, projektiranje, trgovinu i usluge</item>
      <item>Sudski registar</item>
      <item>e-oglasna ploča</item>
      <item>Vladimir Trušček</item>
    </izvorni_sadrzaj>
    <derivirana_varijabla naziv="DomainObject.Predmet.SudioniciListNaziv_1">
      <item>Financijska agencija</item>
      <item>MONOLIT d.o.o. za izvođenje radova u građevinarstvu, projektiranje, trgovinu i usluge</item>
      <item>Sudski registar</item>
      <item>e-oglasna ploča</item>
      <item>Vladimir Trušček</item>
    </derivirana_varijabla>
  </DomainObject.Predmet.SudioniciListNaziv>
  <DomainObject.Predmet.SudioniciListAdressOIB>
    <izvorni_sadrzaj>
      <item>Financijska agencija, OIB 85821130368, Ulica grada Vukovara 70,10000 Zagreb</item>
      <item>MONOLIT d.o.o. za izvođenje radova u građevinarstvu, projektiranje, trgovinu i usluge, OIB 66285478165, Nikole Tesle 28,48260 Križevci</item>
      <item>Sudski registar</item>
      <item>e-oglasna ploča</item>
      <item>Vladimir Trušček, OIB 30486296554, Ulica Franje Markovića 11,48260 Križevci</item>
    </izvorni_sadrzaj>
    <derivirana_varijabla naziv="DomainObject.Predmet.SudioniciListAdressOIB_1">
      <item>Financijska agencija, OIB 85821130368, Ulica grada Vukovara 70,10000 Zagreb</item>
      <item>MONOLIT d.o.o. za izvođenje radova u građevinarstvu, projektiranje, trgovinu i usluge, OIB 66285478165, Nikole Tesle 28,48260 Križevci</item>
      <item>Sudski registar</item>
      <item>e-oglasna ploča</item>
      <item>Vladimir Trušček, OIB 30486296554, Ulica Franje Markovića 11,48260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980660-33F3-4793-BAEE-04234E762A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2503</properties:Characters>
  <properties:Lines>61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2017-03-14T09:22:00Z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2017-03-14T09:21:00Z</cp:lastPrinted>
  <dcterms:modified xmlns:xsi="http://www.w3.org/2001/XMLSchema-instance" xsi:type="dcterms:W3CDTF">2017-03-14T09:25:00Z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