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10d14" w14:paraId="7810d14"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10C60">
        <w:rPr>
          <w:sz w:val="24"/>
        </w:rPr>
        <w:t>6</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813CC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C702F" w:rsidRPr="003C702F">
        <w:rPr>
          <w:sz w:val="24"/>
          <w:szCs w:val="24"/>
        </w:rPr>
        <w:t>POWERFUL USLUGE j.d.o.o. za trgovinu, proizvodnju i usluge, Banova Jaruga, Stjepana Radića 49</w:t>
      </w:r>
      <w:r w:rsidR="004544EB" w:rsidRPr="003C702F">
        <w:rPr>
          <w:sz w:val="24"/>
          <w:szCs w:val="24"/>
        </w:rPr>
        <w:t>,</w:t>
      </w:r>
      <w:r w:rsidR="00D95F79" w:rsidRPr="003C702F">
        <w:rPr>
          <w:sz w:val="24"/>
          <w:szCs w:val="24"/>
        </w:rPr>
        <w:t xml:space="preserve"> OIB: </w:t>
      </w:r>
      <w:r w:rsidR="003C702F" w:rsidRPr="003C702F">
        <w:rPr>
          <w:sz w:val="24"/>
          <w:szCs w:val="24"/>
        </w:rPr>
        <w:t>98908852320</w:t>
      </w:r>
      <w:r w:rsidR="00D95F79" w:rsidRPr="003C702F">
        <w:rPr>
          <w:sz w:val="24"/>
          <w:szCs w:val="24"/>
        </w:rPr>
        <w:t>,</w:t>
      </w:r>
      <w:r w:rsidR="000E28A1" w:rsidRPr="003C702F">
        <w:rPr>
          <w:sz w:val="24"/>
          <w:szCs w:val="24"/>
        </w:rPr>
        <w:t xml:space="preserve"> </w:t>
      </w:r>
      <w:r w:rsidR="00FD0DE6" w:rsidRPr="003C702F">
        <w:rPr>
          <w:sz w:val="24"/>
          <w:szCs w:val="24"/>
        </w:rPr>
        <w:t xml:space="preserve">MBS: </w:t>
      </w:r>
      <w:r w:rsidR="003C702F" w:rsidRPr="003C702F">
        <w:rPr>
          <w:sz w:val="24"/>
          <w:szCs w:val="24"/>
        </w:rPr>
        <w:t>080906045</w:t>
      </w:r>
      <w:r w:rsidR="00FD0DE6" w:rsidRPr="003C702F">
        <w:rPr>
          <w:sz w:val="24"/>
          <w:szCs w:val="24"/>
        </w:rPr>
        <w:t xml:space="preserve">, </w:t>
      </w:r>
      <w:r w:rsidR="00FD0DE6" w:rsidRPr="00813CC7">
        <w:rPr>
          <w:sz w:val="24"/>
          <w:szCs w:val="24"/>
        </w:rPr>
        <w:t>2. lipnja</w:t>
      </w:r>
      <w:r w:rsidRPr="00813CC7">
        <w:rPr>
          <w:sz w:val="24"/>
          <w:szCs w:val="24"/>
        </w:rPr>
        <w:t xml:space="preserve"> 201</w:t>
      </w:r>
      <w:r w:rsidR="00630662" w:rsidRPr="00813CC7">
        <w:rPr>
          <w:sz w:val="24"/>
          <w:szCs w:val="24"/>
        </w:rPr>
        <w:t>6</w:t>
      </w:r>
      <w:r w:rsidRPr="00813CC7">
        <w:rPr>
          <w:sz w:val="24"/>
          <w:szCs w:val="24"/>
        </w:rPr>
        <w:t>.</w:t>
      </w:r>
      <w:r w:rsidR="000E28A1" w:rsidRPr="00813CC7">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C702F" w:rsidRPr="003C702F">
        <w:rPr>
          <w:b/>
          <w:sz w:val="24"/>
          <w:szCs w:val="24"/>
        </w:rPr>
        <w:t>ELEONORA VULIĆ GOJANI, OIB: 49059491008, Bročice, ULICA SVETOG MIHOVILA 228</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C245F">
        <w:rPr>
          <w:b/>
          <w:sz w:val="24"/>
        </w:rPr>
        <w:t>11,</w:t>
      </w:r>
      <w:r w:rsidR="003C702F">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13CC7">
        <w:rPr>
          <w:sz w:val="24"/>
        </w:rPr>
        <w:t>4.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13CC7">
        <w:rPr>
          <w:sz w:val="24"/>
        </w:rPr>
        <w:t>30</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3C702F">
        <w:rPr>
          <w:b/>
          <w:sz w:val="24"/>
        </w:rPr>
        <w:t>13.228,23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9D6560">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9D6560" w:rsidP="007A1486" w:rsidR="009D6560" w:rsidRPr="009D6560">
      <w:pPr>
        <w:ind w:left="720"/>
        <w:rPr>
          <w:sz w:val="24"/>
          <w:szCs w:val="24"/>
        </w:rPr>
      </w:pPr>
      <w:r w:rsidRPr="007A1486">
        <w:tab/>
      </w:r>
      <w:r w:rsidRPr="007A1486">
        <w:tab/>
      </w:r>
      <w:r w:rsidRPr="007A1486">
        <w:tab/>
      </w:r>
      <w:r w:rsidRPr="007A1486">
        <w:tab/>
      </w:r>
      <w:r w:rsidRPr="007A1486">
        <w:tab/>
      </w:r>
      <w:r w:rsidRPr="009D6560">
        <w:rPr>
          <w:sz w:val="24"/>
          <w:szCs w:val="24"/>
        </w:rPr>
        <w:t>Za točnost otpravka - ovlašteni službenik</w:t>
      </w:r>
    </w:p>
    <w:p w:rsidRDefault="009D6560" w:rsidP="007A1486" w:rsidR="009D6560" w:rsidRPr="009D6560">
      <w:pPr>
        <w:ind w:left="720"/>
        <w:rPr>
          <w:sz w:val="24"/>
          <w:szCs w:val="24"/>
        </w:rPr>
      </w:pPr>
      <w:r w:rsidRPr="009D6560">
        <w:rPr>
          <w:sz w:val="24"/>
          <w:szCs w:val="24"/>
        </w:rPr>
        <w:tab/>
      </w:r>
      <w:r w:rsidRPr="009D6560">
        <w:rPr>
          <w:sz w:val="24"/>
          <w:szCs w:val="24"/>
        </w:rPr>
        <w:tab/>
      </w:r>
      <w:r w:rsidRPr="009D6560">
        <w:rPr>
          <w:sz w:val="24"/>
          <w:szCs w:val="24"/>
        </w:rPr>
        <w:tab/>
      </w:r>
      <w:r w:rsidRPr="009D6560">
        <w:rPr>
          <w:sz w:val="24"/>
          <w:szCs w:val="24"/>
        </w:rPr>
        <w:tab/>
      </w:r>
      <w:r w:rsidRPr="009D6560">
        <w:rPr>
          <w:sz w:val="24"/>
          <w:szCs w:val="24"/>
        </w:rPr>
        <w:tab/>
      </w:r>
      <w:r w:rsidRPr="009D6560">
        <w:rPr>
          <w:sz w:val="24"/>
          <w:szCs w:val="24"/>
        </w:rPr>
        <w:tab/>
        <w:t xml:space="preserve">        Ivana Stampf</w:t>
      </w:r>
    </w:p>
    <w:p w:rsidRDefault="009D6560" w:rsidP="007A1486" w:rsidR="009D6560" w:rsidRPr="007A1486">
      <w:pPr>
        <w:ind w:left="720"/>
      </w:pPr>
    </w:p>
    <w:p w:rsidRDefault="009D6560" w:rsidP="00291B37" w:rsidR="009D6560">
      <w:pPr>
        <w:jc w:val="both"/>
        <w:rPr>
          <w:sz w:val="24"/>
        </w:rPr>
      </w:pPr>
    </w:p>
    <w:sectPr w:rsidSect="008B553A" w:rsidR="009D656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D6560">
      <w:rPr>
        <w:rStyle w:val="Brojstranice"/>
        <w:noProof/>
      </w:rPr>
      <w:t>3</w:t>
    </w:r>
    <w:r>
      <w:rPr>
        <w:rStyle w:val="Brojstranice"/>
      </w:rPr>
      <w:fldChar w:fldCharType="end"/>
    </w:r>
  </w:p>
  <w:p w:rsidRDefault="00630662" w:rsidR="004D2841">
    <w:pPr>
      <w:pStyle w:val="Zaglavlje"/>
      <w:jc w:val="right"/>
    </w:pPr>
    <w:r w:rsidRPr="00630662">
      <w:t xml:space="preserve">  66. St-</w:t>
    </w:r>
    <w:r w:rsidR="003C702F">
      <w:t>6</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2A14"/>
    <w:rsid w:val="0032414F"/>
    <w:rsid w:val="00337798"/>
    <w:rsid w:val="003624C5"/>
    <w:rsid w:val="0038489C"/>
    <w:rsid w:val="00386690"/>
    <w:rsid w:val="0039339D"/>
    <w:rsid w:val="003C245F"/>
    <w:rsid w:val="003C702F"/>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13CC7"/>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6560"/>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St-6/2016</izvorni_sadrzaj>
    <derivirana_varijabla naziv="DomainObject.Predmet.OznakaBroj_1">St-6/2016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POWERFUL USLUGE j.d.o.o.</izvorni_sadrzaj>
    <derivirana_varijabla naziv="DomainObject.Predmet.ProtustrankaFormated_1">  POWERFUL USLUGE j.d.o.o.</derivirana_varijabla>
  </DomainObject.Predmet.ProtustrankaFormated>
  <DomainObject.Predmet.ProtustrankaFormatedOIB>
    <izvorni_sadrzaj>  POWERFUL USLUGE j.d.o.o., OIB 98908852320</izvorni_sadrzaj>
    <derivirana_varijabla naziv="DomainObject.Predmet.ProtustrankaFormatedOIB_1">  POWERFUL USLUGE j.d.o.o., OIB 98908852320</derivirana_varijabla>
  </DomainObject.Predmet.ProtustrankaFormatedOIB>
  <DomainObject.Predmet.ProtustrankaFormatedWithAdress>
    <izvorni_sadrzaj> POWERFUL USLUGE j.d.o.o., Stjepana Radića 49, 44321 Banova Jaruga</izvorni_sadrzaj>
    <derivirana_varijabla naziv="DomainObject.Predmet.ProtustrankaFormatedWithAdress_1"> POWERFUL USLUGE j.d.o.o., Stjepana Radića 49, 44321 Banova Jaruga</derivirana_varijabla>
  </DomainObject.Predmet.ProtustrankaFormatedWithAdress>
  <DomainObject.Predmet.ProtustrankaFormatedWithAdressOIB>
    <izvorni_sadrzaj> POWERFUL USLUGE j.d.o.o., OIB 98908852320, Stjepana Radića 49, 44321 Banova Jaruga</izvorni_sadrzaj>
    <derivirana_varijabla naziv="DomainObject.Predmet.ProtustrankaFormatedWithAdressOIB_1"> POWERFUL USLUGE j.d.o.o., OIB 98908852320, Stjepana Radića 49, 44321 Banova Jaruga</derivirana_varijabla>
  </DomainObject.Predmet.ProtustrankaFormatedWithAdressOIB>
  <DomainObject.Predmet.ProtustrankaWithAdress>
    <izvorni_sadrzaj>POWERFUL USLUGE j.d.o.o. Stjepana Radića 49, 44321 Banova Jaruga</izvorni_sadrzaj>
    <derivirana_varijabla naziv="DomainObject.Predmet.ProtustrankaWithAdress_1">POWERFUL USLUGE j.d.o.o. Stjepana Radića 49, 44321 Banova Jaruga</derivirana_varijabla>
  </DomainObject.Predmet.ProtustrankaWithAdress>
  <DomainObject.Predmet.ProtustrankaWithAdressOIB>
    <izvorni_sadrzaj>POWERFUL USLUGE j.d.o.o., OIB 98908852320, Stjepana Radića 49, 44321 Banova Jaruga</izvorni_sadrzaj>
    <derivirana_varijabla naziv="DomainObject.Predmet.ProtustrankaWithAdressOIB_1">POWERFUL USLUGE j.d.o.o., OIB 98908852320, Stjepana Radića 49, 44321 Banova Jaruga</derivirana_varijabla>
  </DomainObject.Predmet.ProtustrankaWithAdressOIB>
  <DomainObject.Predmet.ProtustrankaNazivFormated>
    <izvorni_sadrzaj>POWERFUL USLUGE j.d.o.o.</izvorni_sadrzaj>
    <derivirana_varijabla naziv="DomainObject.Predmet.ProtustrankaNazivFormated_1">POWERFUL USLUGE j.d.o.o.</derivirana_varijabla>
  </DomainObject.Predmet.ProtustrankaNazivFormated>
  <DomainObject.Predmet.ProtustrankaNazivFormatedOIB>
    <izvorni_sadrzaj>POWERFUL USLUGE j.d.o.o., OIB 98908852320</izvorni_sadrzaj>
    <derivirana_varijabla naziv="DomainObject.Predmet.ProtustrankaNazivFormatedOIB_1">POWERFUL USLUGE j.d.o.o., OIB 98908852320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POWERFUL USLUGE j.d.o.o.</item>
    </izvorni_sadrzaj>
    <derivirana_varijabla naziv="DomainObject.Predmet.ProtuStrankaListFormated_1">
      <item>POWERFUL USLUGE j.d.o.o.</item>
    </derivirana_varijabla>
  </DomainObject.Predmet.ProtuStrankaListFormated>
  <DomainObject.Predmet.ProtuStrankaListFormatedOIB>
    <izvorni_sadrzaj>
      <item>POWERFUL USLUGE j.d.o.o., OIB 98908852320</item>
    </izvorni_sadrzaj>
    <derivirana_varijabla naziv="DomainObject.Predmet.ProtuStrankaListFormatedOIB_1">
      <item>POWERFUL USLUGE j.d.o.o., OIB 98908852320</item>
    </derivirana_varijabla>
  </DomainObject.Predmet.ProtuStrankaListFormatedOIB>
  <DomainObject.Predmet.ProtuStrankaListFormatedWithAdress>
    <izvorni_sadrzaj>
      <item>POWERFUL USLUGE j.d.o.o., Stjepana Radića 49, 44321 Banova Jaruga</item>
    </izvorni_sadrzaj>
    <derivirana_varijabla naziv="DomainObject.Predmet.ProtuStrankaListFormatedWithAdress_1">
      <item>POWERFUL USLUGE j.d.o.o., Stjepana Radića 49, 44321 Banova Jaruga</item>
    </derivirana_varijabla>
  </DomainObject.Predmet.ProtuStrankaListFormatedWithAdress>
  <DomainObject.Predmet.ProtuStrankaListFormatedWithAdressOIB>
    <izvorni_sadrzaj>
      <item>POWERFUL USLUGE j.d.o.o., OIB 98908852320, Stjepana Radića 49, 44321 Banova Jaruga</item>
    </izvorni_sadrzaj>
    <derivirana_varijabla naziv="DomainObject.Predmet.ProtuStrankaListFormatedWithAdressOIB_1">
      <item>POWERFUL USLUGE j.d.o.o., OIB 98908852320, Stjepana Radića 49, 44321 Banova Jaruga</item>
    </derivirana_varijabla>
  </DomainObject.Predmet.ProtuStrankaListFormatedWithAdressOIB>
  <DomainObject.Predmet.ProtuStrankaListNazivFormated>
    <izvorni_sadrzaj>
      <item>POWERFUL USLUGE j.d.o.o.</item>
    </izvorni_sadrzaj>
    <derivirana_varijabla naziv="DomainObject.Predmet.ProtuStrankaListNazivFormated_1">
      <item>POWERFUL USLUGE j.d.o.o.</item>
    </derivirana_varijabla>
  </DomainObject.Predmet.ProtuStrankaListNazivFormated>
  <DomainObject.Predmet.ProtuStrankaListNazivFormatedOIB>
    <izvorni_sadrzaj>
      <item>POWERFUL USLUGE j.d.o.o., OIB 98908852320</item>
    </izvorni_sadrzaj>
    <derivirana_varijabla naziv="DomainObject.Predmet.ProtuStrankaListNazivFormatedOIB_1">
      <item>POWERFUL USLUGE j.d.o.o., OIB 98908852320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POWERFUL USLUGE j.d.o.o.</izvorni_sadrzaj>
    <derivirana_varijabla naziv="DomainObject.Predmet.ProtustrankaIDrugi_1">POWERFUL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POWERFUL USLUGE j.d.o.o., OIB 98908852320, Stjepana Radića 49, 44321 Banova Jaruga</izvorni_sadrzaj>
    <derivirana_varijabla naziv="DomainObject.Predmet.ProtustrankaIDrugiAdressOIB_1">POWERFUL USLUGE j.d.o.o., OIB 98908852320, Stjepana Radića 49, 44321 Banova Jaruga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POWERFUL USLUGE j.d.o.o.</item>
    </izvorni_sadrzaj>
    <derivirana_varijabla naziv="DomainObject.Predmet.SudioniciListNaziv_1">
      <item>FINA Regionalni centar Zagreb</item>
      <item>POWERFUL USLUGE j.d.o.o.</item>
    </derivirana_varijabla>
  </DomainObject.Predmet.SudioniciListNaziv>
  <DomainObject.Predmet.SudioniciListAdressOIB>
    <izvorni_sadrzaj>
      <item>FINA Regionalni centar Zagreb, OIB 85821130368, Trg svibanjskih žrtava 1995. 1,10000 Zagreb</item>
      <item>POWERFUL USLUGE j.d.o.o., OIB 98908852320, Stjepana Radića 49,44321 Banova Jaruga</item>
    </izvorni_sadrzaj>
    <derivirana_varijabla naziv="DomainObject.Predmet.SudioniciListAdressOIB_1">
      <item>FINA Regionalni centar Zagreb, OIB 85821130368, Trg svibanjskih žrtava 1995. 1,10000 Zagreb</item>
      <item>POWERFUL USLUGE j.d.o.o., OIB 98908852320, Stjepana Radića 49,44321 Banova Jaruga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98908852320</item>
    </izvorni_sadrzaj>
    <derivirana_varijabla naziv="DomainObject.Predmet.SudioniciListNazivOIB_1">
      <item>, OIB 85821130368</item>
      <item>, OIB 98908852320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5D52C8-AFEA-4EF9-993F-CAC2E1731A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5033</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2016-06-02T11:48:00Z</dcterms:created>
  <dc:creator>Unknown</dc:creator>
  <cp:lastModifiedBy>Ivana Stampf</cp:lastModifiedBy>
  <cp:lastPrinted>2016-06-02T11:38:00Z</cp:lastPrinted>
  <dcterms:modified xmlns:xsi="http://www.w3.org/2001/XMLSchema-instance" xsi:type="dcterms:W3CDTF">2016-06-02T11:56:00Z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