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398" w14:paraId="8d72398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333" w:rsidRPr="00F43333">
        <w:rPr>
          <w:b/>
        </w:rPr>
        <w:t xml:space="preserve"> </w:t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  <w:t xml:space="preserve">   </w:t>
      </w:r>
      <w:r w:rsidR="00F43333">
        <w:rPr>
          <w:b/>
        </w:rPr>
        <w:tab/>
        <w:t xml:space="preserve">      </w:t>
      </w:r>
      <w:r w:rsidR="00E5435D">
        <w:rPr>
          <w:b/>
        </w:rPr>
        <w:t>Broj:7/St-559/2016-67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531BC8" w:rsidP="002F7E19" w:rsidR="004F1D77">
      <w:pPr>
        <w:jc w:val="both"/>
        <w:rPr>
          <w:b/>
        </w:rPr>
      </w:pPr>
      <w:r>
        <w:rPr>
          <w:b/>
        </w:rPr>
        <w:t>Slavonski Brod</w:t>
      </w:r>
    </w:p>
    <w:p w:rsidRDefault="004103EB" w:rsidP="002F7E19" w:rsidR="004103EB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 xml:space="preserve">, po </w:t>
      </w:r>
      <w:r w:rsidRPr="00F43333">
        <w:t>stečajnoj sutkinji Mirni Vujčić</w:t>
      </w:r>
      <w:r w:rsidR="00702BF7" w:rsidRPr="00F43333">
        <w:t xml:space="preserve">  u</w:t>
      </w:r>
      <w:r w:rsidR="006E6865" w:rsidRPr="00F43333">
        <w:t xml:space="preserve"> stečajnom</w:t>
      </w:r>
      <w:r w:rsidR="00702BF7" w:rsidRPr="00F43333">
        <w:t xml:space="preserve"> postupku nad stečajnim dužnikom</w:t>
      </w:r>
      <w:r w:rsidR="000A739E" w:rsidRPr="00F43333">
        <w:t xml:space="preserve"> </w:t>
      </w:r>
      <w:r w:rsidR="00531BC8" w:rsidRPr="00F43333">
        <w:t>METAL KOLOR d.o.o za antikoroziju, metalizaciju i graditeljstvo</w:t>
      </w:r>
      <w:r w:rsidR="004103EB">
        <w:t xml:space="preserve"> "u stečaju"</w:t>
      </w:r>
      <w:r w:rsidR="00531BC8" w:rsidRPr="00F43333">
        <w:t>, skraćena tvrtka: METAL KOLOR d.o.o.</w:t>
      </w:r>
      <w:r w:rsidR="004103EB">
        <w:t xml:space="preserve"> "u stečaju"</w:t>
      </w:r>
      <w:r w:rsidR="00531BC8" w:rsidRPr="00F43333">
        <w:t>, Slavonski Brod, Dr. M. Budaka 1, OIB 72961932455</w:t>
      </w:r>
      <w:r w:rsidR="00FA3B1D" w:rsidRPr="00F43333">
        <w:t xml:space="preserve">, dana </w:t>
      </w:r>
      <w:r w:rsidR="00E5435D">
        <w:t>1</w:t>
      </w:r>
      <w:r w:rsidR="00531BC8" w:rsidRPr="00F43333">
        <w:t>5</w:t>
      </w:r>
      <w:r w:rsidR="00FC5600" w:rsidRPr="00F43333">
        <w:t>.</w:t>
      </w:r>
      <w:r w:rsidR="00E5435D">
        <w:t xml:space="preserve"> studenoga</w:t>
      </w:r>
      <w:r w:rsidR="004F0140" w:rsidRPr="00F43333">
        <w:t xml:space="preserve"> 201</w:t>
      </w:r>
      <w:r w:rsidR="00E5435D">
        <w:t>7</w:t>
      </w:r>
      <w:r w:rsidR="00702BF7" w:rsidRPr="00F43333">
        <w:t>. godine</w:t>
      </w:r>
    </w:p>
    <w:p w:rsidRDefault="004103EB" w:rsidP="00444B75" w:rsidR="004103EB" w:rsidRPr="00F43333">
      <w:pPr>
        <w:ind w:firstLine="1440"/>
        <w:jc w:val="both"/>
      </w:pPr>
    </w:p>
    <w:p w:rsidRDefault="00FC5600" w:rsidP="00444B75" w:rsidR="00FC5600" w:rsidRPr="00F43333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426981" w:rsidP="00F43333" w:rsidR="00E1316B">
      <w:pPr>
        <w:ind w:firstLine="1440"/>
        <w:jc w:val="both"/>
      </w:pPr>
      <w:r>
        <w:t>N</w:t>
      </w:r>
      <w:r w:rsidR="00B40908">
        <w:t>alaže</w:t>
      </w:r>
      <w:r>
        <w:t xml:space="preserve"> se</w:t>
      </w:r>
      <w:r w:rsidR="00B40908">
        <w:t xml:space="preserve"> </w:t>
      </w:r>
      <w:r w:rsidR="004103EB">
        <w:t xml:space="preserve">stečajnom upravitelju stečajnog </w:t>
      </w:r>
      <w:r w:rsidR="00F43B6E">
        <w:t xml:space="preserve">dužnika </w:t>
      </w:r>
      <w:r w:rsidR="004103EB" w:rsidRPr="004103EB">
        <w:t>Dragutin</w:t>
      </w:r>
      <w:r w:rsidR="004103EB">
        <w:t>u</w:t>
      </w:r>
      <w:r w:rsidR="004103EB" w:rsidRPr="004103EB">
        <w:t xml:space="preserve"> Romić iz Čepina, Ulica Papuka 28, OIB 07423571519</w:t>
      </w:r>
      <w:r w:rsidR="00E5435D">
        <w:t xml:space="preserve"> </w:t>
      </w:r>
      <w:r w:rsidR="00E5435D" w:rsidRPr="00E5435D">
        <w:t>u roku od osam dana od isteka osmog dana od dana objave ovoga zaključka na e-Oglasnoj ploči sudova</w:t>
      </w:r>
      <w:r w:rsidR="00F43B6E">
        <w:t xml:space="preserve"> </w:t>
      </w:r>
      <w:r w:rsidR="00E5435D">
        <w:t xml:space="preserve">dopuniti svoje izvješće </w:t>
      </w:r>
      <w:r w:rsidR="005B770E">
        <w:t xml:space="preserve">o tijeku stečajnog postupka i stanju stečajne mase </w:t>
      </w:r>
      <w:r w:rsidR="00E5435D">
        <w:t>na način da</w:t>
      </w:r>
      <w:r w:rsidR="00D53F39">
        <w:t xml:space="preserve"> se očituje</w:t>
      </w:r>
      <w:r w:rsidR="00E5435D">
        <w:t xml:space="preserve"> li je</w:t>
      </w:r>
      <w:r w:rsidR="005B770E">
        <w:t xml:space="preserve"> podigao tužbu za pobijanje pravnih radnji sukladno zaključku</w:t>
      </w:r>
      <w:r w:rsidR="00D53F39">
        <w:t xml:space="preserve"> suda</w:t>
      </w:r>
      <w:r w:rsidR="005B770E">
        <w:t xml:space="preserve"> posl.br. 7/St-559/2016-63 od 18. kolovoza 2017. godine.</w:t>
      </w:r>
    </w:p>
    <w:p w:rsidRDefault="005B770E" w:rsidP="00F43333" w:rsidR="005B770E">
      <w:pPr>
        <w:ind w:firstLine="1440"/>
        <w:jc w:val="both"/>
      </w:pPr>
    </w:p>
    <w:p w:rsidRDefault="0074562A" w:rsidP="00F43333" w:rsidR="0074562A">
      <w:pPr>
        <w:jc w:val="both"/>
      </w:pPr>
    </w:p>
    <w:p w:rsidRDefault="004103EB" w:rsidP="004103EB" w:rsidR="00A457F5">
      <w:pPr>
        <w:jc w:val="both"/>
      </w:pPr>
      <w:r>
        <w:t xml:space="preserve"> </w:t>
      </w:r>
      <w:r>
        <w:tab/>
        <w:t xml:space="preserve"> </w:t>
      </w:r>
      <w:r>
        <w:tab/>
      </w:r>
      <w:r w:rsidR="00444B75">
        <w:t xml:space="preserve">U </w:t>
      </w:r>
      <w:r w:rsidR="00FA3B1D">
        <w:t>Slavonskom Brodu,</w:t>
      </w:r>
      <w:r w:rsidR="00E1316B">
        <w:t xml:space="preserve"> </w:t>
      </w:r>
      <w:r w:rsidR="00E5435D">
        <w:t>1</w:t>
      </w:r>
      <w:r w:rsidR="00531BC8">
        <w:t>5</w:t>
      </w:r>
      <w:r w:rsidR="00FC5600">
        <w:t>.</w:t>
      </w:r>
      <w:r w:rsidR="00E5435D">
        <w:t>studenoga</w:t>
      </w:r>
      <w:r w:rsidR="00843FAD">
        <w:t xml:space="preserve"> 201</w:t>
      </w:r>
      <w:r w:rsidR="00E5435D">
        <w:t>7</w:t>
      </w:r>
      <w:r w:rsidR="00A457F5" w:rsidRPr="00A457F5">
        <w:t>. godine</w:t>
      </w:r>
    </w:p>
    <w:p w:rsidRDefault="00FC5600" w:rsidP="00A457F5" w:rsidR="00FC5600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EA3803">
        <w:t xml:space="preserve">  </w:t>
      </w:r>
      <w:r w:rsidR="00621BC1">
        <w:t xml:space="preserve"> </w:t>
      </w:r>
      <w:r w:rsidR="00751468">
        <w:t>Stečajna sutkinja</w:t>
      </w:r>
    </w:p>
    <w:p w:rsidRDefault="00A457F5" w:rsidP="00A6528B" w:rsidR="00D07C13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0A739E">
        <w:t xml:space="preserve"> </w:t>
      </w:r>
      <w:r w:rsidR="00E5435D">
        <w:t xml:space="preserve">  </w:t>
      </w:r>
      <w:r w:rsidR="00AA1737">
        <w:t xml:space="preserve"> </w:t>
      </w:r>
      <w:r w:rsidR="00E5435D">
        <w:t xml:space="preserve"> </w:t>
      </w:r>
      <w:r w:rsidRPr="00A457F5">
        <w:t>Mirna Vujčić</w:t>
      </w:r>
    </w:p>
    <w:p w:rsidRDefault="00AA1737" w:rsidP="00AA1737" w:rsidR="00AA173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7C13" w:rsidP="00E5435D" w:rsidR="004103EB">
      <w:pPr>
        <w:ind w:firstLine="720" w:left="3600"/>
        <w:jc w:val="both"/>
      </w:pPr>
      <w:r>
        <w:t xml:space="preserve"> </w:t>
      </w:r>
    </w:p>
    <w:p w:rsidRDefault="00751468" w:rsidP="00A6528B" w:rsidR="00A6528B">
      <w:pPr>
        <w:jc w:val="both"/>
      </w:pPr>
      <w:r>
        <w:t xml:space="preserve">   </w:t>
      </w:r>
    </w:p>
    <w:p w:rsidRDefault="004103EB" w:rsidP="00A6528B" w:rsidR="004103EB">
      <w:pPr>
        <w:jc w:val="both"/>
      </w:pPr>
    </w:p>
    <w:p w:rsidRDefault="00A6528B" w:rsidP="00A6528B" w:rsidR="00A457F5" w:rsidRPr="00A6528B">
      <w:pPr>
        <w:jc w:val="both"/>
      </w:pPr>
      <w:r>
        <w:rPr>
          <w:b/>
          <w:sz w:val="18"/>
          <w:szCs w:val="18"/>
        </w:rPr>
        <w:t>P</w:t>
      </w:r>
      <w:r w:rsidR="00A457F5" w:rsidRPr="009268DD">
        <w:rPr>
          <w:b/>
          <w:sz w:val="18"/>
          <w:szCs w:val="18"/>
        </w:rPr>
        <w:t>OUKA O PRAVNOM LIJEKU:</w:t>
      </w:r>
    </w:p>
    <w:p w:rsidRDefault="00A457F5" w:rsidP="00A457F5" w:rsidR="00A457F5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</w:t>
      </w:r>
      <w:r w:rsidR="00F43333">
        <w:rPr>
          <w:sz w:val="18"/>
          <w:szCs w:val="18"/>
        </w:rPr>
        <w:t xml:space="preserve"> nije dopušten pravni lijek.</w:t>
      </w:r>
      <w:r w:rsidR="003406E8">
        <w:rPr>
          <w:sz w:val="18"/>
          <w:szCs w:val="18"/>
        </w:rPr>
        <w:t xml:space="preserve"> (čl. 19. Stečajnog zakona)</w:t>
      </w:r>
    </w:p>
    <w:p w:rsidRDefault="004103EB" w:rsidP="00A457F5" w:rsidR="004103EB" w:rsidRPr="009268DD">
      <w:pPr>
        <w:jc w:val="both"/>
        <w:rPr>
          <w:sz w:val="18"/>
          <w:szCs w:val="18"/>
        </w:rPr>
      </w:pP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</w:t>
      </w:r>
      <w:r w:rsidR="00F43333">
        <w:t>izravno</w:t>
      </w:r>
      <w:r w:rsidR="004103EB">
        <w:t xml:space="preserve"> stečajnom upravitelju Dragutinu Romić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AE8" w:rsidR="00363AE8">
      <w:r>
        <w:separator/>
      </w:r>
    </w:p>
  </w:endnote>
  <w:endnote w:id="0" w:type="continuationSeparator">
    <w:p w:rsidRDefault="00363AE8" w:rsidR="0036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AE8" w:rsidR="00363AE8">
      <w:r>
        <w:separator/>
      </w:r>
    </w:p>
  </w:footnote>
  <w:footnote w:id="0" w:type="continuationSeparator">
    <w:p w:rsidRDefault="00363AE8" w:rsidR="00363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70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3A6D"/>
    <w:rsid w:val="000A739E"/>
    <w:rsid w:val="000C66C2"/>
    <w:rsid w:val="000D154C"/>
    <w:rsid w:val="000E4C9C"/>
    <w:rsid w:val="0010129E"/>
    <w:rsid w:val="00121764"/>
    <w:rsid w:val="0012631B"/>
    <w:rsid w:val="001A72C0"/>
    <w:rsid w:val="001E7A59"/>
    <w:rsid w:val="00233E17"/>
    <w:rsid w:val="002758DC"/>
    <w:rsid w:val="002A6275"/>
    <w:rsid w:val="002F7E19"/>
    <w:rsid w:val="003406E8"/>
    <w:rsid w:val="003421AA"/>
    <w:rsid w:val="00357202"/>
    <w:rsid w:val="00363AE8"/>
    <w:rsid w:val="00372A2D"/>
    <w:rsid w:val="003739C0"/>
    <w:rsid w:val="003835F8"/>
    <w:rsid w:val="003A03C2"/>
    <w:rsid w:val="003A1729"/>
    <w:rsid w:val="003B2F2D"/>
    <w:rsid w:val="004054A7"/>
    <w:rsid w:val="004103EB"/>
    <w:rsid w:val="00417FA4"/>
    <w:rsid w:val="0042443E"/>
    <w:rsid w:val="00426981"/>
    <w:rsid w:val="00444B75"/>
    <w:rsid w:val="004603F8"/>
    <w:rsid w:val="00465E60"/>
    <w:rsid w:val="00471FDD"/>
    <w:rsid w:val="0048108D"/>
    <w:rsid w:val="004968F9"/>
    <w:rsid w:val="004A4AF7"/>
    <w:rsid w:val="004A5244"/>
    <w:rsid w:val="004B0679"/>
    <w:rsid w:val="004F0140"/>
    <w:rsid w:val="004F13FA"/>
    <w:rsid w:val="004F1D77"/>
    <w:rsid w:val="004F431D"/>
    <w:rsid w:val="004F547C"/>
    <w:rsid w:val="004F5862"/>
    <w:rsid w:val="00506E1A"/>
    <w:rsid w:val="005072A0"/>
    <w:rsid w:val="005115F9"/>
    <w:rsid w:val="00531BC8"/>
    <w:rsid w:val="00535607"/>
    <w:rsid w:val="00540DE1"/>
    <w:rsid w:val="00561531"/>
    <w:rsid w:val="005913AC"/>
    <w:rsid w:val="00594866"/>
    <w:rsid w:val="005B770E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D5D0D"/>
    <w:rsid w:val="006E6865"/>
    <w:rsid w:val="00702BF7"/>
    <w:rsid w:val="007156A6"/>
    <w:rsid w:val="00732F9C"/>
    <w:rsid w:val="0074562A"/>
    <w:rsid w:val="007472B9"/>
    <w:rsid w:val="00751468"/>
    <w:rsid w:val="00791CB6"/>
    <w:rsid w:val="0079497E"/>
    <w:rsid w:val="007B7BB6"/>
    <w:rsid w:val="007F562C"/>
    <w:rsid w:val="00837923"/>
    <w:rsid w:val="00842AB1"/>
    <w:rsid w:val="00843FAD"/>
    <w:rsid w:val="00871EEB"/>
    <w:rsid w:val="00873DDA"/>
    <w:rsid w:val="008A1631"/>
    <w:rsid w:val="008A7F27"/>
    <w:rsid w:val="008B2716"/>
    <w:rsid w:val="008C563E"/>
    <w:rsid w:val="008C5920"/>
    <w:rsid w:val="008C75EA"/>
    <w:rsid w:val="008D4B3D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6528B"/>
    <w:rsid w:val="00A73B29"/>
    <w:rsid w:val="00A8047B"/>
    <w:rsid w:val="00AA1737"/>
    <w:rsid w:val="00AA4121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07C13"/>
    <w:rsid w:val="00D107F1"/>
    <w:rsid w:val="00D17B4E"/>
    <w:rsid w:val="00D36C03"/>
    <w:rsid w:val="00D43E17"/>
    <w:rsid w:val="00D45D45"/>
    <w:rsid w:val="00D53F39"/>
    <w:rsid w:val="00D676BC"/>
    <w:rsid w:val="00D96CD3"/>
    <w:rsid w:val="00DA7DBB"/>
    <w:rsid w:val="00DB03BF"/>
    <w:rsid w:val="00DB371A"/>
    <w:rsid w:val="00DB3F0F"/>
    <w:rsid w:val="00DC32BE"/>
    <w:rsid w:val="00DE08B6"/>
    <w:rsid w:val="00DE15DF"/>
    <w:rsid w:val="00DE7A8E"/>
    <w:rsid w:val="00DF736C"/>
    <w:rsid w:val="00E01535"/>
    <w:rsid w:val="00E1316B"/>
    <w:rsid w:val="00E26617"/>
    <w:rsid w:val="00E348B4"/>
    <w:rsid w:val="00E53106"/>
    <w:rsid w:val="00E5435D"/>
    <w:rsid w:val="00E65B60"/>
    <w:rsid w:val="00E93149"/>
    <w:rsid w:val="00EA3803"/>
    <w:rsid w:val="00ED3224"/>
    <w:rsid w:val="00EE7FA4"/>
    <w:rsid w:val="00F33009"/>
    <w:rsid w:val="00F43333"/>
    <w:rsid w:val="00F43B6E"/>
    <w:rsid w:val="00F50B7C"/>
    <w:rsid w:val="00F90D92"/>
    <w:rsid w:val="00FA2B0B"/>
    <w:rsid w:val="00FA3AAF"/>
    <w:rsid w:val="00FA3B1D"/>
    <w:rsid w:val="00FC5600"/>
    <w:rsid w:val="00FC745E"/>
    <w:rsid w:val="00FD055D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E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E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E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E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E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E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E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E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E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E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01EC9-DF5F-4C4A-B2CD-1FBFB4F85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195</properties:Words>
  <properties:Characters>1049</properties:Characters>
  <properties:Lines>42</properties:Lines>
  <properties:Paragraphs>18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2017-11-15T12:37:00Z</dcterms:created>
  <dc:creator>zbiondic</dc:creator>
  <cp:lastModifiedBy>wsadmin</cp:lastModifiedBy>
  <cp:lastPrinted>2017-11-15T13:11:00Z</cp:lastPrinted>
  <dcterms:modified xmlns:xsi="http://www.w3.org/2001/XMLSchema-instance" xsi:type="dcterms:W3CDTF">2017-11-15T13:13:00Z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