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2369" w14:paraId="aed2369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</w:t>
      </w:r>
      <w:r w:rsidR="004953C3">
        <w:t>2</w:t>
      </w:r>
      <w:r w:rsidR="00D41108">
        <w:t>45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</w:t>
      </w:r>
      <w:r w:rsidR="004953C3">
        <w:t>2</w:t>
      </w:r>
      <w:r w:rsidR="00D41108">
        <w:t>45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D41108">
        <w:t xml:space="preserve">AMT MAZUREK d.o.o., OIB 36756402832, </w:t>
      </w:r>
      <w:proofErr w:type="spellStart"/>
      <w:r w:rsidR="00D41108">
        <w:t>Žakanje</w:t>
      </w:r>
      <w:proofErr w:type="spellEnd"/>
      <w:r w:rsidR="00D41108">
        <w:t xml:space="preserve">, </w:t>
      </w:r>
      <w:proofErr w:type="spellStart"/>
      <w:r w:rsidR="00D41108">
        <w:t>Bubnjarački</w:t>
      </w:r>
      <w:proofErr w:type="spellEnd"/>
      <w:r w:rsidR="00D41108">
        <w:t xml:space="preserve"> Brod 28</w:t>
      </w:r>
      <w:r w:rsidR="0099593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D41108">
        <w:t>4.182,79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15AD9"/>
    <w:rsid w:val="000B3EF2"/>
    <w:rsid w:val="000F71A5"/>
    <w:rsid w:val="00101281"/>
    <w:rsid w:val="001870C5"/>
    <w:rsid w:val="00194DE9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E554B"/>
    <w:rsid w:val="006156D0"/>
    <w:rsid w:val="0064498B"/>
    <w:rsid w:val="00676489"/>
    <w:rsid w:val="00726015"/>
    <w:rsid w:val="00761680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C1013"/>
    <w:rsid w:val="00BC1743"/>
    <w:rsid w:val="00C445F4"/>
    <w:rsid w:val="00D41108"/>
    <w:rsid w:val="00D660C0"/>
    <w:rsid w:val="00D903A1"/>
    <w:rsid w:val="00D970B2"/>
    <w:rsid w:val="00EB6112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5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A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A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A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A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5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A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A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A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A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6245</izvorni_sadrzaj>
    <derivirana_varijabla naziv="DomainObject.Predmet.Broj_1">6245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St-6245/2015</izvorni_sadrzaj>
    <derivirana_varijabla naziv="DomainObject.Predmet.OznakaBroj_1">St-6245/2015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Amt Mazurek d.o.o. zastupanog po punomoćniku Anton Mazurek</izvorni_sadrzaj>
    <derivirana_varijabla naziv="DomainObject.Predmet.ProtustrankaFormated_1">  Amt Mazurek d.o.o. zastupanog po punomoćniku Anton Mazurek</derivirana_varijabla>
  </DomainObject.Predmet.ProtustrankaFormated>
  <DomainObject.Predmet.ProtustrankaFormatedOIB>
    <izvorni_sadrzaj>  Amt Mazurek d.o.o., OIB 36756402832 zastupanog po punomoćniku Anton Mazurek</izvorni_sadrzaj>
    <derivirana_varijabla naziv="DomainObject.Predmet.ProtustrankaFormatedOIB_1">  Amt Mazurek d.o.o., OIB 36756402832 zastupanog po punomoćniku Anton Mazurek</derivirana_varijabla>
  </DomainObject.Predmet.ProtustrankaFormatedOIB>
  <DomainObject.Predmet.ProtustrankaFormatedWithAdress>
    <izvorni_sadrzaj> Amt Mazurek d.o.o., Bubnjarački Brod 28, 47276 Žakanje zastupanog po punomoćniku Anton Mazurek</izvorni_sadrzaj>
    <derivirana_varijabla naziv="DomainObject.Predmet.ProtustrankaFormatedWithAdress_1"> Amt Mazurek d.o.o., Bubnjarački Brod 28, 47276 Žakanje zastupanog po punomoćniku Anton Mazurek</derivirana_varijabla>
  </DomainObject.Predmet.ProtustrankaFormatedWithAdress>
  <DomainObject.Predmet.ProtustrankaFormatedWithAdressOIB>
    <izvorni_sadrzaj> Amt Mazurek d.o.o., OIB 36756402832, Bubnjarački Brod 28, 47276 Žakanje zastupanog po punomoćniku Anton Mazurek</izvorni_sadrzaj>
    <derivirana_varijabla naziv="DomainObject.Predmet.ProtustrankaFormatedWithAdressOIB_1"> Amt Mazurek d.o.o., OIB 36756402832, Bubnjarački Brod 28, 47276 Žakanje zastupanog po punomoćniku Anton Mazurek</derivirana_varijabla>
  </DomainObject.Predmet.ProtustrankaFormatedWithAdressOIB>
  <DomainObject.Predmet.ProtustrankaWithAdress>
    <izvorni_sadrzaj>Amt Mazurek d.o.o. Bubnjarački Brod 28, 47276 Žakanje</izvorni_sadrzaj>
    <derivirana_varijabla naziv="DomainObject.Predmet.ProtustrankaWithAdress_1">Amt Mazurek d.o.o. Bubnjarački Brod 28, 47276 Žakanje</derivirana_varijabla>
  </DomainObject.Predmet.ProtustrankaWithAdress>
  <DomainObject.Predmet.ProtustrankaWithAdressOIB>
    <izvorni_sadrzaj>Amt Mazurek d.o.o., OIB 36756402832, Bubnjarački Brod 28, 47276 Žakanje</izvorni_sadrzaj>
    <derivirana_varijabla naziv="DomainObject.Predmet.ProtustrankaWithAdressOIB_1">Amt Mazurek d.o.o., OIB 36756402832, Bubnjarački Brod 28, 47276 Žakanje</derivirana_varijabla>
  </DomainObject.Predmet.ProtustrankaWithAdressOIB>
  <DomainObject.Predmet.ProtustrankaNazivFormated>
    <izvorni_sadrzaj>Amt Mazurek d.o.o.</izvorni_sadrzaj>
    <derivirana_varijabla naziv="DomainObject.Predmet.ProtustrankaNazivFormated_1">Amt Mazurek d.o.o.</derivirana_varijabla>
  </DomainObject.Predmet.ProtustrankaNazivFormated>
  <DomainObject.Predmet.ProtustrankaNazivFormatedOIB>
    <izvorni_sadrzaj>Amt Mazurek d.o.o., OIB 36756402832</izvorni_sadrzaj>
    <derivirana_varijabla naziv="DomainObject.Predmet.ProtustrankaNazivFormatedOIB_1">Amt Mazurek d.o.o., OIB 36756402832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Amt Mazurek d.o.o. zastupanog po punomoćniku Anton Mazurek</item>
    </izvorni_sadrzaj>
    <derivirana_varijabla naziv="DomainObject.Predmet.ProtuStrankaListFormated_1">
      <item>Amt Mazurek d.o.o. zastupanog po punomoćniku Anton Mazurek</item>
    </derivirana_varijabla>
  </DomainObject.Predmet.ProtuStrankaListFormated>
  <DomainObject.Predmet.ProtuStrankaListFormatedOIB>
    <izvorni_sadrzaj>
      <item>Amt Mazurek d.o.o., OIB 36756402832 zastupanog po punomoćniku Anton Mazurek</item>
    </izvorni_sadrzaj>
    <derivirana_varijabla naziv="DomainObject.Predmet.ProtuStrankaListFormatedOIB_1">
      <item>Amt Mazurek d.o.o., OIB 36756402832 zastupanog po punomoćniku Anton Mazurek</item>
    </derivirana_varijabla>
  </DomainObject.Predmet.ProtuStrankaListFormatedOIB>
  <DomainObject.Predmet.ProtuStrankaListFormatedWithAdress>
    <izvorni_sadrzaj>
      <item>Amt Mazurek d.o.o., Bubnjarački Brod 28, 47276 Žakanje zastupanog po punomoćniku Anton Mazurek</item>
    </izvorni_sadrzaj>
    <derivirana_varijabla naziv="DomainObject.Predmet.ProtuStrankaListFormatedWithAdress_1">
      <item>Amt Mazurek d.o.o., Bubnjarački Brod 28, 47276 Žakanje zastupanog po punomoćniku Anton Mazurek</item>
    </derivirana_varijabla>
  </DomainObject.Predmet.ProtuStrankaListFormatedWithAdress>
  <DomainObject.Predmet.ProtuStrankaListFormatedWithAdressOIB>
    <izvorni_sadrzaj>
      <item>Amt Mazurek d.o.o., OIB 36756402832, Bubnjarački Brod 28, 47276 Žakanje zastupanog po punomoćniku Anton Mazurek</item>
    </izvorni_sadrzaj>
    <derivirana_varijabla naziv="DomainObject.Predmet.ProtuStrankaListFormatedWithAdressOIB_1">
      <item>Amt Mazurek d.o.o., OIB 36756402832, Bubnjarački Brod 28, 47276 Žakanje zastupanog po punomoćniku Anton Mazurek</item>
    </derivirana_varijabla>
  </DomainObject.Predmet.ProtuStrankaListFormatedWithAdressOIB>
  <DomainObject.Predmet.ProtuStrankaListNazivFormated>
    <izvorni_sadrzaj>
      <item>Amt Mazurek d.o.o.</item>
    </izvorni_sadrzaj>
    <derivirana_varijabla naziv="DomainObject.Predmet.ProtuStrankaListNazivFormated_1">
      <item>Amt Mazurek d.o.o.</item>
    </derivirana_varijabla>
  </DomainObject.Predmet.ProtuStrankaListNazivFormated>
  <DomainObject.Predmet.ProtuStrankaListNazivFormatedOIB>
    <izvorni_sadrzaj>
      <item>Amt Mazurek d.o.o., OIB 36756402832</item>
    </izvorni_sadrzaj>
    <derivirana_varijabla naziv="DomainObject.Predmet.ProtuStrankaListNazivFormatedOIB_1">
      <item>Amt Mazurek d.o.o., OIB 36756402832</item>
    </derivirana_varijabla>
  </DomainObject.Predmet.ProtuStrankaListNazivFormatedOIB>
  <DomainObject.Predmet.OstaliListFormated>
    <izvorni_sadrzaj>
      <item>Anton Mazurek punomoćnik sudionika u postupku Amt Mazurek d.o.o.</item>
    </izvorni_sadrzaj>
    <derivirana_varijabla naziv="DomainObject.Predmet.OstaliListFormated_1">
      <item>Anton Mazurek punomoćnik sudionika u postupku Amt Mazurek d.o.o.</item>
    </derivirana_varijabla>
  </DomainObject.Predmet.OstaliListFormated>
  <DomainObject.Predmet.OstaliListFormatedOIB>
    <izvorni_sadrzaj>
      <item>Anton Mazurek, OIB 77514055233 punomoćnik sudionika u postupku Amt Mazurek d.o.o.</item>
    </izvorni_sadrzaj>
    <derivirana_varijabla naziv="DomainObject.Predmet.OstaliListFormatedOIB_1">
      <item>Anton Mazurek, OIB 77514055233 punomoćnik sudionika u postupku Amt Mazurek d.o.o.</item>
    </derivirana_varijabla>
  </DomainObject.Predmet.OstaliListFormatedOIB>
  <DomainObject.Predmet.OstaliListFormatedWithAdress>
    <izvorni_sadrzaj>
      <item>Anton Mazurek, Bubnjarački Brod 28, 47276 Bubnjarački Brod punomoćnik sudionika u postupku Amt Mazurek d.o.o.</item>
    </izvorni_sadrzaj>
    <derivirana_varijabla naziv="DomainObject.Predmet.OstaliListFormatedWithAdress_1">
      <item>Anton Mazurek, Bubnjarački Brod 28, 47276 Bubnjarački Brod punomoćnik sudionika u postupku Amt Mazurek d.o.o.</item>
    </derivirana_varijabla>
  </DomainObject.Predmet.OstaliListFormatedWithAdress>
  <DomainObject.Predmet.OstaliListFormatedWithAdressOIB>
    <izvorni_sadrzaj>
      <item>Anton Mazurek, OIB 77514055233, Bubnjarački Brod 28, 47276 Bubnjarački Brod punomoćnik sudionika u postupku Amt Mazurek d.o.o.</item>
    </izvorni_sadrzaj>
    <derivirana_varijabla naziv="DomainObject.Predmet.OstaliListFormatedWithAdressOIB_1">
      <item>Anton Mazurek, OIB 77514055233, Bubnjarački Brod 28, 47276 Bubnjarački Brod punomoćnik sudionika u postupku Amt Mazurek d.o.o.</item>
    </derivirana_varijabla>
  </DomainObject.Predmet.OstaliListFormatedWithAdressOIB>
  <DomainObject.Predmet.OstaliListNazivFormated>
    <izvorni_sadrzaj>
      <item>Anton Mazurek</item>
    </izvorni_sadrzaj>
    <derivirana_varijabla naziv="DomainObject.Predmet.OstaliListNazivFormated_1">
      <item>Anton Mazurek</item>
    </derivirana_varijabla>
  </DomainObject.Predmet.OstaliListNazivFormated>
  <DomainObject.Predmet.OstaliListNazivFormatedOIB>
    <izvorni_sadrzaj>
      <item>Anton Mazurek, OIB 77514055233</item>
    </izvorni_sadrzaj>
    <derivirana_varijabla naziv="DomainObject.Predmet.OstaliListNazivFormatedOIB_1">
      <item>Anton Mazurek, OIB 77514055233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Amt Mazurek d.o.o.</izvorni_sadrzaj>
    <derivirana_varijabla naziv="DomainObject.Predmet.ProtustrankaIDrugi_1">Amt Mazurek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Amt Mazurek d.o.o., OIB 36756402832, Bubnjarački Brod 28, 47276 Žakanje</izvorni_sadrzaj>
    <derivirana_varijabla naziv="DomainObject.Predmet.ProtustrankaIDrugiAdressOIB_1">Amt Mazurek d.o.o., OIB 36756402832, Bubnjarački Brod 28,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Amt Mazurek d.o.o.</item>
      <item>Anton Mazurek</item>
    </izvorni_sadrzaj>
    <derivirana_varijabla naziv="DomainObject.Predmet.SudioniciListNaziv_1">
      <item>Fina Regionalni centar Zagreb Podružnica Karlovac</item>
      <item>Amt Mazurek d.o.o.</item>
      <item>Anton Mazurek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Amt Mazurek d.o.o., OIB 36756402832, Bubnjarački Brod 28,47276 Žakanje</item>
      <item>Anton Mazurek, OIB 77514055233, Bubnjarački Brod 28,47276 Bubnjarački Brod</item>
    </izvorni_sadrzaj>
    <derivirana_varijabla naziv="DomainObject.Predmet.SudioniciListAdressOIB_1">
      <item>Fina Regionalni centar Zagreb Podružnica Karlovac, OIB 85821130368, Ul. Pavla Vitezovića 1,47000 Karlovac</item>
      <item>Amt Mazurek d.o.o., OIB 36756402832, Bubnjarački Brod 28,47276 Žakanje</item>
      <item>Anton Mazurek, OIB 77514055233, Bubnjarački Brod 28,47276 Bubnjarački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36756402832</item>
      <item>, OIB 77514055233</item>
    </izvorni_sadrzaj>
    <derivirana_varijabla naziv="DomainObject.Predmet.SudioniciListNazivOIB_1">
      <item>, OIB 85821130368</item>
      <item>, OIB 36756402832</item>
      <item>, OIB 77514055233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1326</properties:Characters>
  <properties:Lines>48</properties:Lines>
  <properties:Paragraphs>17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2016-01-18T08:27:00Z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