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e9c5" w14:paraId="aa0e9c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0F3546">
        <w:rPr>
          <w:rFonts w:eastAsia="Calibri"/>
          <w:lang w:eastAsia="en-US"/>
        </w:rPr>
        <w:t>794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0F3546">
        <w:t xml:space="preserve">ATOMIK AS društvo s ograničenom odgovornošću za trgovinu i usluge Zagreb, Kopanička 10, MBS: 080578877, OIB: 28166957374, </w:t>
      </w:r>
      <w:r w:rsidR="00C57423">
        <w:t>dana 1</w:t>
      </w:r>
      <w:r w:rsidR="000F3546">
        <w:t>8</w:t>
      </w:r>
      <w:r w:rsidR="00C57423">
        <w:t xml:space="preserve">. listopada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0F3546">
        <w:t>ATOMIK AS društvo s ograničenom odgovornošću za trgovinu i usluge Zagreb, Kopanička 10, MBS: 080578877, OIB: 28166957374.</w:t>
      </w:r>
      <w:r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0F3546">
        <w:rPr>
          <w:bCs/>
        </w:rPr>
        <w:t>30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</w:t>
      </w:r>
      <w:r w:rsidR="000F3546">
        <w:rPr>
          <w:bCs/>
        </w:rPr>
        <w:t>1806</w:t>
      </w:r>
      <w:r>
        <w:rPr>
          <w:bCs/>
        </w:rPr>
        <w:t xml:space="preserve"> od </w:t>
      </w:r>
      <w:r w:rsidR="00C57423">
        <w:rPr>
          <w:bCs/>
        </w:rPr>
        <w:t>2</w:t>
      </w:r>
      <w:r w:rsidR="000F3546">
        <w:rPr>
          <w:bCs/>
        </w:rPr>
        <w:t>9</w:t>
      </w:r>
      <w:r>
        <w:rPr>
          <w:bCs/>
        </w:rPr>
        <w:t>. ožujka 2017. nad stečajnim dužnikom</w:t>
      </w:r>
      <w:r>
        <w:t xml:space="preserve"> </w:t>
      </w:r>
      <w:r w:rsidR="000F3546">
        <w:t>ATOMIK AS društvo s ograničenom odgovornošću za trgovinu i usluge Zagreb, Kopanička 10, MBS: 080578877, OIB: 28166957374.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C57423">
        <w:t>1</w:t>
      </w:r>
      <w:r w:rsidR="000F3546">
        <w:t>2</w:t>
      </w:r>
      <w:r w:rsidR="00C57423">
        <w:t>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 w:rsidRPr="00ED7B29">
      <w:pPr>
        <w:tabs>
          <w:tab w:pos="2070" w:val="left"/>
        </w:tabs>
        <w:ind w:firstLine="720"/>
        <w:jc w:val="both"/>
      </w:pPr>
      <w:r>
        <w:t xml:space="preserve">Dana </w:t>
      </w:r>
      <w:r w:rsidR="000F3546">
        <w:t>16</w:t>
      </w:r>
      <w:r w:rsidR="00C57423">
        <w:t>. listopada</w:t>
      </w:r>
      <w:r w:rsidR="008730C0">
        <w:t xml:space="preserve"> </w:t>
      </w:r>
      <w:r>
        <w:t>2017. zaprimljen je podnesak</w:t>
      </w:r>
      <w:r w:rsidR="007C07E4">
        <w:t xml:space="preserve"> </w:t>
      </w:r>
      <w:r w:rsidR="007C07E4" w:rsidRPr="007C07E4">
        <w:t>Fond za zaštitu okoliša i energetsku učinkovitost</w:t>
      </w:r>
      <w:r>
        <w:t xml:space="preserve"> </w:t>
      </w:r>
      <w:r w:rsidR="007C07E4">
        <w:t xml:space="preserve">Zagreb, Radnička cesta 80, </w:t>
      </w:r>
      <w:r>
        <w:t xml:space="preserve">od </w:t>
      </w:r>
      <w:r w:rsidR="008730C0">
        <w:t xml:space="preserve">28. kolovoza </w:t>
      </w:r>
      <w:r>
        <w:t xml:space="preserve">2017. kojim je na posebnom obrascu sukladno čl. 16. SZ-a dostavljen prijedlog vjerovnika </w:t>
      </w:r>
      <w:r w:rsidR="007C07E4" w:rsidRPr="007C07E4">
        <w:t>Fond za zaštitu okoliša i energetsku učinkovitost</w:t>
      </w:r>
      <w:r w:rsidR="007C07E4">
        <w:t xml:space="preserve"> Zagreb, </w:t>
      </w:r>
      <w:r>
        <w:t xml:space="preserve">za otvaranje stečajnog postupka nad predmetnim stečajnim dužnikom iz razloga što prema istom ima tražbinu u iznosu od </w:t>
      </w:r>
      <w:r w:rsidR="000F3546">
        <w:t>13.093,56</w:t>
      </w:r>
      <w:r w:rsidR="007C07E4">
        <w:t xml:space="preserve"> kn</w:t>
      </w:r>
      <w:r>
        <w:t xml:space="preserve"> koja se temelji na knjigovodstvenom stanju duga na dan </w:t>
      </w:r>
      <w:r w:rsidR="000F3546">
        <w:t>19</w:t>
      </w:r>
      <w:r w:rsidR="00C57423">
        <w:t>. rujna</w:t>
      </w:r>
      <w:r w:rsidR="008730C0">
        <w:t xml:space="preserve"> </w:t>
      </w:r>
      <w:r>
        <w:t>2017., koju tražbinu stečajni dužnik nije n</w:t>
      </w:r>
      <w:r w:rsidR="008730C0">
        <w:t>amirio u zakonom određenom roku</w:t>
      </w:r>
      <w:r>
        <w:t xml:space="preserve">. Također, vjerovnik je naveo da kod stečajnog dužnika postoji stečajni razlog obzirom stečajni dužnik u Očevidniku redoslijeda </w:t>
      </w:r>
      <w:r>
        <w:lastRenderedPageBreak/>
        <w:t xml:space="preserve">osnova za </w:t>
      </w:r>
      <w:r w:rsidRPr="00ED7B29">
        <w:t xml:space="preserve">plaćanje koje vodi Financijska agencija ima više evidentiranih osnova za plaćanje u razdoblju dužem od </w:t>
      </w:r>
      <w:r w:rsidR="00130901" w:rsidRPr="00ED7B29">
        <w:t>120</w:t>
      </w:r>
      <w:r w:rsidRPr="00ED7B29">
        <w:t xml:space="preserve"> dana koje je trebalo na temelju valjanih osnova za plaćanje bez daljnjeg pristanka dužnika naplatiti s bilo kojeg od njegovih računa, a prema podacima Financijske agencije na dan </w:t>
      </w:r>
      <w:r w:rsidR="00C57423">
        <w:t>2</w:t>
      </w:r>
      <w:r w:rsidR="000F3546">
        <w:t>8</w:t>
      </w:r>
      <w:r w:rsidR="00130901" w:rsidRPr="00ED7B29">
        <w:t xml:space="preserve">. ožujka </w:t>
      </w:r>
      <w:r w:rsidRPr="00ED7B29">
        <w:t xml:space="preserve">2017. </w:t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AF113A">
        <w:rPr>
          <w:rFonts w:eastAsia="Calibri"/>
          <w:lang w:eastAsia="en-US"/>
        </w:rPr>
        <w:t>1</w:t>
      </w:r>
      <w:r w:rsidR="000F3546">
        <w:rPr>
          <w:rFonts w:eastAsia="Calibri"/>
          <w:lang w:eastAsia="en-US"/>
        </w:rPr>
        <w:t>8</w:t>
      </w:r>
      <w:r w:rsidR="00AF113A">
        <w:rPr>
          <w:rFonts w:eastAsia="Calibri"/>
          <w:lang w:eastAsia="en-US"/>
        </w:rPr>
        <w:t xml:space="preserve">. listopada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ED7B29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7D4BED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BED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0F3546">
      <w:t>794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3546"/>
    <w:rsid w:val="000F5A9A"/>
    <w:rsid w:val="00102060"/>
    <w:rsid w:val="00102927"/>
    <w:rsid w:val="00110983"/>
    <w:rsid w:val="00130901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18E1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3B6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5E7B3D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3388"/>
    <w:rsid w:val="00796AED"/>
    <w:rsid w:val="007A31D3"/>
    <w:rsid w:val="007A4540"/>
    <w:rsid w:val="007C07E4"/>
    <w:rsid w:val="007D4BED"/>
    <w:rsid w:val="007E7376"/>
    <w:rsid w:val="007F0819"/>
    <w:rsid w:val="008069AE"/>
    <w:rsid w:val="00817C66"/>
    <w:rsid w:val="00827147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113A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742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D7B29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D4BE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4BE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BE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BE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D4BE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4BE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BE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BE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St-794/2017</izvorni_sadrzaj>
    <derivirana_varijabla naziv="DomainObject.Predmet.OznakaBroj_1">St-794/2017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ATOMIK AS društvo s ograničenom odgovornošću za trgovinu i usluge</izvorni_sadrzaj>
    <derivirana_varijabla naziv="DomainObject.Predmet.ProtustrankaFormated_1">  ATOMIK AS društvo s ograničenom odgovornošću za trgovinu i usluge</derivirana_varijabla>
  </DomainObject.Predmet.ProtustrankaFormated>
  <DomainObject.Predmet.ProtustrankaFormatedOIB>
    <izvorni_sadrzaj>  ATOMIK AS društvo s ograničenom odgovornošću za trgovinu i usluge, OIB 28166957374</izvorni_sadrzaj>
    <derivirana_varijabla naziv="DomainObject.Predmet.ProtustrankaFormatedOIB_1">  ATOMIK AS društvo s ograničenom odgovornošću za trgovinu i usluge, OIB 28166957374</derivirana_varijabla>
  </DomainObject.Predmet.ProtustrankaFormatedOIB>
  <DomainObject.Predmet.ProtustrankaFormatedWithAdress>
    <izvorni_sadrzaj> ATOMIK AS društvo s ograničenom odgovornošću za trgovinu i usluge, Kopanička 10, 10000 Zagreb</izvorni_sadrzaj>
    <derivirana_varijabla naziv="DomainObject.Predmet.ProtustrankaFormatedWithAdress_1"> ATOMIK AS društvo s ograničenom odgovornošću za trgovinu i usluge, Kopanička 10, 10000 Zagreb</derivirana_varijabla>
  </DomainObject.Predmet.ProtustrankaFormatedWithAdress>
  <DomainObject.Predmet.ProtustrankaFormatedWithAdressOIB>
    <izvorni_sadrzaj> ATOMIK AS društvo s ograničenom odgovornošću za trgovinu i usluge, OIB 28166957374, Kopanička 10, 10000 Zagreb</izvorni_sadrzaj>
    <derivirana_varijabla naziv="DomainObject.Predmet.ProtustrankaFormatedWithAdressOIB_1"> ATOMIK AS društvo s ograničenom odgovornošću za trgovinu i usluge, OIB 28166957374, Kopanička 10, 10000 Zagreb</derivirana_varijabla>
  </DomainObject.Predmet.ProtustrankaFormatedWithAdressOIB>
  <DomainObject.Predmet.ProtustrankaWithAdress>
    <izvorni_sadrzaj>ATOMIK AS društvo s ograničenom odgovornošću za trgovinu i usluge Kopanička 10, 10000 Zagreb</izvorni_sadrzaj>
    <derivirana_varijabla naziv="DomainObject.Predmet.ProtustrankaWithAdress_1">ATOMIK AS društvo s ograničenom odgovornošću za trgovinu i usluge Kopanička 10, 10000 Zagreb</derivirana_varijabla>
  </DomainObject.Predmet.ProtustrankaWithAdress>
  <DomainObject.Predmet.ProtustrankaWithAdressOIB>
    <izvorni_sadrzaj>ATOMIK AS društvo s ograničenom odgovornošću za trgovinu i usluge, OIB 28166957374, Kopanička 10, 10000 Zagreb</izvorni_sadrzaj>
    <derivirana_varijabla naziv="DomainObject.Predmet.ProtustrankaWithAdressOIB_1">ATOMIK AS društvo s ograničenom odgovornošću za trgovinu i usluge, OIB 28166957374, Kopanička 10, 10000 Zagreb</derivirana_varijabla>
  </DomainObject.Predmet.ProtustrankaWithAdressOIB>
  <DomainObject.Predmet.ProtustrankaNazivFormated>
    <izvorni_sadrzaj>ATOMIK AS društvo s ograničenom odgovornošću za trgovinu i usluge</izvorni_sadrzaj>
    <derivirana_varijabla naziv="DomainObject.Predmet.ProtustrankaNazivFormated_1">ATOMIK AS društvo s ograničenom odgovornošću za trgovinu i usluge</derivirana_varijabla>
  </DomainObject.Predmet.ProtustrankaNazivFormated>
  <DomainObject.Predmet.ProtustrankaNazivFormatedOIB>
    <izvorni_sadrzaj>ATOMIK AS društvo s ograničenom odgovornošću za trgovinu i usluge, OIB 28166957374</izvorni_sadrzaj>
    <derivirana_varijabla naziv="DomainObject.Predmet.ProtustrankaNazivFormatedOIB_1">ATOMIK AS društvo s ograničenom odgovornošću za trgovinu i usluge, OIB 28166957374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ATOMIK AS društvo s ograničenom odgovornošću za trgovinu i usluge</item>
    </izvorni_sadrzaj>
    <derivirana_varijabla naziv="DomainObject.Predmet.ProtuStrankaListFormated_1">
      <item>ATOMIK AS društvo s ograničenom odgovornošću za trgovinu i usluge</item>
    </derivirana_varijabla>
  </DomainObject.Predmet.ProtuStrankaListFormated>
  <DomainObject.Predmet.ProtuStrankaListFormatedOIB>
    <izvorni_sadrzaj>
      <item>ATOMIK AS društvo s ograničenom odgovornošću za trgovinu i usluge, OIB 28166957374</item>
    </izvorni_sadrzaj>
    <derivirana_varijabla naziv="DomainObject.Predmet.ProtuStrankaListFormatedOIB_1">
      <item>ATOMIK AS društvo s ograničenom odgovornošću za trgovinu i usluge, OIB 28166957374</item>
    </derivirana_varijabla>
  </DomainObject.Predmet.ProtuStrankaListFormatedOIB>
  <DomainObject.Predmet.ProtuStrankaListFormatedWithAdress>
    <izvorni_sadrzaj>
      <item>ATOMIK AS društvo s ograničenom odgovornošću za trgovinu i usluge, Kopanička 10, 10000 Zagreb</item>
    </izvorni_sadrzaj>
    <derivirana_varijabla naziv="DomainObject.Predmet.ProtuStrankaListFormatedWithAdress_1">
      <item>ATOMIK AS društvo s ograničenom odgovornošću za trgovinu i usluge, Kopanička 10, 10000 Zagreb</item>
    </derivirana_varijabla>
  </DomainObject.Predmet.ProtuStrankaListFormatedWithAdress>
  <DomainObject.Predmet.ProtuStrankaListFormatedWithAdressOIB>
    <izvorni_sadrzaj>
      <item>ATOMIK AS društvo s ograničenom odgovornošću za trgovinu i usluge, OIB 28166957374, Kopanička 10, 10000 Zagreb</item>
    </izvorni_sadrzaj>
    <derivirana_varijabla naziv="DomainObject.Predmet.ProtuStrankaListFormatedWithAdressOIB_1">
      <item>ATOMIK AS društvo s ograničenom odgovornošću za trgovinu i usluge, OIB 28166957374, Kopanička 10, 10000 Zagreb</item>
    </derivirana_varijabla>
  </DomainObject.Predmet.ProtuStrankaListFormatedWithAdressOIB>
  <DomainObject.Predmet.ProtuStrankaListNazivFormated>
    <izvorni_sadrzaj>
      <item>ATOMIK AS društvo s ograničenom odgovornošću za trgovinu i usluge</item>
    </izvorni_sadrzaj>
    <derivirana_varijabla naziv="DomainObject.Predmet.ProtuStrankaListNazivFormated_1">
      <item>ATOMIK AS društvo s ograničenom odgovornošću za trgovinu i usluge</item>
    </derivirana_varijabla>
  </DomainObject.Predmet.ProtuStrankaListNazivFormated>
  <DomainObject.Predmet.ProtuStrankaListNazivFormatedOIB>
    <izvorni_sadrzaj>
      <item>ATOMIK AS društvo s ograničenom odgovornošću za trgovinu i usluge, OIB 28166957374</item>
    </izvorni_sadrzaj>
    <derivirana_varijabla naziv="DomainObject.Predmet.ProtuStrankaListNazivFormatedOIB_1">
      <item>ATOMIK AS društvo s ograničenom odgovornošću za trgovinu i usluge, OIB 28166957374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ATOMIK AS društvo s ograničenom odgovornošću za trgovinu i usluge</izvorni_sadrzaj>
    <derivirana_varijabla naziv="DomainObject.Predmet.ProtustrankaIDrugi_1">ATOMIK AS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ATOMIK AS društvo s ograničenom odgovornošću za trgovinu i usluge, OIB 28166957374, Kopanička 10, 10000 Zagreb</izvorni_sadrzaj>
    <derivirana_varijabla naziv="DomainObject.Predmet.ProtustrankaIDrugiAdressOIB_1">ATOMIK AS društvo s ograničenom odgovornošću za trgovinu i usluge, OIB 28166957374, Kopanička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ATOMIK AS društvo s ograničenom odgovornošću za trgovinu i usluge</item>
      <item>FINA Regionalni centar Zagreb</item>
    </izvorni_sadrzaj>
    <derivirana_varijabla naziv="DomainObject.Predmet.SudioniciListNaziv_1">
      <item>ATOMIK AS društvo s ograničenom odgovornošću za trgovinu i usluge</item>
      <item>FINA Regionalni centar Zagreb</item>
    </derivirana_varijabla>
  </DomainObject.Predmet.SudioniciListNaziv>
  <DomainObject.Predmet.SudioniciListAdressOIB>
    <izvorni_sadrzaj>
      <item>ATOMIK AS društvo s ograničenom odgovornošću za trgovinu i usluge, OIB 28166957374, Kopanička 10,10000 Zagreb</item>
      <item>FINA Regionalni centar Zagreb, OIB 85821130368, Trg svibanjskih žrtava 1995. br. 1,10000 Zagreb</item>
    </izvorni_sadrzaj>
    <derivirana_varijabla naziv="DomainObject.Predmet.SudioniciListAdressOIB_1">
      <item>ATOMIK AS društvo s ograničenom odgovornošću za trgovinu i usluge, OIB 28166957374, Kopanička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28166957374</item>
      <item>, OIB 85821130368</item>
    </izvorni_sadrzaj>
    <derivirana_varijabla naziv="DomainObject.Predmet.SudioniciListNazivOIB_1">
      <item>, OIB 28166957374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A8090-D770-4C5E-B93F-6C0A32DC0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3160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2017-10-18T06:56:00Z</dcterms:created>
  <dc:creator>Korisnik</dc:creator>
  <cp:lastModifiedBy>Ljiljana Floršić</cp:lastModifiedBy>
  <cp:lastPrinted>2017-09-21T11:25:00Z</cp:lastPrinted>
  <dcterms:modified xmlns:xsi="http://www.w3.org/2001/XMLSchema-instance" xsi:type="dcterms:W3CDTF">2017-10-18T06:58:00Z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