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195f" w14:paraId="0c2195f" w:rsidRDefault="00E22A64" w:rsidP="00C62681" w:rsidR="00A92FB6" w:rsidRPr="0066045A">
      <w:pPr>
        <w15:collapsed w:val="false"/>
        <w:rPr>
          <w:b/>
        </w:rPr>
      </w:pPr>
      <w:bookmarkStart w:name="_GoBack" w:id="0"/>
      <w:bookmarkEnd w:id="0"/>
      <w:r w:rsidRPr="0066045A">
        <w:rPr>
          <w:b/>
        </w:rPr>
        <w:t xml:space="preserve">               </w:t>
      </w:r>
      <w:r w:rsidRPr="0066045A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6045A">
      <w:pPr>
        <w:jc w:val="both"/>
        <w:rPr>
          <w:b/>
        </w:rPr>
      </w:pPr>
    </w:p>
    <w:p w:rsidRDefault="00AB197E" w:rsidP="00AB197E" w:rsidR="00A92FB6" w:rsidRPr="0066045A">
      <w:pPr>
        <w:jc w:val="both"/>
        <w:rPr>
          <w:b/>
        </w:rPr>
      </w:pPr>
      <w:r w:rsidRPr="0066045A">
        <w:rPr>
          <w:b/>
        </w:rPr>
        <w:t>REPUBLIKA HRVATSKA</w:t>
      </w: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>TRGOVAČKI SUD U SPLITU</w:t>
      </w:r>
    </w:p>
    <w:p w:rsidRDefault="006F4E7D" w:rsidP="00C62681" w:rsidR="00C62681" w:rsidRPr="0066045A">
      <w:pPr>
        <w:rPr>
          <w:b/>
        </w:rPr>
      </w:pPr>
      <w:proofErr w:type="spellStart"/>
      <w:r w:rsidRPr="0066045A">
        <w:rPr>
          <w:b/>
        </w:rPr>
        <w:t>Sukoišanska</w:t>
      </w:r>
      <w:proofErr w:type="spellEnd"/>
      <w:r w:rsidRPr="0066045A">
        <w:rPr>
          <w:b/>
        </w:rPr>
        <w:t xml:space="preserve"> 6</w:t>
      </w:r>
    </w:p>
    <w:p w:rsidRDefault="006F4E7D" w:rsidP="00C62681" w:rsidR="006F4E7D" w:rsidRPr="0066045A">
      <w:pPr>
        <w:rPr>
          <w:b/>
        </w:rPr>
      </w:pPr>
      <w:r w:rsidRPr="0066045A">
        <w:rPr>
          <w:b/>
        </w:rPr>
        <w:t>21000 SPLIT</w:t>
      </w:r>
    </w:p>
    <w:p w:rsidRDefault="002E3C71" w:rsidP="0066045A" w:rsidR="00C62681" w:rsidRPr="0066045A">
      <w:pPr>
        <w:ind w:firstLine="708" w:left="5664"/>
        <w:jc w:val="center"/>
        <w:rPr>
          <w:b/>
        </w:rPr>
      </w:pPr>
      <w:proofErr w:type="spellStart"/>
      <w:r w:rsidRPr="0066045A">
        <w:rPr>
          <w:b/>
        </w:rPr>
        <w:t>Posl</w:t>
      </w:r>
      <w:proofErr w:type="spellEnd"/>
      <w:r w:rsidRPr="0066045A">
        <w:rPr>
          <w:b/>
        </w:rPr>
        <w:t xml:space="preserve">. br. 18 </w:t>
      </w:r>
      <w:r w:rsidR="000662E4" w:rsidRPr="0066045A">
        <w:rPr>
          <w:b/>
        </w:rPr>
        <w:t>St</w:t>
      </w:r>
      <w:r w:rsidR="00677B3A" w:rsidRPr="0066045A">
        <w:rPr>
          <w:b/>
        </w:rPr>
        <w:t>-</w:t>
      </w:r>
      <w:r w:rsidR="00455B40">
        <w:rPr>
          <w:b/>
        </w:rPr>
        <w:t>254</w:t>
      </w:r>
      <w:r w:rsidR="009E20CB" w:rsidRPr="0066045A">
        <w:rPr>
          <w:b/>
        </w:rPr>
        <w:t>/1</w:t>
      </w:r>
      <w:r w:rsidR="00455B40">
        <w:rPr>
          <w:b/>
        </w:rPr>
        <w:t>7</w:t>
      </w:r>
    </w:p>
    <w:p w:rsidRDefault="0066045A" w:rsidP="006F4E7D" w:rsidR="006F4E7D" w:rsidRPr="001D7B2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1815</w:t>
      </w:r>
      <w:r w:rsidR="006F4E7D" w:rsidRPr="001D7B28">
        <w:rPr>
          <w:b/>
        </w:rPr>
        <w:t>/16</w:t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258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  <w:r w:rsidR="006F4E7D" w:rsidRPr="00E61D48">
        <w:tab/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190/17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</w:t>
      </w:r>
      <w:r w:rsidRPr="00E61D48">
        <w:t xml:space="preserve">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207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617/17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683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66045A" w:rsidP="00C62681" w:rsidR="00C62681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1316</w:t>
      </w:r>
      <w:r w:rsidR="006F4E7D" w:rsidRPr="00FE05D0">
        <w:rPr>
          <w:b/>
        </w:rPr>
        <w:t>/16</w:t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</w:t>
      </w:r>
      <w:r w:rsidR="00FE05D0">
        <w:t xml:space="preserve"> </w:t>
      </w:r>
      <w:r w:rsidR="006F4E7D" w:rsidRPr="00FE05D0">
        <w:rPr>
          <w:b/>
        </w:rPr>
        <w:t>18 St-</w:t>
      </w:r>
      <w:r w:rsidR="00FE05D0" w:rsidRPr="00FE05D0">
        <w:rPr>
          <w:b/>
        </w:rPr>
        <w:t>325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FE05D0" w:rsidP="00C62681" w:rsidR="00FE05D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18 St-1741/16</w:t>
      </w:r>
    </w:p>
    <w:p w:rsidRDefault="00FE05D0" w:rsidP="00C62681" w:rsidR="00FE05D0" w:rsidRPr="00FE05D0">
      <w:pPr>
        <w:rPr>
          <w:b/>
        </w:rPr>
      </w:pPr>
    </w:p>
    <w:p w:rsidRDefault="005A4C9E" w:rsidP="00C62681" w:rsidR="005A4C9E" w:rsidRPr="00E61D48"/>
    <w:p w:rsidRDefault="001D7B28" w:rsidP="001D7B28" w:rsidR="005A4C9E" w:rsidRPr="0066045A">
      <w:pPr>
        <w:jc w:val="center"/>
        <w:rPr>
          <w:b/>
        </w:rPr>
      </w:pP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E</w:t>
      </w:r>
      <w:r>
        <w:rPr>
          <w:b/>
        </w:rPr>
        <w:t xml:space="preserve"> </w:t>
      </w:r>
      <w:r w:rsidRPr="001D7B28">
        <w:rPr>
          <w:b/>
        </w:rPr>
        <w:t>P</w:t>
      </w:r>
      <w:r>
        <w:rPr>
          <w:b/>
        </w:rPr>
        <w:t xml:space="preserve"> </w:t>
      </w:r>
      <w:r w:rsidRPr="001D7B28">
        <w:rPr>
          <w:b/>
        </w:rPr>
        <w:t>U</w:t>
      </w:r>
      <w:r>
        <w:rPr>
          <w:b/>
        </w:rPr>
        <w:t xml:space="preserve"> </w:t>
      </w:r>
      <w:r w:rsidRPr="001D7B28">
        <w:rPr>
          <w:b/>
        </w:rPr>
        <w:t>B</w:t>
      </w:r>
      <w:r>
        <w:rPr>
          <w:b/>
        </w:rPr>
        <w:t xml:space="preserve"> </w:t>
      </w:r>
      <w:r w:rsidRPr="001D7B28">
        <w:rPr>
          <w:b/>
        </w:rPr>
        <w:t>L</w:t>
      </w:r>
      <w:r>
        <w:rPr>
          <w:b/>
        </w:rPr>
        <w:t xml:space="preserve"> </w:t>
      </w:r>
      <w:r w:rsidRPr="001D7B28">
        <w:rPr>
          <w:b/>
        </w:rPr>
        <w:t>I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 </w:t>
      </w:r>
      <w:r w:rsidRPr="001D7B28">
        <w:rPr>
          <w:b/>
        </w:rPr>
        <w:t xml:space="preserve"> H</w:t>
      </w:r>
      <w:r>
        <w:rPr>
          <w:b/>
        </w:rPr>
        <w:t xml:space="preserve"> </w:t>
      </w: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V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</w:t>
      </w:r>
      <w:r w:rsidRPr="001D7B28">
        <w:rPr>
          <w:b/>
        </w:rPr>
        <w:t>T</w:t>
      </w:r>
      <w:r>
        <w:rPr>
          <w:b/>
        </w:rPr>
        <w:t xml:space="preserve"> </w:t>
      </w:r>
      <w:r w:rsidRPr="001D7B28">
        <w:rPr>
          <w:b/>
        </w:rPr>
        <w:t>S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</w:p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>R J E Š E N J E</w:t>
      </w:r>
    </w:p>
    <w:p w:rsidRDefault="00C62681" w:rsidP="00C62681" w:rsidR="00C62681" w:rsidRPr="0066045A"/>
    <w:p w:rsidRDefault="005A4C9E" w:rsidP="00C62681" w:rsidR="005A4C9E" w:rsidRPr="0066045A"/>
    <w:p w:rsidRDefault="000662E4" w:rsidP="00677B3A" w:rsidR="00EB2BBC" w:rsidRPr="0066045A">
      <w:pPr>
        <w:jc w:val="both"/>
      </w:pPr>
      <w:r w:rsidRPr="0066045A">
        <w:t>Trgovački sud u Splitu,</w:t>
      </w:r>
      <w:r w:rsidR="00677B3A" w:rsidRPr="0066045A">
        <w:t xml:space="preserve"> </w:t>
      </w:r>
      <w:r w:rsidRPr="0066045A">
        <w:t xml:space="preserve"> po stečajnom sucu tog suda Katarini Franković, kao sucu pojedincu, odlučujući o prijedlogu predlagatelja Financijske agencije, Regionalni centar Split, </w:t>
      </w:r>
      <w:r w:rsidR="006F4E7D" w:rsidRPr="0066045A">
        <w:t>Mažuranićevo šetalište 24 b, 21000 Split,</w:t>
      </w:r>
      <w:r w:rsidR="0036473E" w:rsidRPr="0066045A">
        <w:t>ročišta</w:t>
      </w:r>
      <w:r w:rsidR="006F4E7D" w:rsidRPr="0066045A">
        <w:t xml:space="preserve"> </w:t>
      </w:r>
      <w:r w:rsidR="00EB2BBC" w:rsidRPr="0066045A">
        <w:t>radi izjašnjenja o prijedlogu za otvaranje stečajnog</w:t>
      </w:r>
      <w:r w:rsidR="006038AB" w:rsidRPr="0066045A">
        <w:t>a</w:t>
      </w:r>
      <w:r w:rsidR="00EB2BBC" w:rsidRPr="0066045A">
        <w:t xml:space="preserve"> postupka</w:t>
      </w:r>
      <w:r w:rsidR="0036473E" w:rsidRPr="0066045A">
        <w:t xml:space="preserve"> i r</w:t>
      </w:r>
      <w:r w:rsidR="005A4C9E" w:rsidRPr="0066045A">
        <w:t>očišta</w:t>
      </w:r>
      <w:r w:rsidR="0036473E" w:rsidRPr="0066045A">
        <w:t xml:space="preserve"> radi rasprave o pretpostavkama za otvaranje stečajnog postupka </w:t>
      </w:r>
      <w:r w:rsidR="00EB2BBC" w:rsidRPr="0066045A">
        <w:t>nad dužnicima:</w:t>
      </w:r>
    </w:p>
    <w:p w:rsidRDefault="00EB2BBC" w:rsidP="00677B3A" w:rsidR="00EB2BBC" w:rsidRPr="0066045A">
      <w:pPr>
        <w:jc w:val="both"/>
      </w:pPr>
    </w:p>
    <w:p w:rsidRDefault="00EB2BBC" w:rsidP="001D7B28" w:rsidR="0066045A">
      <w:pPr>
        <w:jc w:val="both"/>
        <w:rPr>
          <w:b/>
        </w:rPr>
      </w:pPr>
      <w:r w:rsidRPr="00E61D48">
        <w:rPr>
          <w:b/>
        </w:rPr>
        <w:t xml:space="preserve">- </w:t>
      </w:r>
      <w:r w:rsidR="00455B40" w:rsidRPr="00455B40">
        <w:rPr>
          <w:b/>
        </w:rPr>
        <w:t>DALMATIA MEDICAL d.o.o. za trgovinu i usluge, Vidilica 2, Split, OIB: 08136235710, MBS: 060304194</w:t>
      </w:r>
    </w:p>
    <w:p w:rsidRDefault="00455B40" w:rsidP="001D7B28" w:rsidR="00455B40" w:rsidRPr="00455B40">
      <w:pPr>
        <w:jc w:val="both"/>
        <w:rPr>
          <w:b/>
        </w:rPr>
      </w:pPr>
      <w:r>
        <w:t xml:space="preserve">- </w:t>
      </w:r>
      <w:r w:rsidRPr="00455B40">
        <w:rPr>
          <w:b/>
        </w:rPr>
        <w:t>CELEBRUS, d.o.o. za trgovinu i turizam, Borisa Papandopula 26, Split, OIB: 85480334851, MBS: 060275590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 xml:space="preserve">METALI MUĆ d.o.o. za proizvodnju, građevinarstvo, trgovinu, turizam, ugostiteljstvo i usluge, OIB: 57827996227, </w:t>
      </w:r>
      <w:proofErr w:type="spellStart"/>
      <w:r w:rsidRPr="001D7B28">
        <w:rPr>
          <w:b/>
        </w:rPr>
        <w:t>Prisike</w:t>
      </w:r>
      <w:proofErr w:type="spellEnd"/>
      <w:r w:rsidRPr="001D7B28">
        <w:rPr>
          <w:b/>
        </w:rPr>
        <w:t xml:space="preserve"> </w:t>
      </w:r>
      <w:proofErr w:type="spellStart"/>
      <w:r w:rsidRPr="001D7B28">
        <w:rPr>
          <w:b/>
        </w:rPr>
        <w:t>bb</w:t>
      </w:r>
      <w:proofErr w:type="spellEnd"/>
      <w:r w:rsidRPr="001D7B28">
        <w:rPr>
          <w:b/>
        </w:rPr>
        <w:t xml:space="preserve">, 21203 Gornji </w:t>
      </w:r>
      <w:proofErr w:type="spellStart"/>
      <w:r w:rsidRPr="001D7B28">
        <w:rPr>
          <w:b/>
        </w:rPr>
        <w:t>Muć</w:t>
      </w:r>
      <w:proofErr w:type="spellEnd"/>
    </w:p>
    <w:p w:rsidRDefault="001D7B28" w:rsidP="001D7B28" w:rsidR="001D7B28">
      <w:pPr>
        <w:jc w:val="both"/>
        <w:rPr>
          <w:b/>
        </w:rPr>
      </w:pPr>
      <w:r>
        <w:rPr>
          <w:b/>
        </w:rPr>
        <w:t xml:space="preserve">- </w:t>
      </w:r>
      <w:r w:rsidRPr="001D7B28">
        <w:rPr>
          <w:b/>
        </w:rPr>
        <w:t xml:space="preserve">A.M.G. PERFECTUS d.o.o. za trgovinu i usluge, OIB: 57953508092, Ante Starčevića 26, 21311 </w:t>
      </w:r>
      <w:proofErr w:type="spellStart"/>
      <w:r w:rsidRPr="001D7B28">
        <w:rPr>
          <w:b/>
        </w:rPr>
        <w:t>Podstrana</w:t>
      </w:r>
      <w:proofErr w:type="spellEnd"/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GALEON društvo s ograničenom odgovornošću za trgovinu i turizam, OIB: 87850654336, Kralja Petra Krešimira IV 7C, 21300 Makarska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PACO d.o.o. za usluge i trgovinu, OIB: 47306891871, Kralja Zvonimira 4, 20260 Imotski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KOKAN j.d.o.o. za ugostiteljstvo, Prisoje 22/A, 21232 Prisoje, OIB: 44006340352, MBS: 060335746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 xml:space="preserve">AS PANINO d.o.o. za </w:t>
      </w:r>
      <w:proofErr w:type="spellStart"/>
      <w:r w:rsidRPr="00FE05D0">
        <w:rPr>
          <w:b/>
        </w:rPr>
        <w:t>export</w:t>
      </w:r>
      <w:proofErr w:type="spellEnd"/>
      <w:r w:rsidRPr="00FE05D0">
        <w:rPr>
          <w:b/>
        </w:rPr>
        <w:t xml:space="preserve">-import, trgovinu i ugostiteljstvo, </w:t>
      </w:r>
      <w:proofErr w:type="spellStart"/>
      <w:r w:rsidRPr="00FE05D0">
        <w:rPr>
          <w:b/>
        </w:rPr>
        <w:t>Brnaze</w:t>
      </w:r>
      <w:proofErr w:type="spellEnd"/>
      <w:r w:rsidRPr="00FE05D0">
        <w:rPr>
          <w:b/>
        </w:rPr>
        <w:t xml:space="preserve"> 410 C, 21230 </w:t>
      </w:r>
      <w:proofErr w:type="spellStart"/>
      <w:r w:rsidRPr="00FE05D0">
        <w:rPr>
          <w:b/>
        </w:rPr>
        <w:t>Brnaze</w:t>
      </w:r>
      <w:proofErr w:type="spellEnd"/>
      <w:r w:rsidRPr="00FE05D0">
        <w:rPr>
          <w:b/>
        </w:rPr>
        <w:t>, OIB: 38493827845, MBS: 060038585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 xml:space="preserve">SEKON, društvo s ograničenom odgovornošću za trgovinu, promet robe i građevinarstvo, </w:t>
      </w:r>
      <w:proofErr w:type="spellStart"/>
      <w:r w:rsidRPr="00FE05D0">
        <w:rPr>
          <w:b/>
        </w:rPr>
        <w:t>Podgradac</w:t>
      </w:r>
      <w:proofErr w:type="spellEnd"/>
      <w:r w:rsidRPr="00FE05D0">
        <w:rPr>
          <w:b/>
        </w:rPr>
        <w:t xml:space="preserve"> 33, </w:t>
      </w:r>
      <w:proofErr w:type="spellStart"/>
      <w:r w:rsidRPr="00FE05D0">
        <w:rPr>
          <w:b/>
        </w:rPr>
        <w:t>Tučepi</w:t>
      </w:r>
      <w:proofErr w:type="spellEnd"/>
      <w:r w:rsidRPr="00FE05D0">
        <w:rPr>
          <w:b/>
        </w:rPr>
        <w:t>, OIB: 57214847755, MBS: 060050655</w:t>
      </w:r>
      <w:r>
        <w:rPr>
          <w:b/>
        </w:rPr>
        <w:t>ž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lastRenderedPageBreak/>
        <w:t xml:space="preserve">- </w:t>
      </w:r>
      <w:r w:rsidRPr="00FE05D0">
        <w:rPr>
          <w:b/>
        </w:rPr>
        <w:t>SISTEMA-TRADE, društvo s ograničenom odgovornošću za trgovinu i usluge, uvoz-izvoz, J. Križanića 12, Split, OIB: 73121121447, MBS: 060129530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METALI ŠAKIĆ društvo s ograničenom odgovornošću, za trgovinu i usluge, Stoci 19, Split, OIB: 16286808747, MBS: 060218833</w:t>
      </w:r>
    </w:p>
    <w:p w:rsidRDefault="00FE05D0" w:rsidP="001D7B28" w:rsidR="00FE05D0">
      <w:pPr>
        <w:jc w:val="both"/>
        <w:rPr>
          <w:b/>
        </w:rPr>
      </w:pPr>
    </w:p>
    <w:p w:rsidRDefault="001D7B28" w:rsidP="0066045A" w:rsidR="00C62681" w:rsidRPr="0066045A">
      <w:pPr>
        <w:jc w:val="center"/>
        <w:rPr>
          <w:b/>
        </w:rPr>
      </w:pPr>
      <w:r w:rsidRPr="001D7B28">
        <w:rPr>
          <w:b/>
        </w:rPr>
        <w:t xml:space="preserve"> </w:t>
      </w:r>
      <w:r w:rsidR="00C62681" w:rsidRPr="0066045A">
        <w:rPr>
          <w:b/>
        </w:rPr>
        <w:t>r i j e š i o    j e</w:t>
      </w:r>
    </w:p>
    <w:p w:rsidRDefault="002E3C71" w:rsidP="00C62681" w:rsidR="00C62681" w:rsidRPr="0066045A">
      <w:r w:rsidRPr="0066045A">
        <w:t xml:space="preserve"> </w:t>
      </w:r>
    </w:p>
    <w:p w:rsidRDefault="005A4C9E" w:rsidP="00C62681" w:rsidR="005A4C9E" w:rsidRPr="0066045A"/>
    <w:p w:rsidRDefault="00672ABB" w:rsidP="009710AD" w:rsidR="0096678B" w:rsidRPr="0066045A">
      <w:pPr>
        <w:ind w:firstLine="696" w:left="12"/>
        <w:jc w:val="both"/>
      </w:pPr>
      <w:r w:rsidRPr="0066045A">
        <w:t>R</w:t>
      </w:r>
      <w:r w:rsidR="00EB2BBC" w:rsidRPr="0066045A">
        <w:t>očišta</w:t>
      </w:r>
      <w:r w:rsidR="00EF0F2E" w:rsidRPr="0066045A">
        <w:t xml:space="preserve"> </w:t>
      </w:r>
      <w:r w:rsidR="000662E4" w:rsidRPr="0066045A">
        <w:t xml:space="preserve">radi </w:t>
      </w:r>
      <w:r w:rsidR="00EB2BBC" w:rsidRPr="0066045A">
        <w:t>izjašnjenja o prijedlogu za otvaranje stečajnoga postupka određena</w:t>
      </w:r>
      <w:r w:rsidR="00EF0F2E" w:rsidRPr="0066045A">
        <w:t xml:space="preserve"> za dan </w:t>
      </w:r>
      <w:r w:rsidR="00FE05D0">
        <w:t>03</w:t>
      </w:r>
      <w:r w:rsidR="00EF0F2E" w:rsidRPr="0066045A">
        <w:t xml:space="preserve">. </w:t>
      </w:r>
      <w:r w:rsidR="00FE05D0">
        <w:t>travnj</w:t>
      </w:r>
      <w:r w:rsidR="00EB2BBC" w:rsidRPr="0066045A">
        <w:t>a</w:t>
      </w:r>
      <w:r w:rsidR="006B056F" w:rsidRPr="0066045A">
        <w:t xml:space="preserve"> 201</w:t>
      </w:r>
      <w:r w:rsidR="00FE05D0">
        <w:t>8</w:t>
      </w:r>
      <w:r w:rsidR="00EF0F2E" w:rsidRPr="0066045A">
        <w:t xml:space="preserve">. </w:t>
      </w:r>
      <w:r w:rsidR="00EB2BBC" w:rsidRPr="0066045A">
        <w:t xml:space="preserve">u Splitu </w:t>
      </w:r>
      <w:r w:rsidR="00EF0F2E" w:rsidRPr="00FE05D0">
        <w:rPr>
          <w:u w:val="single"/>
        </w:rPr>
        <w:t>se odgađa</w:t>
      </w:r>
      <w:r w:rsidR="00EB2BBC" w:rsidRPr="00FE05D0">
        <w:rPr>
          <w:u w:val="single"/>
        </w:rPr>
        <w:t>ju</w:t>
      </w:r>
      <w:r w:rsidR="00FE05D0">
        <w:rPr>
          <w:b/>
          <w:u w:val="single"/>
        </w:rPr>
        <w:t xml:space="preserve"> </w:t>
      </w:r>
      <w:r w:rsidR="002500C5" w:rsidRPr="0066045A">
        <w:t>za dan</w:t>
      </w:r>
    </w:p>
    <w:p w:rsidRDefault="002500C5" w:rsidP="009710AD" w:rsidR="002500C5" w:rsidRPr="0066045A">
      <w:pPr>
        <w:ind w:firstLine="696" w:left="12"/>
        <w:jc w:val="both"/>
      </w:pPr>
    </w:p>
    <w:p w:rsidRDefault="00FE05D0" w:rsidP="002500C5" w:rsidR="002500C5" w:rsidRPr="0066045A">
      <w:pPr>
        <w:ind w:firstLine="696" w:left="12"/>
        <w:jc w:val="center"/>
        <w:rPr>
          <w:b/>
          <w:u w:val="single"/>
        </w:rPr>
      </w:pPr>
      <w:r>
        <w:rPr>
          <w:b/>
          <w:u w:val="single"/>
        </w:rPr>
        <w:t>05</w:t>
      </w:r>
      <w:r w:rsidR="002500C5" w:rsidRPr="0066045A">
        <w:rPr>
          <w:b/>
          <w:u w:val="single"/>
        </w:rPr>
        <w:t xml:space="preserve">. </w:t>
      </w:r>
      <w:r>
        <w:rPr>
          <w:b/>
          <w:u w:val="single"/>
        </w:rPr>
        <w:t>travnj</w:t>
      </w:r>
      <w:r w:rsidR="00EB2BBC" w:rsidRPr="0066045A">
        <w:rPr>
          <w:b/>
          <w:u w:val="single"/>
        </w:rPr>
        <w:t>a</w:t>
      </w:r>
      <w:r w:rsidR="006B056F" w:rsidRPr="0066045A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2500C5" w:rsidRPr="0066045A">
        <w:rPr>
          <w:b/>
          <w:u w:val="single"/>
        </w:rPr>
        <w:t xml:space="preserve">. godine u </w:t>
      </w:r>
      <w:r w:rsidR="00EB2BBC" w:rsidRPr="0066045A">
        <w:rPr>
          <w:b/>
          <w:u w:val="single"/>
        </w:rPr>
        <w:t>iste sate</w:t>
      </w:r>
    </w:p>
    <w:p w:rsidRDefault="00CE3D62" w:rsidP="002500C5" w:rsidR="00CE3D62" w:rsidRPr="0066045A">
      <w:pPr>
        <w:ind w:firstLine="696" w:left="12"/>
        <w:jc w:val="center"/>
      </w:pPr>
    </w:p>
    <w:p w:rsidRDefault="00A92FB6" w:rsidP="00C62681" w:rsidR="00A92FB6" w:rsidRPr="0066045A"/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 xml:space="preserve">U </w:t>
      </w:r>
      <w:r w:rsidR="00E61D48">
        <w:rPr>
          <w:b/>
        </w:rPr>
        <w:t>Splitu</w:t>
      </w:r>
      <w:r w:rsidRPr="0066045A">
        <w:rPr>
          <w:b/>
        </w:rPr>
        <w:t>, dana</w:t>
      </w:r>
      <w:r w:rsidR="005B2D65" w:rsidRPr="0066045A">
        <w:rPr>
          <w:b/>
        </w:rPr>
        <w:t xml:space="preserve"> </w:t>
      </w:r>
      <w:r w:rsidR="00FE05D0">
        <w:rPr>
          <w:b/>
        </w:rPr>
        <w:t>29</w:t>
      </w:r>
      <w:r w:rsidR="00677B3A" w:rsidRPr="0066045A">
        <w:rPr>
          <w:b/>
        </w:rPr>
        <w:t xml:space="preserve">. </w:t>
      </w:r>
      <w:r w:rsidR="00FE05D0">
        <w:rPr>
          <w:b/>
        </w:rPr>
        <w:t>ožujk</w:t>
      </w:r>
      <w:r w:rsidR="00EB2BBC" w:rsidRPr="0066045A">
        <w:rPr>
          <w:b/>
        </w:rPr>
        <w:t>a</w:t>
      </w:r>
      <w:r w:rsidR="009E20CB" w:rsidRPr="0066045A">
        <w:rPr>
          <w:b/>
        </w:rPr>
        <w:t xml:space="preserve"> </w:t>
      </w:r>
      <w:r w:rsidRPr="0066045A">
        <w:rPr>
          <w:b/>
        </w:rPr>
        <w:t>201</w:t>
      </w:r>
      <w:r w:rsidR="00FE05D0">
        <w:rPr>
          <w:b/>
        </w:rPr>
        <w:t>8</w:t>
      </w:r>
      <w:r w:rsidRPr="0066045A">
        <w:rPr>
          <w:b/>
        </w:rPr>
        <w:t>. godine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</w:p>
    <w:p w:rsidRDefault="00EB2BBC" w:rsidP="00C62681" w:rsidR="00EB2BBC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Sudac: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Katarina Franković</w:t>
      </w:r>
    </w:p>
    <w:p w:rsidRDefault="00C62681" w:rsidP="00C62681" w:rsidR="00C62681" w:rsidRPr="0066045A">
      <w:pPr>
        <w:rPr>
          <w:b/>
        </w:rPr>
      </w:pPr>
    </w:p>
    <w:p w:rsidRDefault="00551442" w:rsidP="00C62681" w:rsidR="00551442" w:rsidRPr="0066045A">
      <w:pPr>
        <w:rPr>
          <w:b/>
        </w:rPr>
      </w:pPr>
    </w:p>
    <w:p w:rsidRDefault="005A4C9E" w:rsidP="00C62681" w:rsidR="005A4C9E" w:rsidRPr="0066045A">
      <w:pPr>
        <w:rPr>
          <w:b/>
        </w:rPr>
      </w:pPr>
    </w:p>
    <w:p w:rsidRDefault="00B70565" w:rsidP="00B70565" w:rsidR="00B70565" w:rsidRPr="0066045A">
      <w:pPr>
        <w:rPr>
          <w:b/>
        </w:rPr>
      </w:pPr>
      <w:r w:rsidRPr="0066045A">
        <w:rPr>
          <w:b/>
        </w:rPr>
        <w:t>UPUTA O PRAVNOM LIJEKU</w:t>
      </w:r>
      <w:r w:rsidR="00F06D4D" w:rsidRPr="0066045A">
        <w:rPr>
          <w:b/>
        </w:rPr>
        <w:t>:</w:t>
      </w:r>
    </w:p>
    <w:p w:rsidRDefault="00B70565" w:rsidP="00B70565" w:rsidR="00B70565" w:rsidRPr="0066045A">
      <w:r w:rsidRPr="0066045A">
        <w:t xml:space="preserve">Protiv ovog rješenja nije dopušteno izjaviti žalbu. </w:t>
      </w:r>
    </w:p>
    <w:p w:rsidRDefault="00EF0F2E" w:rsidP="00B70565" w:rsidR="00EF0F2E" w:rsidRPr="0066045A"/>
    <w:p w:rsidRDefault="002E3C71" w:rsidP="002E3C71" w:rsidR="002E3C71" w:rsidRPr="0066045A">
      <w:pPr>
        <w:jc w:val="both"/>
        <w:rPr>
          <w:b/>
        </w:rPr>
      </w:pPr>
      <w:r w:rsidRPr="0066045A">
        <w:rPr>
          <w:b/>
        </w:rPr>
        <w:t>DN-a:</w:t>
      </w:r>
    </w:p>
    <w:p w:rsidRDefault="00551442" w:rsidR="00551442" w:rsidRPr="0066045A"/>
    <w:p w:rsidRDefault="008C71E0" w:rsidP="008C71E0" w:rsidR="00C1628D" w:rsidRPr="0066045A">
      <w:pPr>
        <w:numPr>
          <w:ilvl w:val="0"/>
          <w:numId w:val="3"/>
        </w:numPr>
      </w:pPr>
      <w:r w:rsidRPr="0066045A">
        <w:t>mrežna stranica e oglasna ploča</w:t>
      </w:r>
    </w:p>
    <w:p w:rsidRDefault="005F375C" w:rsidP="001B620B" w:rsidR="005F375C" w:rsidRPr="0066045A">
      <w:pPr>
        <w:ind w:left="720"/>
      </w:pPr>
    </w:p>
    <w:sectPr w:rsidR="005F375C" w:rsidRPr="006604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64942"/>
    <w:multiLevelType w:val="hybridMultilevel"/>
    <w:tmpl w:val="0E82F0EE"/>
    <w:lvl w:tplc="88FEDDA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F26855"/>
    <w:multiLevelType w:val="hybridMultilevel"/>
    <w:tmpl w:val="288CD500"/>
    <w:lvl w:tplc="080035B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23EC1"/>
    <w:multiLevelType w:val="hybridMultilevel"/>
    <w:tmpl w:val="5C1899BC"/>
    <w:lvl w:tplc="267823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E16B10"/>
    <w:multiLevelType w:val="hybridMultilevel"/>
    <w:tmpl w:val="B8A05E3A"/>
    <w:lvl w:tplc="66FAE4D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6E63E8"/>
    <w:multiLevelType w:val="hybridMultilevel"/>
    <w:tmpl w:val="A3B294B8"/>
    <w:lvl w:tplc="C87E038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724329"/>
    <w:multiLevelType w:val="hybridMultilevel"/>
    <w:tmpl w:val="E1867D5E"/>
    <w:lvl w:tplc="0A66455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202001"/>
    <w:multiLevelType w:val="hybridMultilevel"/>
    <w:tmpl w:val="7414B382"/>
    <w:lvl w:tplc="75BC4CF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9B3B3D"/>
    <w:multiLevelType w:val="hybridMultilevel"/>
    <w:tmpl w:val="52B45DF2"/>
    <w:lvl w:tplc="989E879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2476239"/>
    <w:multiLevelType w:val="hybridMultilevel"/>
    <w:tmpl w:val="8F1EEFE6"/>
    <w:lvl w:tplc="E0941AC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FB46A3"/>
    <w:multiLevelType w:val="hybridMultilevel"/>
    <w:tmpl w:val="4ABC8FF6"/>
    <w:lvl w:tplc="43940684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7390FE9"/>
    <w:multiLevelType w:val="hybridMultilevel"/>
    <w:tmpl w:val="B0A2C912"/>
    <w:lvl w:tplc="629682F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abstractNum w:abstractNumId="14">
    <w:nsid w:val="7FD444AD"/>
    <w:multiLevelType w:val="hybridMultilevel"/>
    <w:tmpl w:val="D840B170"/>
    <w:lvl w:tplc="B3C28CD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4"/>
  </w:num>
  <w:num w:numId="9">
    <w:abstractNumId w:val="5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D7B28"/>
    <w:rsid w:val="001E147A"/>
    <w:rsid w:val="00202F93"/>
    <w:rsid w:val="0020579C"/>
    <w:rsid w:val="00227212"/>
    <w:rsid w:val="002500C5"/>
    <w:rsid w:val="00283E7E"/>
    <w:rsid w:val="002D59FB"/>
    <w:rsid w:val="002E3C71"/>
    <w:rsid w:val="0036473E"/>
    <w:rsid w:val="0038381F"/>
    <w:rsid w:val="00383FE5"/>
    <w:rsid w:val="0042602D"/>
    <w:rsid w:val="00455B40"/>
    <w:rsid w:val="004711AF"/>
    <w:rsid w:val="00492BD5"/>
    <w:rsid w:val="004C1019"/>
    <w:rsid w:val="00551442"/>
    <w:rsid w:val="005A4C9E"/>
    <w:rsid w:val="005B2D65"/>
    <w:rsid w:val="005F375C"/>
    <w:rsid w:val="006038AB"/>
    <w:rsid w:val="00625E7D"/>
    <w:rsid w:val="0064669F"/>
    <w:rsid w:val="0066045A"/>
    <w:rsid w:val="0066117C"/>
    <w:rsid w:val="00672ABB"/>
    <w:rsid w:val="00677B3A"/>
    <w:rsid w:val="006B056F"/>
    <w:rsid w:val="006F4E7D"/>
    <w:rsid w:val="0073567E"/>
    <w:rsid w:val="007976D6"/>
    <w:rsid w:val="007E06B9"/>
    <w:rsid w:val="007F6235"/>
    <w:rsid w:val="00835B03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3F42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66D8E"/>
    <w:rsid w:val="00CE3D62"/>
    <w:rsid w:val="00D15E35"/>
    <w:rsid w:val="00D30F28"/>
    <w:rsid w:val="00DC460C"/>
    <w:rsid w:val="00E22A64"/>
    <w:rsid w:val="00E61D48"/>
    <w:rsid w:val="00E83D84"/>
    <w:rsid w:val="00EB2BBC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7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7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7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7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7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7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7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7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DALMATIA MEDICAL d.o.o. za trgovinu i usluge</izvorni_sadrzaj>
    <derivirana_varijabla naziv="DomainObject.Predmet.ProtustrankaFormated_1">  DALMATIA MEDICAL d.o.o. za trgovinu i usluge</derivirana_varijabla>
  </DomainObject.Predmet.ProtustrankaFormated>
  <DomainObject.Predmet.ProtustrankaFormatedOIB>
    <izvorni_sadrzaj>  DALMATIA MEDICAL d.o.o. za trgovinu i usluge, OIB 08136235710</izvorni_sadrzaj>
    <derivirana_varijabla naziv="DomainObject.Predmet.ProtustrankaFormatedOIB_1">  DALMATIA MEDICAL d.o.o. za trgovinu i usluge, OIB 08136235710</derivirana_varijabla>
  </DomainObject.Predmet.ProtustrankaFormatedOIB>
  <DomainObject.Predmet.ProtustrankaFormatedWithAdress>
    <izvorni_sadrzaj> DALMATIA MEDICAL d.o.o. za trgovinu i usluge, Vidilica 2, 21000 Split</izvorni_sadrzaj>
    <derivirana_varijabla naziv="DomainObject.Predmet.ProtustrankaFormatedWithAdress_1"> DALMATIA MEDICAL d.o.o. za trgovinu i usluge, Vidilica 2, 21000 Split</derivirana_varijabla>
  </DomainObject.Predmet.ProtustrankaFormatedWithAdress>
  <DomainObject.Predmet.ProtustrankaFormatedWithAdressOIB>
    <izvorni_sadrzaj> DALMATIA MEDICAL d.o.o. za trgovinu i usluge, OIB 08136235710, Vidilica 2, 21000 Split</izvorni_sadrzaj>
    <derivirana_varijabla naziv="DomainObject.Predmet.ProtustrankaFormatedWithAdressOIB_1"> DALMATIA MEDICAL d.o.o. za trgovinu i usluge, OIB 08136235710, Vidilica 2, 21000 Split</derivirana_varijabla>
  </DomainObject.Predmet.ProtustrankaFormatedWithAdressOIB>
  <DomainObject.Predmet.ProtustrankaWithAdress>
    <izvorni_sadrzaj>DALMATIA MEDICAL d.o.o. za trgovinu i usluge Vidilica 2, 21000 Split</izvorni_sadrzaj>
    <derivirana_varijabla naziv="DomainObject.Predmet.ProtustrankaWithAdress_1">DALMATIA MEDICAL d.o.o. za trgovinu i usluge Vidilica 2, 21000 Split</derivirana_varijabla>
  </DomainObject.Predmet.ProtustrankaWithAdress>
  <DomainObject.Predmet.ProtustrankaWithAdressOIB>
    <izvorni_sadrzaj>DALMATIA MEDICAL d.o.o. za trgovinu i usluge, OIB 08136235710, Vidilica 2, 21000 Split</izvorni_sadrzaj>
    <derivirana_varijabla naziv="DomainObject.Predmet.ProtustrankaWithAdressOIB_1">DALMATIA MEDICAL d.o.o. za trgovinu i usluge, OIB 08136235710, Vidilica 2, 21000 Split</derivirana_varijabla>
  </DomainObject.Predmet.ProtustrankaWithAdressOIB>
  <DomainObject.Predmet.ProtustrankaNazivFormated>
    <izvorni_sadrzaj>DALMATIA MEDICAL d.o.o. za trgovinu i usluge</izvorni_sadrzaj>
    <derivirana_varijabla naziv="DomainObject.Predmet.ProtustrankaNazivFormated_1">DALMATIA MEDICAL d.o.o. za trgovinu i usluge</derivirana_varijabla>
  </DomainObject.Predmet.ProtustrankaNazivFormated>
  <DomainObject.Predmet.ProtustrankaNazivFormatedOIB>
    <izvorni_sadrzaj>DALMATIA MEDICAL d.o.o. za trgovinu i usluge, OIB 08136235710</izvorni_sadrzaj>
    <derivirana_varijabla naziv="DomainObject.Predmet.ProtustrankaNazivFormatedOIB_1">DALMATIA MEDICAL d.o.o. za trgovinu i usluge, OIB 08136235710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</izvorni_sadrzaj>
    <derivirana_varijabla naziv="DomainObject.Predmet.StrankaFormated_1">  FINANCIJSKA AGENCIJA, RC SPLIT; Republika Hrvatska - Ministarstvo financija</derivirana_varijabla>
  </DomainObject.Predmet.StrankaFormated>
  <DomainObject.Predmet.StrankaFormatedOIB>
    <izvorni_sadrzaj>  FINANCIJSKA AGENCIJA, RC SPLIT, OIB 85821130368; Republika Hrvatska - Ministarstvo financija, OIB 18683136487</izvorni_sadrzaj>
    <derivirana_varijabla naziv="DomainObject.Predmet.StrankaFormatedOIB_1">  FINANCIJSKA AGENCIJA, RC SPLIT, OIB 85821130368; Republika Hrvatska - Ministarstvo financija, OIB 18683136487</derivirana_varijabla>
  </DomainObject.Predmet.StrankaFormatedOIB>
  <DomainObject.Predmet.StrankaFormatedWithAdress>
    <izvorni_sadrzaj> FINANCIJSKA AGENCIJA, RC SPLIT, Mažuranićevo šetalište 24 b, 21000 Split; Republika Hrvatska - Ministarstvo financija</izvorni_sadrzaj>
    <derivirana_varijabla naziv="DomainObject.Predmet.StrankaFormatedWithAdress_1"> FINANCIJSKA AGENCIJA, RC SPLIT, Mažuranićevo šetalište 24 b, 21000 Split; Republika Hrvatska - Ministarstvo financija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</izvorni_sadrzaj>
    <derivirana_varijabla naziv="DomainObject.Predmet.StrankaFormatedWithAdressOIB_1"> FINANCIJSKA AGENCIJA, RC SPLIT, OIB 85821130368, Mažuranićevo šetalište 24 b, 21000 Split; Republika Hrvatska - Ministarstvo financija, OIB 18683136487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Republika Hrvatska - Ministarstvo financija</item>
    </izvorni_sadrzaj>
    <derivirana_varijabla naziv="DomainObject.Predmet.StrankaListFormated_1">
      <item>FINANCIJSKA AGENCIJA, RC SPLIT</item>
      <item>Republika Hrvatska - Ministarstvo financija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</item>
    </izvorni_sadrzaj>
    <derivirana_varijabla naziv="DomainObject.Predmet.StrankaListFormatedOIB_1">
      <item>FINANCIJSKA AGENCIJA, RC SPLIT, OIB 85821130368</item>
      <item>Republika Hrvatska -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</item>
    </izvorni_sadrzaj>
    <derivirana_varijabla naziv="DomainObject.Predmet.StrankaListFormatedWithAdress_1">
      <item>FINANCIJSKA AGENCIJA, RC SPLIT, Mažuranićevo šetalište 24 b, 21000 Split</item>
      <item>Republika Hrvatska -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DALMATIA MEDICAL d.o.o. za trgovinu i usluge</item>
    </izvorni_sadrzaj>
    <derivirana_varijabla naziv="DomainObject.Predmet.ProtuStrankaListFormated_1">
      <item>DALMATIA MEDICAL d.o.o. za trgovinu i usluge</item>
    </derivirana_varijabla>
  </DomainObject.Predmet.ProtuStrankaListFormated>
  <DomainObject.Predmet.ProtuStrankaListFormatedOIB>
    <izvorni_sadrzaj>
      <item>DALMATIA MEDICAL d.o.o. za trgovinu i usluge, OIB 08136235710</item>
    </izvorni_sadrzaj>
    <derivirana_varijabla naziv="DomainObject.Predmet.ProtuStrankaListFormatedOIB_1">
      <item>DALMATIA MEDICAL d.o.o. za trgovinu i usluge, OIB 08136235710</item>
    </derivirana_varijabla>
  </DomainObject.Predmet.ProtuStrankaListFormatedOIB>
  <DomainObject.Predmet.ProtuStrankaListFormatedWithAdress>
    <izvorni_sadrzaj>
      <item>DALMATIA MEDICAL d.o.o. za trgovinu i usluge, Vidilica 2, 21000 Split</item>
    </izvorni_sadrzaj>
    <derivirana_varijabla naziv="DomainObject.Predmet.ProtuStrankaListFormatedWithAdress_1">
      <item>DALMATIA MEDICAL d.o.o. za trgovinu i usluge, Vidilica 2, 21000 Split</item>
    </derivirana_varijabla>
  </DomainObject.Predmet.ProtuStrankaListFormatedWithAdress>
  <DomainObject.Predmet.ProtuStrankaListFormatedWithAdressOIB>
    <izvorni_sadrzaj>
      <item>DALMATIA MEDICAL d.o.o. za trgovinu i usluge, OIB 08136235710, Vidilica 2, 21000 Split</item>
    </izvorni_sadrzaj>
    <derivirana_varijabla naziv="DomainObject.Predmet.ProtuStrankaListFormatedWithAdressOIB_1">
      <item>DALMATIA MEDICAL d.o.o. za trgovinu i usluge, OIB 08136235710, Vidilica 2, 21000 Split</item>
    </derivirana_varijabla>
  </DomainObject.Predmet.ProtuStrankaListFormatedWithAdressOIB>
  <DomainObject.Predmet.ProtuStrankaListNazivFormated>
    <izvorni_sadrzaj>
      <item>DALMATIA MEDICAL d.o.o. za trgovinu i usluge</item>
    </izvorni_sadrzaj>
    <derivirana_varijabla naziv="DomainObject.Predmet.ProtuStrankaListNazivFormated_1">
      <item>DALMATIA MEDICAL d.o.o. za trgovinu i usluge</item>
    </derivirana_varijabla>
  </DomainObject.Predmet.ProtuStrankaListNazivFormated>
  <DomainObject.Predmet.ProtuStrankaListNazivFormatedOIB>
    <izvorni_sadrzaj>
      <item>DALMATIA MEDICAL d.o.o. za trgovinu i usluge, OIB 08136235710</item>
    </izvorni_sadrzaj>
    <derivirana_varijabla naziv="DomainObject.Predmet.ProtuStrankaListNazivFormatedOIB_1">
      <item>DALMATIA MEDICAL d.o.o. za trgovinu i usluge, OIB 08136235710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DALMATIA MEDICAL d.o.o. za trgovinu i usluge</izvorni_sadrzaj>
    <derivirana_varijabla naziv="DomainObject.Predmet.ProtustrankaIDrugi_1">DALMATIA MEDICAL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DALMATIA MEDICAL d.o.o. za trgovinu i usluge, OIB 08136235710, Vidilica 2, 21000 Split</izvorni_sadrzaj>
    <derivirana_varijabla naziv="DomainObject.Predmet.ProtustrankaIDrugiAdressOIB_1">DALMATIA MEDICAL d.o.o. za trgovinu i usluge, OIB 08136235710, Vidilica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DALMATIA MEDICAL d.o.o. za trgovinu i usluge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DALMATIA MEDICAL d.o.o. za trgovinu i usluge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DALMATIA MEDICAL d.o.o. za trgovinu i usluge, OIB 08136235710, Vidilica 2,21000 Split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DALMATIA MEDICAL d.o.o. za trgovinu i usluge, OIB 08136235710, Vidilica 2,21000 Split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08136235710</item>
      <item>, OIB 85821130368</item>
      <item>, OIB 18683136487</item>
      <item>, OIB null</item>
    </izvorni_sadrzaj>
    <derivirana_varijabla naziv="DomainObject.Predmet.SudioniciListNazivOIB_1">
      <item>, OIB 08136235710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1962</properties:Characters>
  <properties:Lines>77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2558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2018-03-29T11:49:00Z</dcterms:created>
  <dc:creator>kfrankovic</dc:creator>
  <cp:lastModifiedBy>Katarina Franković</cp:lastModifiedBy>
  <cp:lastPrinted>2016-08-30T11:38:00Z</cp:lastPrinted>
  <dcterms:modified xmlns:xsi="http://www.w3.org/2001/XMLSchema-instance" xsi:type="dcterms:W3CDTF">2018-03-29T12:36:00Z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SPLIT 03 04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