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ba8a" w14:paraId="2efba8a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F05A1F">
        <w:t>435</w:t>
      </w:r>
      <w:r w:rsidR="00356FD3">
        <w:t>/1</w:t>
      </w:r>
      <w:r w:rsidR="00F05A1F">
        <w:t>5</w:t>
      </w:r>
      <w:r w:rsidR="00356FD3">
        <w:t>-</w:t>
      </w:r>
      <w:r w:rsidR="00F05A1F">
        <w:t>7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 xml:space="preserve">po sucu tog suda Ardeni Bajlo, </w:t>
      </w:r>
      <w:r w:rsidR="002A31C1" w:rsidRPr="001F4418">
        <w:t>postupajući po prijedlogu</w:t>
      </w:r>
      <w:r w:rsidR="00E57829" w:rsidRPr="001F4418">
        <w:t xml:space="preserve"> za </w:t>
      </w:r>
      <w:r w:rsidR="00FA48B1">
        <w:t>pokretanje</w:t>
      </w:r>
      <w:r w:rsidR="00E57829" w:rsidRPr="001F4418">
        <w:t xml:space="preserve"> stečajnog postupka nad </w:t>
      </w:r>
      <w:r w:rsidR="00E5083F">
        <w:t xml:space="preserve">dužnikom </w:t>
      </w:r>
      <w:r w:rsidR="00F05A1F">
        <w:t>VRANAC MALI d.o.o., Vrana, Zelići 5, Vrana, OIB: 99310330787</w:t>
      </w:r>
      <w:r w:rsidR="00E57829" w:rsidRPr="001F4418">
        <w:t>, koji je podni</w:t>
      </w:r>
      <w:r w:rsidR="008F307C">
        <w:t>jela Financijska agencija, RC Split, Podružnica Zadar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F05A1F">
        <w:t>15. travnja</w:t>
      </w:r>
      <w:r w:rsidR="00E5083F">
        <w:t xml:space="preserve"> 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0050AB" w:rsidP="000050AB" w:rsidR="00082450">
      <w:pPr>
        <w:jc w:val="both"/>
      </w:pPr>
      <w:r w:rsidRPr="001F4418">
        <w:tab/>
        <w:t>I</w:t>
      </w:r>
      <w:r w:rsidR="001F4418">
        <w:t>.</w:t>
      </w:r>
      <w:r w:rsidRPr="001F4418">
        <w:t xml:space="preserve"> </w:t>
      </w:r>
      <w:r w:rsidR="00082450">
        <w:t xml:space="preserve">Odbacuje se prijedlog </w:t>
      </w:r>
      <w:r w:rsidR="008F307C">
        <w:t>Financijske agencije, RC Split, Podružnica Zadar</w:t>
      </w:r>
      <w:r w:rsidR="003F7656">
        <w:t xml:space="preserve">, </w:t>
      </w:r>
      <w:r w:rsidR="00082450">
        <w:t xml:space="preserve">za </w:t>
      </w:r>
      <w:r w:rsidR="008F307C">
        <w:t xml:space="preserve">pokretanje </w:t>
      </w:r>
      <w:r w:rsidR="00082450">
        <w:t xml:space="preserve">stečajnog postupka nad dužnikom </w:t>
      </w:r>
      <w:r w:rsidR="00F05A1F">
        <w:t>VRANAC MALI d.o.o., Vrana, Zelići 5, Vrana, OIB: 99310330787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27304E" w:rsidR="0027304E">
      <w:pPr>
        <w:jc w:val="both"/>
      </w:pPr>
      <w:r w:rsidRPr="001F4418">
        <w:tab/>
      </w:r>
      <w:r w:rsidR="0027304E">
        <w:t xml:space="preserve">Dana </w:t>
      </w:r>
      <w:r w:rsidR="00FA48B1">
        <w:t xml:space="preserve">03. </w:t>
      </w:r>
      <w:r w:rsidR="00F05A1F">
        <w:t>studenoga</w:t>
      </w:r>
      <w:r w:rsidR="00FA48B1">
        <w:t xml:space="preserve"> 2016</w:t>
      </w:r>
      <w:r w:rsidR="00F05A1F">
        <w:t>+5</w:t>
      </w:r>
      <w:r w:rsidR="00E5083F">
        <w:t>.</w:t>
      </w:r>
      <w:r w:rsidR="0027304E">
        <w:t xml:space="preserve"> </w:t>
      </w:r>
      <w:r w:rsidR="00F05A1F">
        <w:t>Financijska agencija, RC Split, Podružnica Zadar</w:t>
      </w:r>
      <w:r w:rsidR="008F307C">
        <w:t>, podnijela</w:t>
      </w:r>
      <w:r w:rsidR="0027304E">
        <w:t xml:space="preserve"> je </w:t>
      </w:r>
      <w:r w:rsidR="0027304E" w:rsidRPr="001F4418">
        <w:t xml:space="preserve">prijedlog za </w:t>
      </w:r>
      <w:r w:rsidR="00FA48B1">
        <w:t>pokretanje</w:t>
      </w:r>
      <w:r w:rsidR="008F307C">
        <w:t xml:space="preserve"> </w:t>
      </w:r>
      <w:r w:rsidR="0027304E" w:rsidRPr="001F4418">
        <w:t xml:space="preserve">stečajnog postupka nad trgovačkim društvom </w:t>
      </w:r>
      <w:r w:rsidR="00F05A1F">
        <w:t>VRANAC MALI d.o.o., Vrana</w:t>
      </w:r>
      <w:r w:rsidR="00971DE9">
        <w:t>.</w:t>
      </w:r>
    </w:p>
    <w:p w:rsidRDefault="006B78E4" w:rsidP="006B78E4" w:rsidR="006B78E4">
      <w:pPr>
        <w:ind w:firstLine="708"/>
        <w:jc w:val="both"/>
      </w:pPr>
      <w:r>
        <w:t xml:space="preserve">Zahtjev podnositeljice je nedopušten. </w:t>
      </w:r>
    </w:p>
    <w:p w:rsidRDefault="00971DE9" w:rsidP="0027304E" w:rsidR="008B5ECF">
      <w:pPr>
        <w:jc w:val="both"/>
      </w:pPr>
      <w:r>
        <w:tab/>
        <w:t xml:space="preserve">Uvidom u predmet ovog suda br. </w:t>
      </w:r>
      <w:r w:rsidR="00D726E2" w:rsidRPr="008B5ECF">
        <w:t>5</w:t>
      </w:r>
      <w:r w:rsidRPr="008B5ECF">
        <w:t xml:space="preserve"> St-</w:t>
      </w:r>
      <w:r w:rsidR="00F05A1F">
        <w:t>108</w:t>
      </w:r>
      <w:r w:rsidR="00D726E2" w:rsidRPr="008B5ECF">
        <w:t>/15</w:t>
      </w:r>
      <w:r w:rsidRPr="008B5ECF">
        <w:t xml:space="preserve"> utvrđeno je da je </w:t>
      </w:r>
      <w:r w:rsidR="008B5ECF">
        <w:t xml:space="preserve"> postupajući po  zahtjevu FINA-e za provedbu skraćenog stečajnog postupka sud objavio oglas </w:t>
      </w:r>
      <w:r w:rsidRPr="008B5ECF">
        <w:t xml:space="preserve">br. </w:t>
      </w:r>
      <w:r w:rsidR="00D726E2" w:rsidRPr="008B5ECF">
        <w:t>5 St-</w:t>
      </w:r>
      <w:r w:rsidR="00F05A1F">
        <w:t>108</w:t>
      </w:r>
      <w:r w:rsidR="00D726E2" w:rsidRPr="008B5ECF">
        <w:t>/15</w:t>
      </w:r>
      <w:r w:rsidRPr="008B5ECF">
        <w:t xml:space="preserve"> od </w:t>
      </w:r>
      <w:r w:rsidR="00F05A1F">
        <w:t>29. veljače</w:t>
      </w:r>
      <w:r w:rsidR="008F307C" w:rsidRPr="008B5ECF">
        <w:t xml:space="preserve"> 2016</w:t>
      </w:r>
      <w:r w:rsidR="006B78E4" w:rsidRPr="008B5ECF">
        <w:t>.</w:t>
      </w:r>
      <w:r w:rsidR="008B5ECF">
        <w:t xml:space="preserve"> i time započeo provedbu skraćenog stečajnog postupka, te da je podneskom od </w:t>
      </w:r>
      <w:r w:rsidR="00F05A1F">
        <w:t>24</w:t>
      </w:r>
      <w:r w:rsidR="008B5ECF">
        <w:t xml:space="preserve">. ožujka 2016. vjerovnik predložio otvaranje stečajnog postupka nad ovim dužnikom. </w:t>
      </w:r>
    </w:p>
    <w:p w:rsidRDefault="008E678F" w:rsidP="008E678F" w:rsidR="008E678F" w:rsidRPr="008B5ECF">
      <w:pPr>
        <w:ind w:firstLine="708"/>
        <w:jc w:val="both"/>
      </w:pPr>
      <w:r w:rsidRPr="008B5ECF">
        <w:t xml:space="preserve">Odredbom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(Narodne novine broj: 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971DE9" w:rsidP="008E678F" w:rsidR="00971DE9" w:rsidRPr="008B5ECF">
      <w:pPr>
        <w:ind w:firstLine="708"/>
        <w:jc w:val="both"/>
      </w:pPr>
      <w:r w:rsidRPr="008B5ECF">
        <w:t xml:space="preserve">Obzirom da je dakle </w:t>
      </w:r>
      <w:r w:rsidR="008B5ECF">
        <w:t>u tijeku provedba skraćenog stečajnog postupka</w:t>
      </w:r>
      <w:r w:rsidRPr="008B5ECF">
        <w:t>, a protiv jednog dužnika može se voditi samo jedan</w:t>
      </w:r>
      <w:r w:rsidR="008B5ECF">
        <w:t xml:space="preserve"> stečajni</w:t>
      </w:r>
      <w:r w:rsidRPr="008B5ECF">
        <w:t xml:space="preserve"> postupak</w:t>
      </w:r>
      <w:r w:rsidR="008B5ECF">
        <w:t xml:space="preserve"> bez obzira da li je u pitanju skraćeni ili redovni postupak</w:t>
      </w:r>
      <w:r w:rsidRPr="008B5ECF">
        <w:t xml:space="preserve"> budući je riječ o takozvanoj generalnoj ovrsi, to je</w:t>
      </w:r>
      <w:r w:rsidR="00DF6BB2" w:rsidRPr="008B5ECF">
        <w:t xml:space="preserve"> prijedlog valjalo odbaciti kao nedopušten</w:t>
      </w:r>
      <w:r w:rsidR="008E678F" w:rsidRPr="008B5ECF">
        <w:t>.</w:t>
      </w:r>
    </w:p>
    <w:p w:rsidRDefault="001E06AE" w:rsidP="001E06AE" w:rsidR="001E06AE" w:rsidRPr="008B5ECF">
      <w:pPr>
        <w:jc w:val="both"/>
      </w:pPr>
      <w:r w:rsidRPr="008B5ECF">
        <w:t xml:space="preserve">           Stoga je odlučeno kao u izreci. 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F05A1F">
        <w:t>15. travnja</w:t>
      </w:r>
      <w:r w:rsidR="00E5083F">
        <w:t xml:space="preserve"> 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240BFA" w:rsidP="008326B6" w:rsidR="00AD4B8C">
      <w:pPr>
        <w:jc w:val="right"/>
      </w:pPr>
      <w:r w:rsidRPr="001F4418">
        <w:t>S</w:t>
      </w:r>
      <w:r w:rsidR="008F307C">
        <w:t>utkinja</w:t>
      </w:r>
      <w:r w:rsidR="00233642">
        <w:t xml:space="preserve">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 w:rsidRPr="001F4418"/>
    <w:p w:rsidRDefault="000050AB" w:rsidP="000050AB" w:rsidR="000050AB" w:rsidRPr="001F4418">
      <w:r w:rsidRPr="001F4418"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6B78E4">
        <w:t xml:space="preserve"> – e-mailom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AC57F8">
      <w:rPr>
        <w:noProof/>
      </w:rPr>
      <w:t>2</w:t>
    </w:r>
    <w:r>
      <w:fldChar w:fldCharType="end"/>
    </w:r>
    <w:r>
      <w:t xml:space="preserve">                                                1St-</w:t>
    </w:r>
    <w:r w:rsidR="00F22972">
      <w:t>435</w:t>
    </w:r>
    <w:r w:rsidR="00AC02B4">
      <w:t>/16-</w:t>
    </w:r>
    <w:r w:rsidR="00F22972">
      <w:t>7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56FD3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B78E4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622E"/>
    <w:rsid w:val="00895DF3"/>
    <w:rsid w:val="008B5ECF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C02B4"/>
    <w:rsid w:val="00AC57F8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301C6"/>
    <w:rsid w:val="00C517B3"/>
    <w:rsid w:val="00C51ED8"/>
    <w:rsid w:val="00D2701D"/>
    <w:rsid w:val="00D726E2"/>
    <w:rsid w:val="00DD3B0B"/>
    <w:rsid w:val="00DD63F6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05A1F"/>
    <w:rsid w:val="00F211E8"/>
    <w:rsid w:val="00F22972"/>
    <w:rsid w:val="00F51337"/>
    <w:rsid w:val="00F60255"/>
    <w:rsid w:val="00FA48B1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5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7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7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7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7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5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7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7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7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7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St-435/2015</izvorni_sadrzaj>
    <derivirana_varijabla naziv="DomainObject.Predmet.OznakaBroj_1">St-435/2015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VRANAC MALI društvo s ograničenom odgovornošću za turizam</izvorni_sadrzaj>
    <derivirana_varijabla naziv="DomainObject.Predmet.ProtustrankaFormated_1">  VRANAC MALI društvo s ograničenom odgovornošću za turizam</derivirana_varijabla>
  </DomainObject.Predmet.ProtustrankaFormated>
  <DomainObject.Predmet.ProtustrankaFormatedOIB>
    <izvorni_sadrzaj>  VRANAC MALI društvo s ograničenom odgovornošću za turizam, OIB 99310330787</izvorni_sadrzaj>
    <derivirana_varijabla naziv="DomainObject.Predmet.ProtustrankaFormatedOIB_1">  VRANAC MALI društvo s ograničenom odgovornošću za turizam, OIB 99310330787</derivirana_varijabla>
  </DomainObject.Predmet.ProtustrankaFormatedOIB>
  <DomainObject.Predmet.ProtustrankaFormatedWithAdress>
    <izvorni_sadrzaj> VRANAC MALI društvo s ograničenom odgovornošću za turizam, Zelići 5, 23210 Vrana</izvorni_sadrzaj>
    <derivirana_varijabla naziv="DomainObject.Predmet.ProtustrankaFormatedWithAdress_1"> VRANAC MALI društvo s ograničenom odgovornošću za turizam, Zelići 5, 23210 Vrana</derivirana_varijabla>
  </DomainObject.Predmet.ProtustrankaFormatedWithAdress>
  <DomainObject.Predmet.ProtustrankaFormatedWithAdressOIB>
    <izvorni_sadrzaj> VRANAC MALI društvo s ograničenom odgovornošću za turizam, OIB 99310330787, Zelići 5, 23210 Vrana</izvorni_sadrzaj>
    <derivirana_varijabla naziv="DomainObject.Predmet.ProtustrankaFormatedWithAdressOIB_1"> VRANAC MALI društvo s ograničenom odgovornošću za turizam, OIB 99310330787, Zelići 5, 23210 Vrana</derivirana_varijabla>
  </DomainObject.Predmet.ProtustrankaFormatedWithAdressOIB>
  <DomainObject.Predmet.ProtustrankaWithAdress>
    <izvorni_sadrzaj>VRANAC MALI društvo s ograničenom odgovornošću za turizam Zelići 5, 23210 Vrana</izvorni_sadrzaj>
    <derivirana_varijabla naziv="DomainObject.Predmet.ProtustrankaWithAdress_1">VRANAC MALI društvo s ograničenom odgovornošću za turizam Zelići 5, 23210 Vrana</derivirana_varijabla>
  </DomainObject.Predmet.ProtustrankaWithAdress>
  <DomainObject.Predmet.ProtustrankaWithAdressOIB>
    <izvorni_sadrzaj>VRANAC MALI društvo s ograničenom odgovornošću za turizam, OIB 99310330787, Zelići 5, 23210 Vrana</izvorni_sadrzaj>
    <derivirana_varijabla naziv="DomainObject.Predmet.ProtustrankaWithAdressOIB_1">VRANAC MALI društvo s ograničenom odgovornošću za turizam, OIB 99310330787, Zelići 5, 23210 Vrana</derivirana_varijabla>
  </DomainObject.Predmet.ProtustrankaWithAdressOIB>
  <DomainObject.Predmet.ProtustrankaNazivFormated>
    <izvorni_sadrzaj>VRANAC MALI društvo s ograničenom odgovornošću za turizam</izvorni_sadrzaj>
    <derivirana_varijabla naziv="DomainObject.Predmet.ProtustrankaNazivFormated_1">VRANAC MALI društvo s ograničenom odgovornošću za turizam</derivirana_varijabla>
  </DomainObject.Predmet.ProtustrankaNazivFormated>
  <DomainObject.Predmet.ProtustrankaNazivFormatedOIB>
    <izvorni_sadrzaj>VRANAC MALI društvo s ograničenom odgovornošću za turizam, OIB 99310330787</izvorni_sadrzaj>
    <derivirana_varijabla naziv="DomainObject.Predmet.ProtustrankaNazivFormatedOIB_1">VRANAC MALI društvo s ograničenom odgovornošću za turizam, OIB 99310330787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196254.29</izvorni_sadrzaj>
    <derivirana_varijabla naziv="DomainObject.Predmet.TrenutnaVrijednost_1">196254.29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VRANAC MALI društvo s ograničenom odgovornošću za turizam</item>
    </izvorni_sadrzaj>
    <derivirana_varijabla naziv="DomainObject.Predmet.ProtuStrankaListFormated_1">
      <item>VRANAC MALI društvo s ograničenom odgovornošću za turizam</item>
    </derivirana_varijabla>
  </DomainObject.Predmet.ProtuStrankaListFormated>
  <DomainObject.Predmet.ProtuStrankaListFormatedOIB>
    <izvorni_sadrzaj>
      <item>VRANAC MALI društvo s ograničenom odgovornošću za turizam, OIB 99310330787</item>
    </izvorni_sadrzaj>
    <derivirana_varijabla naziv="DomainObject.Predmet.ProtuStrankaListFormatedOIB_1">
      <item>VRANAC MALI društvo s ograničenom odgovornošću za turizam, OIB 99310330787</item>
    </derivirana_varijabla>
  </DomainObject.Predmet.ProtuStrankaListFormatedOIB>
  <DomainObject.Predmet.ProtuStrankaListFormatedWithAdress>
    <izvorni_sadrzaj>
      <item>VRANAC MALI društvo s ograničenom odgovornošću za turizam, Zelići 5, 23210 Vrana</item>
    </izvorni_sadrzaj>
    <derivirana_varijabla naziv="DomainObject.Predmet.ProtuStrankaListFormatedWithAdress_1">
      <item>VRANAC MALI društvo s ograničenom odgovornošću za turizam, Zelići 5, 23210 Vrana</item>
    </derivirana_varijabla>
  </DomainObject.Predmet.ProtuStrankaListFormatedWithAdress>
  <DomainObject.Predmet.ProtuStrankaListFormatedWithAdressOIB>
    <izvorni_sadrzaj>
      <item>VRANAC MALI društvo s ograničenom odgovornošću za turizam, OIB 99310330787, Zelići 5, 23210 Vrana</item>
    </izvorni_sadrzaj>
    <derivirana_varijabla naziv="DomainObject.Predmet.ProtuStrankaListFormatedWithAdressOIB_1">
      <item>VRANAC MALI društvo s ograničenom odgovornošću za turizam, OIB 99310330787, Zelići 5, 23210 Vrana</item>
    </derivirana_varijabla>
  </DomainObject.Predmet.ProtuStrankaListFormatedWithAdressOIB>
  <DomainObject.Predmet.ProtuStrankaListNazivFormated>
    <izvorni_sadrzaj>
      <item>VRANAC MALI društvo s ograničenom odgovornošću za turizam</item>
    </izvorni_sadrzaj>
    <derivirana_varijabla naziv="DomainObject.Predmet.ProtuStrankaListNazivFormated_1">
      <item>VRANAC MALI društvo s ograničenom odgovornošću za turizam</item>
    </derivirana_varijabla>
  </DomainObject.Predmet.ProtuStrankaListNazivFormated>
  <DomainObject.Predmet.ProtuStrankaListNazivFormatedOIB>
    <izvorni_sadrzaj>
      <item>VRANAC MALI društvo s ograničenom odgovornošću za turizam, OIB 99310330787</item>
    </izvorni_sadrzaj>
    <derivirana_varijabla naziv="DomainObject.Predmet.ProtuStrankaListNazivFormatedOIB_1">
      <item>VRANAC MALI društvo s ograničenom odgovornošću za turizam, OIB 99310330787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VRANAC MALI društvo s ograničenom odgovornošću za turizam</izvorni_sadrzaj>
    <derivirana_varijabla naziv="DomainObject.Predmet.ProtustrankaIDrugi_1">VRANAC MALI društvo s ograničenom odgovornošću za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VRANAC MALI društvo s ograničenom odgovornošću za turizam, OIB 99310330787, Zelići 5, 23210 Vrana</izvorni_sadrzaj>
    <derivirana_varijabla naziv="DomainObject.Predmet.ProtustrankaIDrugiAdressOIB_1">VRANAC MALI društvo s ograničenom odgovornošću za turizam, OIB 99310330787, Zelići 5,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VRANAC MALI društvo s ograničenom odgovornošću za turizam</item>
    </izvorni_sadrzaj>
    <derivirana_varijabla naziv="DomainObject.Predmet.SudioniciListNaziv_1">
      <item>FINA</item>
      <item>VRANAC MALI društvo s ograničenom odgovornošću za turizam</item>
    </derivirana_varijabla>
  </DomainObject.Predmet.SudioniciListNaziv>
  <DomainObject.Predmet.SudioniciListAdressOIB>
    <izvorni_sadrzaj>
      <item>FINA, OIB 85821130368</item>
      <item>VRANAC MALI društvo s ograničenom odgovornošću za turizam, OIB 99310330787, Zelići 5,23210 Vrana</item>
    </izvorni_sadrzaj>
    <derivirana_varijabla naziv="DomainObject.Predmet.SudioniciListAdressOIB_1">
      <item>FINA, OIB 85821130368</item>
      <item>VRANAC MALI društvo s ograničenom odgovornošću za turizam, OIB 99310330787, Zelići 5,23210 Vrana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99310330787</item>
    </izvorni_sadrzaj>
    <derivirana_varijabla naziv="DomainObject.Predmet.SudioniciListNazivOIB_1">
      <item>, OIB 85821130368</item>
      <item>, OIB 99310330787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BCE2FE-1AF1-464A-B50B-BE4BD41DC8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396</properties:Words>
  <properties:Characters>2035</properties:Characters>
  <properties:Lines>69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2016-04-15T07:41:00Z</dcterms:created>
  <dc:creator>Ardena Bajlo</dc:creator>
  <cp:lastModifiedBy>wsadmin</cp:lastModifiedBy>
  <cp:lastPrinted>2016-04-15T07:40:00Z</cp:lastPrinted>
  <dcterms:modified xmlns:xsi="http://www.w3.org/2001/XMLSchema-instance" xsi:type="dcterms:W3CDTF">2016-04-15T07:42:00Z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