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7762" w14:paraId="aef7762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broj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: 6 St-72/2018-10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Hrvatska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Tuđmana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  R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4C69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OIB: 39670464653,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sudskoj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savjetnici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Anamariji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Financijske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agencije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Regionalnog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centra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Podružnice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Perivoj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L.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Marune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 </w:t>
      </w:r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26.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E26874">
        <w:rPr>
          <w:rFonts w:cs="Times New Roman" w:hAnsi="Times New Roman" w:ascii="Times New Roman"/>
          <w:sz w:val="24"/>
          <w:szCs w:val="24"/>
        </w:rPr>
        <w:t>NULA JEDAN ID d.o.o., Primošten, Varoš 13, OIB: 58424104447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125201" w:rsidP="00125201" w:rsidR="00125201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proofErr w:type="gram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</w:t>
      </w:r>
      <w:proofErr w:type="gram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j e š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o  j e</w:t>
      </w: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C69CB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Otvara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E26874">
        <w:rPr>
          <w:rFonts w:cs="Times New Roman" w:hAnsi="Times New Roman" w:ascii="Times New Roman"/>
          <w:sz w:val="24"/>
          <w:szCs w:val="24"/>
        </w:rPr>
        <w:t>NULA JEDAN ID d.o.o., Primošten, Varoš 13, OIB: 58424104447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proofErr w:type="spell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danom</w:t>
      </w:r>
      <w:proofErr w:type="spell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15.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</w:t>
      </w:r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11,45 sati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kada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objaviti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2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Pr="00E26874">
        <w:rPr>
          <w:rFonts w:cs="Times New Roman" w:hAnsi="Times New Roman" w:ascii="Times New Roman"/>
          <w:color w:themeColor="text1" w:val="000000"/>
          <w:sz w:val="24"/>
          <w:szCs w:val="24"/>
        </w:rPr>
        <w:t>Ivica Matas iz Šibenika, Put Gimnazije 55, OIB: 98549799157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E26874">
        <w:rPr>
          <w:rFonts w:cs="Times New Roman" w:hAnsi="Times New Roman" w:ascii="Times New Roman"/>
          <w:sz w:val="24"/>
          <w:szCs w:val="24"/>
        </w:rPr>
        <w:t>NULA JEDAN ID d.o.o., Primošten, Varoš 13, OIB: 58424104447.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isplatit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Fonda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neposredno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pravomoćnosti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brisanja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imenovanje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zemljišne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izgradnji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intelektualnog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druge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očevidnike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nositelj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Ovlašćuje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unovčiti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pokrenuti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voditi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podmiriti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neiskorišteni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iznos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uplatiti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Fond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  <w:proofErr w:type="spellEnd"/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Financijska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Regionalni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centar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Podružnica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26.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zahtjev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uvodno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označenim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429.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Narodne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broj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71/15,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tekstu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: SZ).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zahtjevu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bitnome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navodi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Očevidniku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redoslijeda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evidentirane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120 dana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ukupnom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17.755,59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zaposlenih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otvoren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Raiffeisenbank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Austria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d.d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zaplijenjena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novčana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predujma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izvršenog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uvida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sudski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postupajući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430. 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je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obrascu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pozvani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potonjom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dana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podnesu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toga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proizlazi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predvidivih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nijedan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predujmi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smatrati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132.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133.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286.-292. SZ-a.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naprijed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navedene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dostavile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predložile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određenom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potvrde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Financijske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agencije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15. </w:t>
      </w:r>
      <w:proofErr w:type="spell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proizlazi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blokadi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zbog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9.494,51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201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to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432. SZ-a,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svezi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132.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133.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286. do 292.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donesena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točki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I. do IV.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SZ-a,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navedenih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skladu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133.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SZ-a.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Napominje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nalog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posljedično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civilno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zrakoplovstvo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izostali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razloga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što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prethodno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utvrdio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predmet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zabilježbe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civilnih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zrakoplova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koji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vodi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navedena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Izbor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obavljen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metodom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odabira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područje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nadležnosti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432. SZ-a. 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15. </w:t>
      </w:r>
      <w:proofErr w:type="spell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916E21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otpravka-ovlaštena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Sudska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savjetnica</w:t>
      </w:r>
      <w:proofErr w:type="spellEnd"/>
    </w:p>
    <w:p w:rsidRDefault="00916E21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Ivandić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</w:t>
      </w:r>
      <w:r w:rsidR="00211718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</w:t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v.r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lijeku</w:t>
      </w:r>
      <w:proofErr w:type="spellEnd"/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 dana 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putem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tri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istovjetna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primjerka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19. SZ-a).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odlučuje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pojedinac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odgađa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do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dana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128.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SZ-a).</w:t>
      </w:r>
      <w:proofErr w:type="gramEnd"/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125201"/>
    <w:rsid w:val="00211718"/>
    <w:rsid w:val="008649FB"/>
    <w:rsid w:val="00916E21"/>
    <w:rsid w:val="00B8172B"/>
    <w:rsid w:val="00EC22FF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91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E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E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E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91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NULA JEDAN ID d.o.o. za trgovinu i usluge</izvorni_sadrzaj>
    <derivirana_varijabla naziv="DomainObject.Predmet.ProtustrankaFormated_1">  NULA JEDAN ID d.o.o. za trgovinu i usluge</derivirana_varijabla>
  </DomainObject.Predmet.ProtustrankaFormated>
  <DomainObject.Predmet.ProtustrankaFormatedOIB>
    <izvorni_sadrzaj>  NULA JEDAN ID d.o.o. za trgovinu i usluge, OIB 58424104447</izvorni_sadrzaj>
    <derivirana_varijabla naziv="DomainObject.Predmet.ProtustrankaFormatedOIB_1">  NULA JEDAN ID d.o.o. za trgovinu i usluge, OIB 58424104447</derivirana_varijabla>
  </DomainObject.Predmet.ProtustrankaFormatedOIB>
  <DomainObject.Predmet.ProtustrankaFormatedWithAdress>
    <izvorni_sadrzaj> NULA JEDAN ID d.o.o. za trgovinu i usluge, Varoš 13, 22202 Primošten</izvorni_sadrzaj>
    <derivirana_varijabla naziv="DomainObject.Predmet.ProtustrankaFormatedWithAdress_1"> NULA JEDAN ID d.o.o. za trgovinu i usluge, Varoš 13, 22202 Primošten</derivirana_varijabla>
  </DomainObject.Predmet.ProtustrankaFormatedWithAdress>
  <DomainObject.Predmet.ProtustrankaFormatedWithAdressOIB>
    <izvorni_sadrzaj> NULA JEDAN ID d.o.o. za trgovinu i usluge, OIB 58424104447, Varoš 13, 22202 Primošten</izvorni_sadrzaj>
    <derivirana_varijabla naziv="DomainObject.Predmet.ProtustrankaFormatedWithAdressOIB_1"> NULA JEDAN ID d.o.o. za trgovinu i usluge, OIB 58424104447, Varoš 13, 22202 Primošten</derivirana_varijabla>
  </DomainObject.Predmet.ProtustrankaFormatedWithAdressOIB>
  <DomainObject.Predmet.ProtustrankaWithAdress>
    <izvorni_sadrzaj>NULA JEDAN ID d.o.o. za trgovinu i usluge Varoš 13, 22202 Primošten</izvorni_sadrzaj>
    <derivirana_varijabla naziv="DomainObject.Predmet.ProtustrankaWithAdress_1">NULA JEDAN ID d.o.o. za trgovinu i usluge Varoš 13, 22202 Primošten</derivirana_varijabla>
  </DomainObject.Predmet.ProtustrankaWithAdress>
  <DomainObject.Predmet.ProtustrankaWithAdressOIB>
    <izvorni_sadrzaj>NULA JEDAN ID d.o.o. za trgovinu i usluge, OIB 58424104447, Varoš 13, 22202 Primošten</izvorni_sadrzaj>
    <derivirana_varijabla naziv="DomainObject.Predmet.ProtustrankaWithAdressOIB_1">NULA JEDAN ID d.o.o. za trgovinu i usluge, OIB 58424104447, Varoš 13, 22202 Primošten</derivirana_varijabla>
  </DomainObject.Predmet.ProtustrankaWithAdressOIB>
  <DomainObject.Predmet.ProtustrankaNazivFormated>
    <izvorni_sadrzaj>NULA JEDAN ID d.o.o. za trgovinu i usluge</izvorni_sadrzaj>
    <derivirana_varijabla naziv="DomainObject.Predmet.ProtustrankaNazivFormated_1">NULA JEDAN ID d.o.o. za trgovinu i usluge</derivirana_varijabla>
  </DomainObject.Predmet.ProtustrankaNazivFormated>
  <DomainObject.Predmet.ProtustrankaNazivFormatedOIB>
    <izvorni_sadrzaj>NULA JEDAN ID d.o.o. za trgovinu i usluge, OIB 58424104447</izvorni_sadrzaj>
    <derivirana_varijabla naziv="DomainObject.Predmet.ProtustrankaNazivFormatedOIB_1">NULA JEDAN ID d.o.o. za trgovinu i usluge, OIB 58424104447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NULA JEDAN ID d.o.o. za trgovinu i usluge</item>
    </izvorni_sadrzaj>
    <derivirana_varijabla naziv="DomainObject.Predmet.ProtuStrankaListFormated_1">
      <item>NULA JEDAN ID d.o.o. za trgovinu i usluge</item>
    </derivirana_varijabla>
  </DomainObject.Predmet.ProtuStrankaListFormated>
  <DomainObject.Predmet.ProtuStrankaListFormatedOIB>
    <izvorni_sadrzaj>
      <item>NULA JEDAN ID d.o.o. za trgovinu i usluge, OIB 58424104447</item>
    </izvorni_sadrzaj>
    <derivirana_varijabla naziv="DomainObject.Predmet.ProtuStrankaListFormatedOIB_1">
      <item>NULA JEDAN ID d.o.o. za trgovinu i usluge, OIB 58424104447</item>
    </derivirana_varijabla>
  </DomainObject.Predmet.ProtuStrankaListFormatedOIB>
  <DomainObject.Predmet.ProtuStrankaListFormatedWithAdress>
    <izvorni_sadrzaj>
      <item>NULA JEDAN ID d.o.o. za trgovinu i usluge, Varoš 13, 22202 Primošten</item>
    </izvorni_sadrzaj>
    <derivirana_varijabla naziv="DomainObject.Predmet.ProtuStrankaListFormatedWithAdress_1">
      <item>NULA JEDAN ID d.o.o. za trgovinu i usluge, Varoš 13, 22202 Primošten</item>
    </derivirana_varijabla>
  </DomainObject.Predmet.ProtuStrankaListFormatedWithAdress>
  <DomainObject.Predmet.ProtuStrankaListFormatedWithAdressOIB>
    <izvorni_sadrzaj>
      <item>NULA JEDAN ID d.o.o. za trgovinu i usluge, OIB 58424104447, Varoš 13, 22202 Primošten</item>
    </izvorni_sadrzaj>
    <derivirana_varijabla naziv="DomainObject.Predmet.ProtuStrankaListFormatedWithAdressOIB_1">
      <item>NULA JEDAN ID d.o.o. za trgovinu i usluge, OIB 58424104447, Varoš 13, 22202 Primošten</item>
    </derivirana_varijabla>
  </DomainObject.Predmet.ProtuStrankaListFormatedWithAdressOIB>
  <DomainObject.Predmet.ProtuStrankaListNazivFormated>
    <izvorni_sadrzaj>
      <item>NULA JEDAN ID d.o.o. za trgovinu i usluge</item>
    </izvorni_sadrzaj>
    <derivirana_varijabla naziv="DomainObject.Predmet.ProtuStrankaListNazivFormated_1">
      <item>NULA JEDAN ID d.o.o. za trgovinu i usluge</item>
    </derivirana_varijabla>
  </DomainObject.Predmet.ProtuStrankaListNazivFormated>
  <DomainObject.Predmet.ProtuStrankaListNazivFormatedOIB>
    <izvorni_sadrzaj>
      <item>NULA JEDAN ID d.o.o. za trgovinu i usluge, OIB 58424104447</item>
    </izvorni_sadrzaj>
    <derivirana_varijabla naziv="DomainObject.Predmet.ProtuStrankaListNazivFormatedOIB_1">
      <item>NULA JEDAN ID d.o.o. za trgovinu i usluge, OIB 58424104447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NULA JEDAN ID d.o.o. za trgovinu i usluge</izvorni_sadrzaj>
    <derivirana_varijabla naziv="DomainObject.Predmet.ProtustrankaIDrugi_1">NULA JEDAN ID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NULA JEDAN ID d.o.o. za trgovinu i usluge, OIB 58424104447, Varoš 13, 22202 Primošten</izvorni_sadrzaj>
    <derivirana_varijabla naziv="DomainObject.Predmet.ProtustrankaIDrugiAdressOIB_1">NULA JEDAN ID d.o.o. za trgovinu i usluge, OIB 58424104447, Varoš 13,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NULA JEDAN ID d.o.o. za trgovinu i usluge</item>
    </izvorni_sadrzaj>
    <derivirana_varijabla naziv="DomainObject.Predmet.SudioniciListNaziv_1">
      <item>FINA - Podružnica Šibenik</item>
      <item>NULA JEDAN ID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NULA JEDAN ID d.o.o. za trgovinu i usluge, OIB 58424104447, Varoš 13,22202 Primošten</item>
    </izvorni_sadrzaj>
    <derivirana_varijabla naziv="DomainObject.Predmet.SudioniciListAdressOIB_1">
      <item>FINA - Podružnica Šibenik, OIB 85821130368, Perivoj L. Marune 1,22000 Šibenik</item>
      <item>NULA JEDAN ID d.o.o. za trgovinu i usluge, OIB 58424104447, Varoš 13,22202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58424104447</item>
    </izvorni_sadrzaj>
    <derivirana_varijabla naziv="DomainObject.Predmet.SudioniciListNazivOIB_1">
      <item>, OIB 85821130368</item>
      <item>, OIB 58424104447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5660</properties:Characters>
  <properties:Lines>124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2018-05-15T09:27:00Z</dcterms:created>
  <dc:creator>Nena Mužanović</dc:creator>
  <cp:lastModifiedBy>Anamarija Kovačić Milković</cp:lastModifiedBy>
  <dcterms:modified xmlns:xsi="http://www.w3.org/2001/XMLSchema-instance" xsi:type="dcterms:W3CDTF">2018-05-15T11:19:00Z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St-72-18-otvaranje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