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396e" w14:paraId="fc9396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2A10EB">
        <w:t>1516/1</w:t>
      </w:r>
      <w:r w:rsidR="000F65C8">
        <w:t>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2A10EB">
        <w:t xml:space="preserve">Prvi punkt d.o.o. za usluge i trgovinu – u likvidaciji Zagreb, </w:t>
      </w:r>
      <w:proofErr w:type="spellStart"/>
      <w:r w:rsidR="002A10EB">
        <w:t>Draškovićeva</w:t>
      </w:r>
      <w:proofErr w:type="spellEnd"/>
      <w:r w:rsidR="002A10EB">
        <w:t xml:space="preserve"> 82 OIB 22041371442, MBS 080235024, </w:t>
      </w:r>
      <w:r w:rsidR="00464B1D">
        <w:t xml:space="preserve">temeljem članka 430. Stečajnog zakona („Narodne novine“ 71/15, dalje SZ-a), dana </w:t>
      </w:r>
      <w:r w:rsidR="00723181">
        <w:t>2</w:t>
      </w:r>
      <w:r w:rsidR="002A10EB">
        <w:t>9</w:t>
      </w:r>
      <w:r w:rsidR="007D569A">
        <w:t>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2A10EB">
        <w:t xml:space="preserve">Prvi punkt d.o.o. za usluge i trgovinu – u likvidaciji Zagreb, </w:t>
      </w:r>
      <w:proofErr w:type="spellStart"/>
      <w:r w:rsidR="002A10EB">
        <w:t>Draškovićeva</w:t>
      </w:r>
      <w:proofErr w:type="spellEnd"/>
      <w:r w:rsidR="002A10EB">
        <w:t xml:space="preserve"> 82 OIB 22041371442, MBS 080235024</w:t>
      </w:r>
      <w:r w:rsidR="00A27B71">
        <w:t xml:space="preserve">, </w:t>
      </w:r>
      <w:r w:rsidR="000F65C8">
        <w:t xml:space="preserve"> </w:t>
      </w:r>
      <w:r w:rsidR="007D569A">
        <w:t>i</w:t>
      </w:r>
      <w:r>
        <w:t>znosi</w:t>
      </w:r>
      <w:r w:rsidR="00723181">
        <w:t xml:space="preserve"> </w:t>
      </w:r>
      <w:r w:rsidR="008E6F11">
        <w:t xml:space="preserve">467.541,54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8E6F11">
        <w:t xml:space="preserve"> Snježana Posavec </w:t>
      </w:r>
      <w:proofErr w:type="spellStart"/>
      <w:r w:rsidR="008E6F11">
        <w:t>Mitrov</w:t>
      </w:r>
      <w:proofErr w:type="spellEnd"/>
      <w:r w:rsidR="008E6F11">
        <w:t>, likvidator</w:t>
      </w:r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8E6F11">
        <w:t>516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</w:t>
      </w:r>
      <w:r w:rsidR="008E6F11">
        <w:t>9</w:t>
      </w:r>
      <w:r w:rsidR="00641AE0">
        <w:t>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A27B71"/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25AEF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5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A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A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A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A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5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A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A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A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A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St-1516/2016</izvorni_sadrzaj>
    <derivirana_varijabla naziv="DomainObject.Predmet.OznakaBroj_1">St-1516/2016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Prvi punkt d.o.o.  - u likvidaciji</izvorni_sadrzaj>
    <derivirana_varijabla naziv="DomainObject.Predmet.ProtustrankaFormated_1">  Prvi punkt d.o.o.  - u likvidaciji</derivirana_varijabla>
  </DomainObject.Predmet.ProtustrankaFormated>
  <DomainObject.Predmet.ProtustrankaFormatedOIB>
    <izvorni_sadrzaj>  Prvi punkt d.o.o.  - u likvidaciji, OIB 22041371442</izvorni_sadrzaj>
    <derivirana_varijabla naziv="DomainObject.Predmet.ProtustrankaFormatedOIB_1">  Prvi punkt d.o.o.  - u likvidaciji, OIB 22041371442</derivirana_varijabla>
  </DomainObject.Predmet.ProtustrankaFormatedOIB>
  <DomainObject.Predmet.ProtustrankaFormatedWithAdress>
    <izvorni_sadrzaj> Prvi punkt d.o.o.  - u likvidaciji, Draškovićeva 82, 10000 Zagreb</izvorni_sadrzaj>
    <derivirana_varijabla naziv="DomainObject.Predmet.ProtustrankaFormatedWithAdress_1"> Prvi punkt d.o.o.  - u likvidaciji, Draškovićeva 82, 10000 Zagreb</derivirana_varijabla>
  </DomainObject.Predmet.ProtustrankaFormatedWithAdress>
  <DomainObject.Predmet.ProtustrankaFormatedWithAdressOIB>
    <izvorni_sadrzaj> Prvi punkt d.o.o.  - u likvidaciji, OIB 22041371442, Draškovićeva 82, 10000 Zagreb</izvorni_sadrzaj>
    <derivirana_varijabla naziv="DomainObject.Predmet.ProtustrankaFormatedWithAdressOIB_1"> Prvi punkt d.o.o.  - u likvidaciji, OIB 22041371442, Draškovićeva 82, 10000 Zagreb</derivirana_varijabla>
  </DomainObject.Predmet.ProtustrankaFormatedWithAdressOIB>
  <DomainObject.Predmet.ProtustrankaWithAdress>
    <izvorni_sadrzaj>Prvi punkt d.o.o.  - u likvidaciji Draškovićeva 82, 10000 Zagreb</izvorni_sadrzaj>
    <derivirana_varijabla naziv="DomainObject.Predmet.ProtustrankaWithAdress_1">Prvi punkt d.o.o.  - u likvidaciji Draškovićeva 82, 10000 Zagreb</derivirana_varijabla>
  </DomainObject.Predmet.ProtustrankaWithAdress>
  <DomainObject.Predmet.ProtustrankaWithAdressOIB>
    <izvorni_sadrzaj>Prvi punkt d.o.o.  - u likvidaciji, OIB 22041371442, Draškovićeva 82, 10000 Zagreb</izvorni_sadrzaj>
    <derivirana_varijabla naziv="DomainObject.Predmet.ProtustrankaWithAdressOIB_1">Prvi punkt d.o.o.  - u likvidaciji, OIB 22041371442, Draškovićeva 82, 10000 Zagreb</derivirana_varijabla>
  </DomainObject.Predmet.ProtustrankaWithAdressOIB>
  <DomainObject.Predmet.ProtustrankaNazivFormated>
    <izvorni_sadrzaj>Prvi punkt d.o.o.  - u likvidaciji</izvorni_sadrzaj>
    <derivirana_varijabla naziv="DomainObject.Predmet.ProtustrankaNazivFormated_1">Prvi punkt d.o.o.  - u likvidaciji</derivirana_varijabla>
  </DomainObject.Predmet.ProtustrankaNazivFormated>
  <DomainObject.Predmet.ProtustrankaNazivFormatedOIB>
    <izvorni_sadrzaj>Prvi punkt d.o.o.  - u likvidaciji, OIB 22041371442</izvorni_sadrzaj>
    <derivirana_varijabla naziv="DomainObject.Predmet.ProtustrankaNazivFormatedOIB_1">Prvi punkt d.o.o.  - u likvidaciji, OIB 22041371442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Prvi punkt d.o.o.  - u likvidaciji</item>
    </izvorni_sadrzaj>
    <derivirana_varijabla naziv="DomainObject.Predmet.ProtuStrankaListFormated_1">
      <item>Prvi punkt d.o.o.  - u likvidaciji</item>
    </derivirana_varijabla>
  </DomainObject.Predmet.ProtuStrankaListFormated>
  <DomainObject.Predmet.ProtuStrankaListFormatedOIB>
    <izvorni_sadrzaj>
      <item>Prvi punkt d.o.o.  - u likvidaciji, OIB 22041371442</item>
    </izvorni_sadrzaj>
    <derivirana_varijabla naziv="DomainObject.Predmet.ProtuStrankaListFormatedOIB_1">
      <item>Prvi punkt d.o.o.  - u likvidaciji, OIB 22041371442</item>
    </derivirana_varijabla>
  </DomainObject.Predmet.ProtuStrankaListFormatedOIB>
  <DomainObject.Predmet.ProtuStrankaListFormatedWithAdress>
    <izvorni_sadrzaj>
      <item>Prvi punkt d.o.o.  - u likvidaciji, Draškovićeva 82, 10000 Zagreb</item>
    </izvorni_sadrzaj>
    <derivirana_varijabla naziv="DomainObject.Predmet.ProtuStrankaListFormatedWithAdress_1">
      <item>Prvi punkt d.o.o.  - u likvidaciji, Draškovićeva 82, 10000 Zagreb</item>
    </derivirana_varijabla>
  </DomainObject.Predmet.ProtuStrankaListFormatedWithAdress>
  <DomainObject.Predmet.ProtuStrankaListFormatedWithAdressOIB>
    <izvorni_sadrzaj>
      <item>Prvi punkt d.o.o.  - u likvidaciji, OIB 22041371442, Draškovićeva 82, 10000 Zagreb</item>
    </izvorni_sadrzaj>
    <derivirana_varijabla naziv="DomainObject.Predmet.ProtuStrankaListFormatedWithAdressOIB_1">
      <item>Prvi punkt d.o.o.  - u likvidaciji, OIB 22041371442, Draškovićeva 82, 10000 Zagreb</item>
    </derivirana_varijabla>
  </DomainObject.Predmet.ProtuStrankaListFormatedWithAdressOIB>
  <DomainObject.Predmet.ProtuStrankaListNazivFormated>
    <izvorni_sadrzaj>
      <item>Prvi punkt d.o.o.  - u likvidaciji</item>
    </izvorni_sadrzaj>
    <derivirana_varijabla naziv="DomainObject.Predmet.ProtuStrankaListNazivFormated_1">
      <item>Prvi punkt d.o.o.  - u likvidaciji</item>
    </derivirana_varijabla>
  </DomainObject.Predmet.ProtuStrankaListNazivFormated>
  <DomainObject.Predmet.ProtuStrankaListNazivFormatedOIB>
    <izvorni_sadrzaj>
      <item>Prvi punkt d.o.o.  - u likvidaciji, OIB 22041371442</item>
    </izvorni_sadrzaj>
    <derivirana_varijabla naziv="DomainObject.Predmet.ProtuStrankaListNazivFormatedOIB_1">
      <item>Prvi punkt d.o.o.  - u likvidaciji, OIB 22041371442</item>
    </derivirana_varijabla>
  </DomainObject.Predmet.ProtuStrankaListNazivFormatedOIB>
  <DomainObject.Predmet.OstaliListFormated>
    <izvorni_sadrzaj>
      <item>Snježana Posavec Mitrov</item>
    </izvorni_sadrzaj>
    <derivirana_varijabla naziv="DomainObject.Predmet.OstaliListFormated_1">
      <item>Snježana Posavec Mitrov</item>
    </derivirana_varijabla>
  </DomainObject.Predmet.OstaliListFormated>
  <DomainObject.Predmet.OstaliListFormatedOIB>
    <izvorni_sadrzaj>
      <item>Snježana Posavec Mitrov, OIB 33604458001</item>
    </izvorni_sadrzaj>
    <derivirana_varijabla naziv="DomainObject.Predmet.OstaliListFormatedOIB_1">
      <item>Snježana Posavec Mitrov, OIB 33604458001</item>
    </derivirana_varijabla>
  </DomainObject.Predmet.OstaliListFormatedOIB>
  <DomainObject.Predmet.OstaliListFormatedWithAdress>
    <izvorni_sadrzaj>
      <item>Snježana Posavec Mitrov, Majstora Radonje 12, 10000 Zagreb</item>
    </izvorni_sadrzaj>
    <derivirana_varijabla naziv="DomainObject.Predmet.OstaliListFormatedWithAdress_1">
      <item>Snježana Posavec Mitrov, Majstora Radonje 12, 10000 Zagreb</item>
    </derivirana_varijabla>
  </DomainObject.Predmet.OstaliListFormatedWithAdress>
  <DomainObject.Predmet.OstaliListFormatedWithAdressOIB>
    <izvorni_sadrzaj>
      <item>Snježana Posavec Mitrov, OIB 33604458001, Majstora Radonje 12, 10000 Zagreb</item>
    </izvorni_sadrzaj>
    <derivirana_varijabla naziv="DomainObject.Predmet.OstaliListFormatedWithAdressOIB_1">
      <item>Snježana Posavec Mitrov, OIB 33604458001, Majstora Radonje 12, 10000 Zagreb</item>
    </derivirana_varijabla>
  </DomainObject.Predmet.OstaliListFormatedWithAdressOIB>
  <DomainObject.Predmet.OstaliListNazivFormated>
    <izvorni_sadrzaj>
      <item>Snježana Posavec Mitrov</item>
    </izvorni_sadrzaj>
    <derivirana_varijabla naziv="DomainObject.Predmet.OstaliListNazivFormated_1">
      <item>Snježana Posavec Mitrov</item>
    </derivirana_varijabla>
  </DomainObject.Predmet.OstaliListNazivFormated>
  <DomainObject.Predmet.OstaliListNazivFormatedOIB>
    <izvorni_sadrzaj>
      <item>Snježana Posavec Mitrov, OIB 33604458001</item>
    </izvorni_sadrzaj>
    <derivirana_varijabla naziv="DomainObject.Predmet.OstaliListNazivFormatedOIB_1">
      <item>Snježana Posavec Mitrov, OIB 33604458001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Prvi punkt d.o.o.  - u likvidaciji</izvorni_sadrzaj>
    <derivirana_varijabla naziv="DomainObject.Predmet.ProtustrankaIDrugi_1">Prvi punkt d.o.o. 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Prvi punkt d.o.o.  - u likvidaciji, OIB 22041371442, Draškovićeva 82, 10000 Zagreb</izvorni_sadrzaj>
    <derivirana_varijabla naziv="DomainObject.Predmet.ProtustrankaIDrugiAdressOIB_1">Prvi punkt d.o.o.  - u likvidaciji, OIB 22041371442, Draškovićeva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punkt d.o.o.  - u likvidaciji</item>
      <item>FINA Regionalni centar Zagreb</item>
      <item>Snježana Posavec Mitrov</item>
    </izvorni_sadrzaj>
    <derivirana_varijabla naziv="DomainObject.Predmet.SudioniciListNaziv_1">
      <item>Prvi punkt d.o.o.  - u likvidaciji</item>
      <item>FINA Regionalni centar Zagreb</item>
      <item>Snježana Posavec Mitrov</item>
    </derivirana_varijabla>
  </DomainObject.Predmet.SudioniciListNaziv>
  <DomainObject.Predmet.SudioniciListAdressOIB>
    <izvorni_sadrzaj>
      <item>Prvi punkt d.o.o.  - u likvidaciji, OIB 22041371442, Draškovićeva 82,10000 Zagreb</item>
      <item>FINA Regionalni centar Zagreb, OIB 85821130368, Trg svibanjskih žrtava 1995. br. 1,10000 Zagreb</item>
      <item>Snježana Posavec Mitrov, OIB 33604458001, Majstora Radonje 12,10000 Zagreb</item>
    </izvorni_sadrzaj>
    <derivirana_varijabla naziv="DomainObject.Predmet.SudioniciListAdressOIB_1">
      <item>Prvi punkt d.o.o.  - u likvidaciji, OIB 22041371442, Draškovićeva 82,10000 Zagreb</item>
      <item>FINA Regionalni centar Zagreb, OIB 85821130368, Trg svibanjskih žrtava 1995. br. 1,10000 Zagreb</item>
      <item>Snježana Posavec Mitrov, OIB 33604458001,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22041371442</item>
      <item>, OIB 85821130368</item>
      <item>, OIB 33604458001</item>
    </izvorni_sadrzaj>
    <derivirana_varijabla naziv="DomainObject.Predmet.SudioniciListNazivOIB_1">
      <item>, OIB 22041371442</item>
      <item>, OIB 85821130368</item>
      <item>, OIB 33604458001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D668F9-D6AB-4E3A-8F4D-A6AC32AF1C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1853</properties:Characters>
  <properties:Lines>45</properties:Lines>
  <properties:Paragraphs>13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2016-08-29T12:13:00Z</cp:lastPrinted>
  <dcterms:modified xmlns:xsi="http://www.w3.org/2001/XMLSchema-instance" xsi:type="dcterms:W3CDTF">2016-08-29T12:16:00Z</dcterms:modified>
  <cp:revision>25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