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7a4e" w14:paraId="ae67a4e" w:rsidRDefault="00D81A66" w:rsidP="00D81A66" w:rsidR="00D81A66" w:rsidRPr="000664E3">
      <w:pPr>
        <w15:collapsed w:val="false"/>
        <w:rPr>
          <w:lang w:val="hr-HR"/>
        </w:rPr>
      </w:pP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F63F9">
        <w:rPr>
          <w:lang w:val="hr-HR"/>
        </w:rPr>
        <w:t>39</w:t>
      </w:r>
      <w:r w:rsidR="00367337">
        <w:rPr>
          <w:lang w:val="hr-HR"/>
        </w:rPr>
        <w:t>6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FF63F9">
        <w:rPr>
          <w:lang w:val="hr-HR"/>
        </w:rPr>
        <w:t xml:space="preserve"> </w:t>
      </w:r>
      <w:r w:rsidR="00367337">
        <w:rPr>
          <w:lang w:val="hr-HR"/>
        </w:rPr>
        <w:t xml:space="preserve">NEOLIT društvo s ograničenom odgovornošću za proizvodnju, trgovinu i usluge, Veliko </w:t>
      </w:r>
      <w:proofErr w:type="spellStart"/>
      <w:r w:rsidR="00367337">
        <w:rPr>
          <w:lang w:val="hr-HR"/>
        </w:rPr>
        <w:t>Korenovo</w:t>
      </w:r>
      <w:proofErr w:type="spellEnd"/>
      <w:r w:rsidR="00367337">
        <w:rPr>
          <w:lang w:val="hr-HR"/>
        </w:rPr>
        <w:t xml:space="preserve">, Veliko </w:t>
      </w:r>
      <w:proofErr w:type="spellStart"/>
      <w:r w:rsidR="00367337">
        <w:rPr>
          <w:lang w:val="hr-HR"/>
        </w:rPr>
        <w:t>Korenovo</w:t>
      </w:r>
      <w:proofErr w:type="spellEnd"/>
      <w:r w:rsidR="00367337">
        <w:rPr>
          <w:lang w:val="hr-HR"/>
        </w:rPr>
        <w:t xml:space="preserve"> 83 L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367337">
        <w:rPr>
          <w:lang w:val="hr-HR"/>
        </w:rPr>
        <w:t>010079328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367337">
        <w:rPr>
          <w:lang w:val="hr-HR"/>
        </w:rPr>
        <w:t>41545402742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F63F9">
        <w:rPr>
          <w:lang w:val="hr-HR"/>
        </w:rPr>
        <w:t>39</w:t>
      </w:r>
      <w:r w:rsidR="00367337">
        <w:rPr>
          <w:lang w:val="hr-HR"/>
        </w:rPr>
        <w:t>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39F4">
        <w:rPr>
          <w:lang w:val="hr-HR"/>
        </w:rPr>
        <w:t>4.151,33</w:t>
      </w:r>
      <w:bookmarkStart w:name="_GoBack" w:id="0"/>
      <w:bookmarkEnd w:id="0"/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185CDC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185CDC">
        <w:rPr>
          <w:lang w:val="hr-HR"/>
        </w:rPr>
        <w:t>e</w:t>
      </w:r>
      <w:r w:rsidRPr="000664E3">
        <w:rPr>
          <w:lang w:val="hr-HR"/>
        </w:rPr>
        <w:t xml:space="preserve"> ovlašten</w:t>
      </w:r>
      <w:r w:rsidR="00185CDC">
        <w:rPr>
          <w:lang w:val="hr-HR"/>
        </w:rPr>
        <w:t>e</w:t>
      </w:r>
      <w:r w:rsidRPr="000664E3">
        <w:rPr>
          <w:lang w:val="hr-HR"/>
        </w:rPr>
        <w:t xml:space="preserve">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67337">
        <w:rPr>
          <w:lang w:val="hr-HR"/>
        </w:rPr>
        <w:t>Željko Zec, iz Bjelovara, Vladimira Nazora 3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367337">
        <w:rPr>
          <w:lang w:val="hr-HR"/>
        </w:rPr>
        <w:t xml:space="preserve"> 34841299794</w:t>
      </w:r>
      <w:r w:rsidR="00185CDC">
        <w:rPr>
          <w:lang w:val="hr-HR"/>
        </w:rPr>
        <w:t xml:space="preserve">, i </w:t>
      </w:r>
      <w:r w:rsidR="00367337">
        <w:rPr>
          <w:lang w:val="hr-HR"/>
        </w:rPr>
        <w:t>Bojan Mudri, iz Bjelovara, Nikole Tesle 18</w:t>
      </w:r>
      <w:r w:rsidR="00FF63F9">
        <w:rPr>
          <w:lang w:val="hr-HR"/>
        </w:rPr>
        <w:t xml:space="preserve">, OIB: </w:t>
      </w:r>
      <w:r w:rsidR="00367337">
        <w:rPr>
          <w:lang w:val="hr-HR"/>
        </w:rPr>
        <w:t>11949092217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</w:t>
      </w:r>
      <w:r w:rsidR="00185CDC">
        <w:rPr>
          <w:lang w:val="hr-HR"/>
        </w:rPr>
        <w:t>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85CDC">
        <w:rPr>
          <w:lang w:val="hr-HR"/>
        </w:rPr>
        <w:t>27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185CDC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185CDC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185CDC">
        <w:rPr>
          <w:lang w:val="hr-HR"/>
        </w:rPr>
        <w:t>27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185CDC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CD7" w:rsidR="008C1CD7">
      <w:r>
        <w:separator/>
      </w:r>
    </w:p>
  </w:endnote>
  <w:endnote w:id="0" w:type="continuationSeparator">
    <w:p w:rsidRDefault="008C1CD7" w:rsidR="008C1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CD7" w:rsidR="008C1CD7">
      <w:r>
        <w:separator/>
      </w:r>
    </w:p>
  </w:footnote>
  <w:footnote w:id="0" w:type="continuationSeparator">
    <w:p w:rsidRDefault="008C1CD7" w:rsidR="008C1C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C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A3308"/>
    <w:rsid w:val="000E2229"/>
    <w:rsid w:val="000E2494"/>
    <w:rsid w:val="00173944"/>
    <w:rsid w:val="00184DF0"/>
    <w:rsid w:val="00185CDC"/>
    <w:rsid w:val="001B397D"/>
    <w:rsid w:val="00230CD2"/>
    <w:rsid w:val="003039F4"/>
    <w:rsid w:val="0032457F"/>
    <w:rsid w:val="00367337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2108F"/>
    <w:rsid w:val="00767413"/>
    <w:rsid w:val="007E27E0"/>
    <w:rsid w:val="008259B1"/>
    <w:rsid w:val="00831DA7"/>
    <w:rsid w:val="008A217A"/>
    <w:rsid w:val="008C1CD7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  <w:rsid w:val="00F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85C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5CD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10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10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0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0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0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85C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5CD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10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10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0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0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0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St-396/2015</izvorni_sadrzaj>
    <derivirana_varijabla naziv="DomainObject.Predmet.OznakaBroj_1">St-396/2015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NEOLIT društvo s ograničenom odgovornošću za proizvodnju, trgovinu i usluge, Veliko Korenovo zastupanog po punomoćniku Bojan Mudri; Željko Zec</izvorni_sadrzaj>
    <derivirana_varijabla naziv="DomainObject.Predmet.ProtustrankaFormated_1">  NEOLIT društvo s ograničenom odgovornošću za proizvodnju, trgovinu i usluge, Veliko Korenovo zastupanog po punomoćniku Bojan Mudri; Željko Zec</derivirana_varijabla>
  </DomainObject.Predmet.ProtustrankaFormated>
  <DomainObject.Predmet.ProtustrankaFormatedOIB>
    <izvorni_sadrzaj>  NEOLIT društvo s ograničenom odgovornošću za proizvodnju, trgovinu i usluge, Veliko Korenovo, OIB 41545402742 zastupanog po punomoćniku Bojan Mudri; Željko Zec</izvorni_sadrzaj>
    <derivirana_varijabla naziv="DomainObject.Predmet.ProtustrankaFormatedOIB_1">  NEOLIT društvo s ograničenom odgovornošću za proizvodnju, trgovinu i usluge, Veliko Korenovo, OIB 41545402742 zastupanog po punomoćniku Bojan Mudri; Željko Zec</derivirana_varijabla>
  </DomainObject.Predmet.ProtustrankaFormatedOIB>
  <DomainObject.Predmet.ProtustrankaFormatedWithAdress>
    <izvorni_sadrzaj> NEOLIT društvo s ograničenom odgovornošću za proizvodnju, trgovinu i usluge, Veliko Korenovo, Veliko Korenovo 83 L, 43000 Veliko Korenovo zastupanog po punomoćniku Bojan Mudri; Željko Zec</izvorni_sadrzaj>
    <derivirana_varijabla naziv="DomainObject.Predmet.ProtustrankaFormatedWithAdress_1"> NEOLIT društvo s ograničenom odgovornošću za proizvodnju, trgovinu i usluge, Veliko Korenovo, Veliko Korenovo 83 L, 43000 Veliko Korenovo zastupanog po punomoćniku Bojan Mudri; Željko Zec</derivirana_varijabla>
  </DomainObject.Predmet.ProtustrankaFormatedWithAdress>
  <DomainObject.Predmet.ProtustrankaFormatedWithAdressOIB>
    <izvorni_sadrzaj> NEOLIT društvo s ograničenom odgovornošću za proizvodnju, trgovinu i usluge, Veliko Korenovo, OIB 41545402742, Veliko Korenovo 83 L, 43000 Veliko Korenovo zastupanog po punomoćniku Bojan Mudri; Željko Zec</izvorni_sadrzaj>
    <derivirana_varijabla naziv="DomainObject.Predmet.ProtustrankaFormatedWithAdressOIB_1"> NEOLIT društvo s ograničenom odgovornošću za proizvodnju, trgovinu i usluge, Veliko Korenovo, OIB 41545402742, Veliko Korenovo 83 L, 43000 Veliko Korenovo zastupanog po punomoćniku Bojan Mudri; Željko Zec</derivirana_varijabla>
  </DomainObject.Predmet.ProtustrankaFormatedWithAdressOIB>
  <DomainObject.Predmet.ProtustrankaWithAdress>
    <izvorni_sadrzaj>NEOLIT društvo s ograničenom odgovornošću za proizvodnju, trgovinu i usluge, Veliko Korenovo Veliko Korenovo 83 L, 43000 Veliko Korenovo</izvorni_sadrzaj>
    <derivirana_varijabla naziv="DomainObject.Predmet.ProtustrankaWithAdress_1">NEOLIT društvo s ograničenom odgovornošću za proizvodnju, trgovinu i usluge, Veliko Korenovo Veliko Korenovo 83 L, 43000 Veliko Korenovo</derivirana_varijabla>
  </DomainObject.Predmet.ProtustrankaWithAdress>
  <DomainObject.Predmet.ProtustrankaWithAdressOIB>
    <izvorni_sadrzaj>NEOLIT društvo s ograničenom odgovornošću za proizvodnju, trgovinu i usluge, Veliko Korenovo, OIB 41545402742, Veliko Korenovo 83 L, 43000 Veliko Korenovo</izvorni_sadrzaj>
    <derivirana_varijabla naziv="DomainObject.Predmet.ProtustrankaWithAdressOIB_1">NEOLIT društvo s ograničenom odgovornošću za proizvodnju, trgovinu i usluge, Veliko Korenovo, OIB 41545402742, Veliko Korenovo 83 L, 43000 Veliko Korenovo</derivirana_varijabla>
  </DomainObject.Predmet.ProtustrankaWithAdressOIB>
  <DomainObject.Predmet.ProtustrankaNazivFormated>
    <izvorni_sadrzaj>NEOLIT društvo s ograničenom odgovornošću za proizvodnju, trgovinu i usluge, Veliko Korenovo</izvorni_sadrzaj>
    <derivirana_varijabla naziv="DomainObject.Predmet.ProtustrankaNazivFormated_1">NEOLIT društvo s ograničenom odgovornošću za proizvodnju, trgovinu i usluge, Veliko Korenovo</derivirana_varijabla>
  </DomainObject.Predmet.ProtustrankaNazivFormated>
  <DomainObject.Predmet.ProtustrankaNazivFormatedOIB>
    <izvorni_sadrzaj>NEOLIT društvo s ograničenom odgovornošću za proizvodnju, trgovinu i usluge, Veliko Korenovo, OIB 41545402742</izvorni_sadrzaj>
    <derivirana_varijabla naziv="DomainObject.Predmet.ProtustrankaNazivFormatedOIB_1">NEOLIT društvo s ograničenom odgovornošću za proizvodnju, trgovinu i usluge, Veliko Korenovo, OIB 41545402742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NEOLIT društvo s ograničenom odgovornošću za proizvodnju, trgovinu i usluge, Veliko Korenovo zastupanog po punomoćniku Bojan Mudri; Željko Zec</item>
    </izvorni_sadrzaj>
    <derivirana_varijabla naziv="DomainObject.Predmet.ProtuStrankaListFormated_1">
      <item>NEOLIT društvo s ograničenom odgovornošću za proizvodnju, trgovinu i usluge, Veliko Korenovo zastupanog po punomoćniku Bojan Mudri; Željko Zec</item>
    </derivirana_varijabla>
  </DomainObject.Predmet.ProtuStrankaListFormated>
  <DomainObject.Predmet.ProtuStrankaListFormatedOIB>
    <izvorni_sadrzaj>
      <item>NEOLIT društvo s ograničenom odgovornošću za proizvodnju, trgovinu i usluge, Veliko Korenovo, OIB 41545402742 zastupanog po punomoćniku Bojan Mudri; Željko Zec</item>
    </izvorni_sadrzaj>
    <derivirana_varijabla naziv="DomainObject.Predmet.ProtuStrankaListFormatedOIB_1">
      <item>NEOLIT društvo s ograničenom odgovornošću za proizvodnju, trgovinu i usluge, Veliko Korenovo, OIB 41545402742 zastupanog po punomoćniku Bojan Mudri; Željko Zec</item>
    </derivirana_varijabla>
  </DomainObject.Predmet.ProtuStrankaListFormatedOIB>
  <DomainObject.Predmet.ProtuStrankaListFormatedWithAdress>
    <izvorni_sadrzaj>
      <item>NEOLIT društvo s ograničenom odgovornošću za proizvodnju, trgovinu i usluge, Veliko Korenovo, Veliko Korenovo 83 L, 43000 Veliko Korenovo zastupanog po punomoćniku Bojan Mudri; Željko Zec</item>
    </izvorni_sadrzaj>
    <derivirana_varijabla naziv="DomainObject.Predmet.ProtuStrankaListFormatedWithAdress_1">
      <item>NEOLIT društvo s ograničenom odgovornošću za proizvodnju, trgovinu i usluge, Veliko Korenovo, Veliko Korenovo 83 L, 43000 Veliko Korenovo zastupanog po punomoćniku Bojan Mudri; Željko Zec</item>
    </derivirana_varijabla>
  </DomainObject.Predmet.ProtuStrankaListFormatedWithAdress>
  <DomainObject.Predmet.ProtuStrankaListFormatedWithAdressOIB>
    <izvorni_sadrzaj>
      <item>NEOLIT društvo s ograničenom odgovornošću za proizvodnju, trgovinu i usluge, Veliko Korenovo, OIB 41545402742, Veliko Korenovo 83 L, 43000 Veliko Korenovo zastupanog po punomoćniku Bojan Mudri; Željko Zec</item>
    </izvorni_sadrzaj>
    <derivirana_varijabla naziv="DomainObject.Predmet.ProtuStrankaListFormatedWithAdressOIB_1">
      <item>NEOLIT društvo s ograničenom odgovornošću za proizvodnju, trgovinu i usluge, Veliko Korenovo, OIB 41545402742, Veliko Korenovo 83 L, 43000 Veliko Korenovo zastupanog po punomoćniku Bojan Mudri; Željko Zec</item>
    </derivirana_varijabla>
  </DomainObject.Predmet.ProtuStrankaListFormatedWithAdressOIB>
  <DomainObject.Predmet.ProtuStrankaListNazivFormated>
    <izvorni_sadrzaj>
      <item>NEOLIT društvo s ograničenom odgovornošću za proizvodnju, trgovinu i usluge, Veliko Korenovo</item>
    </izvorni_sadrzaj>
    <derivirana_varijabla naziv="DomainObject.Predmet.ProtuStrankaListNazivFormated_1">
      <item>NEOLIT društvo s ograničenom odgovornošću za proizvodnju, trgovinu i usluge, Veliko Korenovo</item>
    </derivirana_varijabla>
  </DomainObject.Predmet.ProtuStrankaListNazivFormated>
  <DomainObject.Predmet.ProtuStrankaListNazivFormatedOIB>
    <izvorni_sadrzaj>
      <item>NEOLIT društvo s ograničenom odgovornošću za proizvodnju, trgovinu i usluge, Veliko Korenovo, OIB 41545402742</item>
    </izvorni_sadrzaj>
    <derivirana_varijabla naziv="DomainObject.Predmet.ProtuStrankaListNazivFormatedOIB_1">
      <item>NEOLIT društvo s ograničenom odgovornošću za proizvodnju, trgovinu i usluge, Veliko Korenovo, OIB 41545402742</item>
    </derivirana_varijabla>
  </DomainObject.Predmet.ProtuStrankaListNazivFormatedOIB>
  <DomainObject.Predmet.OstaliListFormated>
    <izvorni_sadrzaj>
      <item>Željko Zec punomoćnik sudionika u postupku NEOLIT društvo s ograničenom odgovornošću za proizvodnju, trgovinu i usluge, Veliko Korenovo</item>
      <item>Bojan Mudri punomoćnik sudionika u postupku NEOLIT društvo s ograničenom odgovornošću za proizvodnju, trgovinu i usluge, Veliko Korenovo</item>
    </izvorni_sadrzaj>
    <derivirana_varijabla naziv="DomainObject.Predmet.OstaliListFormated_1">
      <item>Željko Zec punomoćnik sudionika u postupku NEOLIT društvo s ograničenom odgovornošću za proizvodnju, trgovinu i usluge, Veliko Korenovo</item>
      <item>Bojan Mudri punomoćnik sudionika u postupku NEOLIT društvo s ograničenom odgovornošću za proizvodnju, trgovinu i usluge, Veliko Korenovo</item>
    </derivirana_varijabla>
  </DomainObject.Predmet.OstaliListFormated>
  <DomainObject.Predmet.OstaliListFormatedOIB>
    <izvorni_sadrzaj>
      <item>Željko Zec, OIB 34841299794 punomoćnik sudionika u postupku NEOLIT društvo s ograničenom odgovornošću za proizvodnju, trgovinu i usluge, Veliko Korenovo</item>
      <item>Bojan Mudri, OIB 11949092217 punomoćnik sudionika u postupku NEOLIT društvo s ograničenom odgovornošću za proizvodnju, trgovinu i usluge, Veliko Korenovo</item>
    </izvorni_sadrzaj>
    <derivirana_varijabla naziv="DomainObject.Predmet.OstaliListFormatedOIB_1">
      <item>Željko Zec, OIB 34841299794 punomoćnik sudionika u postupku NEOLIT društvo s ograničenom odgovornošću za proizvodnju, trgovinu i usluge, Veliko Korenovo</item>
      <item>Bojan Mudri, OIB 11949092217 punomoćnik sudionika u postupku NEOLIT društvo s ograničenom odgovornošću za proizvodnju, trgovinu i usluge, Veliko Korenovo</item>
    </derivirana_varijabla>
  </DomainObject.Predmet.OstaliListFormatedOIB>
  <DomainObject.Predmet.OstaliListFormatedWithAdress>
    <izvorni_sadrzaj>
      <item>Željko Zec, Vladimira Nazora 6, 43000 Bjelovar punomoćnik sudionika u postupku NEOLIT društvo s ograničenom odgovornošću za proizvodnju, trgovinu i usluge, Veliko Korenovo</item>
      <item>Bojan Mudri, Nikole Tesle 18, 43000 Bjelovar punomoćnik sudionika u postupku NEOLIT društvo s ograničenom odgovornošću za proizvodnju, trgovinu i usluge, Veliko Korenovo</item>
    </izvorni_sadrzaj>
    <derivirana_varijabla naziv="DomainObject.Predmet.OstaliListFormatedWithAdress_1">
      <item>Željko Zec, Vladimira Nazora 6, 43000 Bjelovar punomoćnik sudionika u postupku NEOLIT društvo s ograničenom odgovornošću za proizvodnju, trgovinu i usluge, Veliko Korenovo</item>
      <item>Bojan Mudri, Nikole Tesle 18, 43000 Bjelovar punomoćnik sudionika u postupku NEOLIT društvo s ograničenom odgovornošću za proizvodnju, trgovinu i usluge, Veliko Korenovo</item>
    </derivirana_varijabla>
  </DomainObject.Predmet.OstaliListFormatedWithAdress>
  <DomainObject.Predmet.OstaliListFormatedWithAdressOIB>
    <izvorni_sadrzaj>
      <item>Željko Zec, OIB 34841299794, Vladimira Nazora 6, 43000 Bjelovar punomoćnik sudionika u postupku NEOLIT društvo s ograničenom odgovornošću za proizvodnju, trgovinu i usluge, Veliko Korenovo</item>
      <item>Bojan Mudri, OIB 11949092217, Nikole Tesle 18, 43000 Bjelovar punomoćnik sudionika u postupku NEOLIT društvo s ograničenom odgovornošću za proizvodnju, trgovinu i usluge, Veliko Korenovo</item>
    </izvorni_sadrzaj>
    <derivirana_varijabla naziv="DomainObject.Predmet.OstaliListFormatedWithAdressOIB_1">
      <item>Željko Zec, OIB 34841299794, Vladimira Nazora 6, 43000 Bjelovar punomoćnik sudionika u postupku NEOLIT društvo s ograničenom odgovornošću za proizvodnju, trgovinu i usluge, Veliko Korenovo</item>
      <item>Bojan Mudri, OIB 11949092217, Nikole Tesle 18, 43000 Bjelovar punomoćnik sudionika u postupku NEOLIT društvo s ograničenom odgovornošću za proizvodnju, trgovinu i usluge, Veliko Korenovo</item>
    </derivirana_varijabla>
  </DomainObject.Predmet.OstaliListFormatedWithAdressOIB>
  <DomainObject.Predmet.OstaliListNazivFormated>
    <izvorni_sadrzaj>
      <item>Željko Zec</item>
      <item>Bojan Mudri</item>
    </izvorni_sadrzaj>
    <derivirana_varijabla naziv="DomainObject.Predmet.OstaliListNazivFormated_1">
      <item>Željko Zec</item>
      <item>Bojan Mudri</item>
    </derivirana_varijabla>
  </DomainObject.Predmet.OstaliListNazivFormated>
  <DomainObject.Predmet.OstaliListNazivFormatedOIB>
    <izvorni_sadrzaj>
      <item>Željko Zec, OIB 34841299794</item>
      <item>Bojan Mudri, OIB 11949092217</item>
    </izvorni_sadrzaj>
    <derivirana_varijabla naziv="DomainObject.Predmet.OstaliListNazivFormatedOIB_1">
      <item>Željko Zec, OIB 34841299794</item>
      <item>Bojan Mudri, OIB 11949092217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NEOLIT društvo s ograničenom odgovornošću za proizvodnju, trgovinu i usluge, Veliko Korenovo</izvorni_sadrzaj>
    <derivirana_varijabla naziv="DomainObject.Predmet.ProtustrankaIDrugi_1">NEOLIT društvo s ograničenom odgovornošću za proizvodnju, trgovinu i usluge, Veliko Korenovo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NEOLIT društvo s ograničenom odgovornošću za proizvodnju, trgovinu i usluge, Veliko Korenovo, OIB 41545402742, Veliko Korenovo 83 L, 43000 Veliko Korenovo</izvorni_sadrzaj>
    <derivirana_varijabla naziv="DomainObject.Predmet.ProtustrankaIDrugiAdressOIB_1">NEOLIT društvo s ograničenom odgovornošću za proizvodnju, trgovinu i usluge, Veliko Korenovo, OIB 41545402742, Veliko Korenovo 83 L, 43000 Veliko Korenovo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NEOLIT društvo s ograničenom odgovornošću za proizvodnju, trgovinu i usluge, Veliko Korenovo</item>
      <item>Željko Zec</item>
      <item>Bojan Mudri</item>
    </izvorni_sadrzaj>
    <derivirana_varijabla naziv="DomainObject.Predmet.SudioniciListNaziv_1">
      <item>FINA, RC ZAGREB, Podružnica Bjelovar</item>
      <item>NEOLIT društvo s ograničenom odgovornošću za proizvodnju, trgovinu i usluge, Veliko Korenovo</item>
      <item>Željko Zec</item>
      <item>Bojan Mudri</item>
    </derivirana_varijabla>
  </DomainObject.Predmet.SudioniciListNaziv>
  <DomainObject.Predmet.SudioniciListAdressOIB>
    <izvorni_sadrzaj>
      <item>FINA, RC ZAGREB, Podružnica Bjelovar, OIB 85821130368, F. Supila 4,43000 Bjelovar</item>
      <item>NEOLIT društvo s ograničenom odgovornošću za proizvodnju, trgovinu i usluge, Veliko Korenovo, OIB 41545402742, Veliko Korenovo 83 L,43000 Veliko Korenovo</item>
      <item>Željko Zec, OIB 34841299794, Vladimira Nazora 6,43000 Bjelovar</item>
      <item>Bojan Mudri, OIB 11949092217, Nikole Tesle 18,43000 Bjelovar</item>
    </izvorni_sadrzaj>
    <derivirana_varijabla naziv="DomainObject.Predmet.SudioniciListAdressOIB_1">
      <item>FINA, RC ZAGREB, Podružnica Bjelovar, OIB 85821130368, F. Supila 4,43000 Bjelovar</item>
      <item>NEOLIT društvo s ograničenom odgovornošću za proizvodnju, trgovinu i usluge, Veliko Korenovo, OIB 41545402742, Veliko Korenovo 83 L,43000 Veliko Korenovo</item>
      <item>Željko Zec, OIB 34841299794, Vladimira Nazora 6,43000 Bjelovar</item>
      <item>Bojan Mudri, OIB 11949092217, Nikole Tesle 18,43000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41545402742</item>
      <item>, OIB 34841299794</item>
      <item>, OIB 11949092217</item>
    </izvorni_sadrzaj>
    <derivirana_varijabla naziv="DomainObject.Predmet.SudioniciListNazivOIB_1">
      <item>, OIB 85821130368</item>
      <item>, OIB 41545402742</item>
      <item>, OIB 34841299794</item>
      <item>, OIB 11949092217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1815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2015-11-27T13:23:00Z</dcterms:created>
  <dc:creator>ssabljic</dc:creator>
  <cp:lastModifiedBy>Miroslav Lovreković</cp:lastModifiedBy>
  <cp:lastPrinted>2015-11-27T13:26:00Z</cp:lastPrinted>
  <dcterms:modified xmlns:xsi="http://www.w3.org/2001/XMLSchema-instance" xsi:type="dcterms:W3CDTF">2015-11-27T13:26:00Z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