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d28e5" w14:paraId="ddd28e5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0075D5">
        <w:t>98</w:t>
      </w:r>
      <w:r w:rsidR="006B338C">
        <w:t>/1</w:t>
      </w:r>
      <w:r w:rsidR="00664993">
        <w:t>6</w:t>
      </w:r>
      <w:r w:rsidR="006B338C">
        <w:t>-</w:t>
      </w:r>
      <w:r w:rsidR="000075D5">
        <w:t>7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</w:t>
      </w:r>
      <w:r w:rsidR="00E504E7">
        <w:t xml:space="preserve">skraćenom </w:t>
      </w:r>
      <w:r w:rsidRPr="000C3CA4">
        <w:t xml:space="preserve">stečajnom postupku nad stečajnim dužnikom </w:t>
      </w:r>
      <w:r w:rsidR="000075D5">
        <w:t>VILA BORIK d.o.o.</w:t>
      </w:r>
      <w:r w:rsidR="00664993">
        <w:t xml:space="preserve">, Zadar, </w:t>
      </w:r>
      <w:r w:rsidR="000075D5">
        <w:t>Nikole Tesle 12</w:t>
      </w:r>
      <w:r w:rsidR="006D6236">
        <w:t>B</w:t>
      </w:r>
      <w:r w:rsidR="00664993">
        <w:t xml:space="preserve">, Zadar, OIB: </w:t>
      </w:r>
      <w:r w:rsidR="000075D5">
        <w:t>28720096515</w:t>
      </w:r>
      <w:r w:rsidR="006B338C">
        <w:t xml:space="preserve">, </w:t>
      </w:r>
      <w:r w:rsidR="000075D5">
        <w:t>08. travnja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4A3683" w:rsidP="006B338C" w:rsidR="000302FB" w:rsidRPr="000C3CA4">
      <w:pPr>
        <w:jc w:val="both"/>
      </w:pPr>
      <w:r w:rsidRPr="000C3CA4">
        <w:t xml:space="preserve">           </w:t>
      </w:r>
      <w:r w:rsidR="000C1AFC">
        <w:t>Odbacuje se zahtjev Financijske agencije od 2</w:t>
      </w:r>
      <w:r w:rsidR="000075D5">
        <w:t>1</w:t>
      </w:r>
      <w:r w:rsidR="000C1AFC">
        <w:t xml:space="preserve">. </w:t>
      </w:r>
      <w:r w:rsidR="000075D5">
        <w:t>siječnja</w:t>
      </w:r>
      <w:r w:rsidR="000C1AFC">
        <w:t xml:space="preserve"> 201</w:t>
      </w:r>
      <w:r w:rsidR="000075D5">
        <w:t>6</w:t>
      </w:r>
      <w:r w:rsidR="000C1AFC">
        <w:t xml:space="preserve">. za provedbu skraćenoga stečajnog postupka nad dužnikom </w:t>
      </w:r>
      <w:r w:rsidR="000075D5">
        <w:t>VILA BORIK d.o.o., Zadar, Nikole Tesle 12</w:t>
      </w:r>
      <w:r w:rsidR="006D6236">
        <w:t>B</w:t>
      </w:r>
      <w:r w:rsidR="000075D5">
        <w:t>, Zadar, OIB: 28720096515</w:t>
      </w:r>
      <w:r w:rsidR="00D21088" w:rsidRPr="000C3CA4">
        <w:t>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4A3683" w:rsidRPr="000C3CA4">
        <w:t xml:space="preserve">je zahtjev za pokretanje skraćenog stečajnog postupka nad stečajnim dužnikom </w:t>
      </w:r>
      <w:r w:rsidR="000075D5">
        <w:t>VILA BORIK d.o.o., Zadar</w:t>
      </w:r>
      <w:r w:rsidR="00D21088" w:rsidRPr="000C3CA4">
        <w:t>.</w:t>
      </w:r>
    </w:p>
    <w:p w:rsidRDefault="000C3CA4" w:rsidP="000C3CA4" w:rsidR="006B338C">
      <w:pPr>
        <w:jc w:val="both"/>
      </w:pPr>
      <w:r w:rsidRPr="0066271E">
        <w:t xml:space="preserve">           Dana </w:t>
      </w:r>
      <w:r w:rsidR="000075D5">
        <w:t>25</w:t>
      </w:r>
      <w:r w:rsidR="00664993">
        <w:t>. veljače</w:t>
      </w:r>
      <w:r w:rsidRPr="0066271E">
        <w:t xml:space="preserve"> 201</w:t>
      </w:r>
      <w:r w:rsidR="000075D5">
        <w:t>6</w:t>
      </w:r>
      <w:r w:rsidRPr="0066271E">
        <w:t>. godine</w:t>
      </w:r>
      <w:r w:rsidR="00664993">
        <w:t xml:space="preserve"> Financijska agencija</w:t>
      </w:r>
      <w:r w:rsidRPr="0066271E">
        <w:t xml:space="preserve"> </w:t>
      </w:r>
      <w:r w:rsidR="00664993">
        <w:t>je dostavila podatak da</w:t>
      </w:r>
      <w:r w:rsidRPr="0066271E">
        <w:t xml:space="preserve"> društvo </w:t>
      </w:r>
      <w:r w:rsidR="000075D5">
        <w:t>VILA BORIK d.o.o., Zadar</w:t>
      </w:r>
      <w:r w:rsidR="000C1AFC">
        <w:t>, više nije u blokadi i da nema evidentiranih neizvršenih osnova za plaćanje.</w:t>
      </w:r>
    </w:p>
    <w:p w:rsidRDefault="000C1AFC" w:rsidP="000C1AFC" w:rsidR="000C1AFC">
      <w:pPr>
        <w:ind w:firstLine="708"/>
        <w:jc w:val="both"/>
      </w:pPr>
      <w:r>
        <w:t>Odredbom čl. 428. Stečajnog zakona (Narodne novine 71/15)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0C1AFC" w:rsidP="000C1AFC" w:rsidR="000C1AFC">
      <w:pPr>
        <w:jc w:val="both"/>
      </w:pPr>
      <w:r>
        <w:tab/>
        <w:t xml:space="preserve">S obzirom da se u konkretnom slučaju nije ispunila jedna od kumulativno određenih pretpostavki iz članka 428. stavka 1. podstavka 2. SZ-a to je odlučeno kao u izreci rješenja. </w:t>
      </w:r>
    </w:p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0075D5">
        <w:t>08. travnja</w:t>
      </w:r>
      <w:r w:rsidR="0053370D">
        <w:t xml:space="preserve"> </w:t>
      </w:r>
      <w:r w:rsidR="006B338C">
        <w:t>2016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0302FB" w:rsidP="003D4686" w:rsidR="000302FB" w:rsidRPr="000C3CA4">
      <w:pPr>
        <w:ind w:firstLine="708" w:left="5664"/>
        <w:jc w:val="right"/>
      </w:pPr>
      <w:r w:rsidRPr="000C3CA4">
        <w:t>S</w:t>
      </w:r>
      <w:r w:rsidR="000C1AFC">
        <w:t>tečajni sudac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Bajlo</w:t>
      </w:r>
    </w:p>
    <w:p w:rsidRDefault="004A3683" w:rsidP="004A3683" w:rsidR="004A3683">
      <w:pPr>
        <w:ind w:firstLine="708" w:left="5664"/>
        <w:jc w:val="right"/>
      </w:pPr>
    </w:p>
    <w:p w:rsidRDefault="006B338C" w:rsidP="004A3683" w:rsidR="006B338C" w:rsidRPr="000C3CA4">
      <w:pPr>
        <w:ind w:firstLine="708" w:left="5664"/>
        <w:jc w:val="right"/>
      </w:pPr>
    </w:p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lastRenderedPageBreak/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A57FE5">
        <w:t xml:space="preserve"> – e-mailom</w:t>
      </w:r>
    </w:p>
    <w:p w:rsidRDefault="00664993" w:rsidP="000302FB" w:rsidR="000302FB" w:rsidRPr="000C3CA4">
      <w:pPr>
        <w:numPr>
          <w:ilvl w:val="0"/>
          <w:numId w:val="1"/>
        </w:numPr>
        <w:jc w:val="both"/>
      </w:pPr>
      <w:r>
        <w:t>stečajnom dužniku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39B" w:rsidP="00DF177E" w:rsidR="00F6439B">
      <w:r>
        <w:separator/>
      </w:r>
    </w:p>
  </w:endnote>
  <w:endnote w:id="0" w:type="continuationSeparator">
    <w:p w:rsidRDefault="00F6439B" w:rsidP="00DF177E" w:rsidR="00F6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39B" w:rsidP="00DF177E" w:rsidR="00F6439B">
      <w:r>
        <w:separator/>
      </w:r>
    </w:p>
  </w:footnote>
  <w:footnote w:id="0" w:type="continuationSeparator">
    <w:p w:rsidRDefault="00F6439B" w:rsidP="00DF177E" w:rsidR="00F6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F6439B" w:rsidP="00DF177E" w:rsidR="00F6439B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0529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0075D5">
          <w:t>98/16-7</w:t>
        </w:r>
      </w:p>
      <w:p w:rsidRDefault="00FE0529" w:rsidR="00F6439B">
        <w:pPr>
          <w:pStyle w:val="Zaglavlje"/>
          <w:jc w:val="center"/>
        </w:pPr>
      </w:p>
    </w:sdtContent>
  </w:sdt>
  <w:p w:rsidRDefault="00F6439B" w:rsidR="00F6439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92D9A"/>
    <w:rsid w:val="001C0852"/>
    <w:rsid w:val="0021510A"/>
    <w:rsid w:val="0027651C"/>
    <w:rsid w:val="00391689"/>
    <w:rsid w:val="003A47CB"/>
    <w:rsid w:val="003D4686"/>
    <w:rsid w:val="004A3683"/>
    <w:rsid w:val="00517489"/>
    <w:rsid w:val="0053370D"/>
    <w:rsid w:val="00633176"/>
    <w:rsid w:val="0066271E"/>
    <w:rsid w:val="00664993"/>
    <w:rsid w:val="006B338C"/>
    <w:rsid w:val="006D5987"/>
    <w:rsid w:val="006D6236"/>
    <w:rsid w:val="00745785"/>
    <w:rsid w:val="007A66AD"/>
    <w:rsid w:val="008B3276"/>
    <w:rsid w:val="008E1367"/>
    <w:rsid w:val="009217D3"/>
    <w:rsid w:val="009E05AD"/>
    <w:rsid w:val="00A57FE5"/>
    <w:rsid w:val="00A94666"/>
    <w:rsid w:val="00BE6C59"/>
    <w:rsid w:val="00C052B0"/>
    <w:rsid w:val="00C55CCE"/>
    <w:rsid w:val="00D21088"/>
    <w:rsid w:val="00D21F59"/>
    <w:rsid w:val="00DC56CB"/>
    <w:rsid w:val="00DF177E"/>
    <w:rsid w:val="00E504E7"/>
    <w:rsid w:val="00F05A94"/>
    <w:rsid w:val="00F6439B"/>
    <w:rsid w:val="00FB5FBD"/>
    <w:rsid w:val="00FE0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05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05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05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05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05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05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05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05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05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05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St-98/2016</izvorni_sadrzaj>
    <derivirana_varijabla naziv="DomainObject.Predmet.OznakaBroj_1">St-98/2016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VILA BORIK d.o.o. za poslovne usluge i djelatnost turističke agencije</izvorni_sadrzaj>
    <derivirana_varijabla naziv="DomainObject.Predmet.ProtustrankaFormated_1">  VILA BORIK d.o.o. za poslovne usluge i djelatnost turističke agencije</derivirana_varijabla>
  </DomainObject.Predmet.ProtustrankaFormated>
  <DomainObject.Predmet.ProtustrankaFormatedOIB>
    <izvorni_sadrzaj>  VILA BORIK d.o.o. za poslovne usluge i djelatnost turističke agencije, OIB 28720096515</izvorni_sadrzaj>
    <derivirana_varijabla naziv="DomainObject.Predmet.ProtustrankaFormatedOIB_1">  VILA BORIK d.o.o. za poslovne usluge i djelatnost turističke agencije, OIB 28720096515</derivirana_varijabla>
  </DomainObject.Predmet.ProtustrankaFormatedOIB>
  <DomainObject.Predmet.ProtustrankaFormatedWithAdress>
    <izvorni_sadrzaj> VILA BORIK d.o.o. za poslovne usluge i djelatnost turističke agencije, Nikole Tesle 12/B, 23000 Zadar</izvorni_sadrzaj>
    <derivirana_varijabla naziv="DomainObject.Predmet.ProtustrankaFormatedWithAdress_1"> VILA BORIK d.o.o. za poslovne usluge i djelatnost turističke agencije, Nikole Tesle 12/B, 23000 Zadar</derivirana_varijabla>
  </DomainObject.Predmet.ProtustrankaFormatedWithAdress>
  <DomainObject.Predmet.ProtustrankaFormatedWithAdressOIB>
    <izvorni_sadrzaj> VILA BORIK d.o.o. za poslovne usluge i djelatnost turističke agencije, OIB 28720096515, Nikole Tesle 12/B, 23000 Zadar</izvorni_sadrzaj>
    <derivirana_varijabla naziv="DomainObject.Predmet.ProtustrankaFormatedWithAdressOIB_1"> VILA BORIK d.o.o. za poslovne usluge i djelatnost turističke agencije, OIB 28720096515, Nikole Tesle 12/B, 23000 Zadar</derivirana_varijabla>
  </DomainObject.Predmet.ProtustrankaFormatedWithAdressOIB>
  <DomainObject.Predmet.ProtustrankaWithAdress>
    <izvorni_sadrzaj>VILA BORIK d.o.o. za poslovne usluge i djelatnost turističke agencije Nikole Tesle 12/B, 23000 Zadar</izvorni_sadrzaj>
    <derivirana_varijabla naziv="DomainObject.Predmet.ProtustrankaWithAdress_1">VILA BORIK d.o.o. za poslovne usluge i djelatnost turističke agencije Nikole Tesle 12/B, 23000 Zadar</derivirana_varijabla>
  </DomainObject.Predmet.ProtustrankaWithAdress>
  <DomainObject.Predmet.ProtustrankaWithAdressOIB>
    <izvorni_sadrzaj>VILA BORIK d.o.o. za poslovne usluge i djelatnost turističke agencije, OIB 28720096515, Nikole Tesle 12/B, 23000 Zadar</izvorni_sadrzaj>
    <derivirana_varijabla naziv="DomainObject.Predmet.ProtustrankaWithAdressOIB_1">VILA BORIK d.o.o. za poslovne usluge i djelatnost turističke agencije, OIB 28720096515, Nikole Tesle 12/B, 23000 Zadar</derivirana_varijabla>
  </DomainObject.Predmet.ProtustrankaWithAdressOIB>
  <DomainObject.Predmet.ProtustrankaNazivFormated>
    <izvorni_sadrzaj>VILA BORIK d.o.o. za poslovne usluge i djelatnost turističke agencije</izvorni_sadrzaj>
    <derivirana_varijabla naziv="DomainObject.Predmet.ProtustrankaNazivFormated_1">VILA BORIK d.o.o. za poslovne usluge i djelatnost turističke agencije</derivirana_varijabla>
  </DomainObject.Predmet.ProtustrankaNazivFormated>
  <DomainObject.Predmet.ProtustrankaNazivFormatedOIB>
    <izvorni_sadrzaj>VILA BORIK d.o.o. za poslovne usluge i djelatnost turističke agencije, OIB 28720096515</izvorni_sadrzaj>
    <derivirana_varijabla naziv="DomainObject.Predmet.ProtustrankaNazivFormatedOIB_1">VILA BORIK d.o.o. za poslovne usluge i djelatnost turističke agencije, OIB 28720096515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70093.06</izvorni_sadrzaj>
    <derivirana_varijabla naziv="DomainObject.Predmet.TrenutnaVrijednost_1">70093.06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VILA BORIK d.o.o. za poslovne usluge i djelatnost turističke agencije</item>
    </izvorni_sadrzaj>
    <derivirana_varijabla naziv="DomainObject.Predmet.ProtuStrankaListFormated_1">
      <item>VILA BORIK d.o.o. za poslovne usluge i djelatnost turističke agencije</item>
    </derivirana_varijabla>
  </DomainObject.Predmet.ProtuStrankaListFormated>
  <DomainObject.Predmet.ProtuStrankaListFormatedOIB>
    <izvorni_sadrzaj>
      <item>VILA BORIK d.o.o. za poslovne usluge i djelatnost turističke agencije, OIB 28720096515</item>
    </izvorni_sadrzaj>
    <derivirana_varijabla naziv="DomainObject.Predmet.ProtuStrankaListFormatedOIB_1">
      <item>VILA BORIK d.o.o. za poslovne usluge i djelatnost turističke agencije, OIB 28720096515</item>
    </derivirana_varijabla>
  </DomainObject.Predmet.ProtuStrankaListFormatedOIB>
  <DomainObject.Predmet.ProtuStrankaListFormatedWithAdress>
    <izvorni_sadrzaj>
      <item>VILA BORIK d.o.o. za poslovne usluge i djelatnost turističke agencije, Nikole Tesle 12/B, 23000 Zadar</item>
    </izvorni_sadrzaj>
    <derivirana_varijabla naziv="DomainObject.Predmet.ProtuStrankaListFormatedWithAdress_1">
      <item>VILA BORIK d.o.o. za poslovne usluge i djelatnost turističke agencije, Nikole Tesle 12/B, 23000 Zadar</item>
    </derivirana_varijabla>
  </DomainObject.Predmet.ProtuStrankaListFormatedWithAdress>
  <DomainObject.Predmet.ProtuStrankaListFormatedWithAdressOIB>
    <izvorni_sadrzaj>
      <item>VILA BORIK d.o.o. za poslovne usluge i djelatnost turističke agencije, OIB 28720096515, Nikole Tesle 12/B, 23000 Zadar</item>
    </izvorni_sadrzaj>
    <derivirana_varijabla naziv="DomainObject.Predmet.ProtuStrankaListFormatedWithAdressOIB_1">
      <item>VILA BORIK d.o.o. za poslovne usluge i djelatnost turističke agencije, OIB 28720096515, Nikole Tesle 12/B, 23000 Zadar</item>
    </derivirana_varijabla>
  </DomainObject.Predmet.ProtuStrankaListFormatedWithAdressOIB>
  <DomainObject.Predmet.ProtuStrankaListNazivFormated>
    <izvorni_sadrzaj>
      <item>VILA BORIK d.o.o. za poslovne usluge i djelatnost turističke agencije</item>
    </izvorni_sadrzaj>
    <derivirana_varijabla naziv="DomainObject.Predmet.ProtuStrankaListNazivFormated_1">
      <item>VILA BORIK d.o.o. za poslovne usluge i djelatnost turističke agencije</item>
    </derivirana_varijabla>
  </DomainObject.Predmet.ProtuStrankaListNazivFormated>
  <DomainObject.Predmet.ProtuStrankaListNazivFormatedOIB>
    <izvorni_sadrzaj>
      <item>VILA BORIK d.o.o. za poslovne usluge i djelatnost turističke agencije, OIB 28720096515</item>
    </izvorni_sadrzaj>
    <derivirana_varijabla naziv="DomainObject.Predmet.ProtuStrankaListNazivFormatedOIB_1">
      <item>VILA BORIK d.o.o. za poslovne usluge i djelatnost turističke agencije, OIB 28720096515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VILA BORIK d.o.o. za poslovne usluge i djelatnost turističke agencije</izvorni_sadrzaj>
    <derivirana_varijabla naziv="DomainObject.Predmet.ProtustrankaIDrugi_1">VILA BORIK d.o.o. za poslovne usluge i djelatnost turističke agencije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VILA BORIK d.o.o. za poslovne usluge i djelatnost turističke agencije, OIB 28720096515, Nikole Tesle 12/B, 23000 Zadar</izvorni_sadrzaj>
    <derivirana_varijabla naziv="DomainObject.Predmet.ProtustrankaIDrugiAdressOIB_1">VILA BORIK d.o.o. za poslovne usluge i djelatnost turističke agencije, OIB 28720096515, Nikole Tesle 12/B,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VILA BORIK d.o.o. za poslovne usluge i djelatnost turističke agencije</item>
    </izvorni_sadrzaj>
    <derivirana_varijabla naziv="DomainObject.Predmet.SudioniciListNaziv_1">
      <item>Financijska agencija</item>
      <item>VILA BORIK d.o.o. za poslovne usluge i djelatnost turističke agencije</item>
    </derivirana_varijabla>
  </DomainObject.Predmet.SudioniciListNaziv>
  <DomainObject.Predmet.SudioniciListAdressOIB>
    <izvorni_sadrzaj>
      <item>Financijska agencija, OIB 85821130368, Ivana Danila 4,23000 Zadar</item>
      <item>VILA BORIK d.o.o. za poslovne usluge i djelatnost turističke agencije, OIB 28720096515, Nikole Tesle 12/B,23000 Zadar</item>
    </izvorni_sadrzaj>
    <derivirana_varijabla naziv="DomainObject.Predmet.SudioniciListAdressOIB_1">
      <item>Financijska agencija, OIB 85821130368, Ivana Danila 4,23000 Zadar</item>
      <item>VILA BORIK d.o.o. za poslovne usluge i djelatnost turističke agencije, OIB 28720096515, Nikole Tesle 12/B,23000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28720096515</item>
    </izvorni_sadrzaj>
    <derivirana_varijabla naziv="DomainObject.Predmet.SudioniciListNazivOIB_1">
      <item>, OIB 85821130368</item>
      <item>, OIB 28720096515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299</properties:Words>
  <properties:Characters>1505</properties:Characters>
  <properties:Lines>55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2016-04-08T08:40:00Z</dcterms:created>
  <dc:creator>Ardena Bajlo</dc:creator>
  <cp:lastModifiedBy>wsadmin</cp:lastModifiedBy>
  <cp:lastPrinted>2015-09-23T08:15:00Z</cp:lastPrinted>
  <dcterms:modified xmlns:xsi="http://www.w3.org/2001/XMLSchema-instance" xsi:type="dcterms:W3CDTF">2016-04-08T11:02:00Z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