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d256" w14:paraId="ba1d25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83F1F">
        <w:t>230</w:t>
      </w:r>
      <w:r w:rsidR="00535693">
        <w:t>9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proofErr w:type="spellStart"/>
      <w:r w:rsidR="00F5690F">
        <w:t>Giardini</w:t>
      </w:r>
      <w:proofErr w:type="spellEnd"/>
      <w:r w:rsidR="00C7565A">
        <w:t xml:space="preserve"> </w:t>
      </w:r>
      <w:r w:rsidR="00F5690F">
        <w:t>5, Pula</w:t>
      </w:r>
      <w:r w:rsidR="002A15EC">
        <w:t>,</w:t>
      </w:r>
      <w:r>
        <w:t xml:space="preserve"> za pokretanje skraćenog stečajnog postupka nad dužnikom </w:t>
      </w:r>
      <w:r w:rsidR="00033F92">
        <w:rPr>
          <w:b/>
        </w:rPr>
        <w:t>MATIA d.o.</w:t>
      </w:r>
      <w:r w:rsidR="00033F92" w:rsidRPr="00033F92">
        <w:rPr>
          <w:b/>
        </w:rPr>
        <w:t>o.</w:t>
      </w:r>
      <w:r w:rsidRPr="00A67E15">
        <w:rPr>
          <w:b/>
        </w:rPr>
        <w:t xml:space="preserve">, </w:t>
      </w:r>
      <w:r w:rsidR="00033F92" w:rsidRPr="00033F92">
        <w:rPr>
          <w:b/>
        </w:rPr>
        <w:t xml:space="preserve">Sjeverna Ulica </w:t>
      </w:r>
      <w:proofErr w:type="spellStart"/>
      <w:r w:rsidR="00033F92" w:rsidRPr="00033F92">
        <w:rPr>
          <w:b/>
        </w:rPr>
        <w:t>bb</w:t>
      </w:r>
      <w:proofErr w:type="spellEnd"/>
      <w:r w:rsidRPr="00A67E15">
        <w:rPr>
          <w:b/>
        </w:rPr>
        <w:t xml:space="preserve">, </w:t>
      </w:r>
      <w:r w:rsidR="00033F92" w:rsidRPr="00033F92">
        <w:rPr>
          <w:b/>
        </w:rPr>
        <w:t>Buzet</w:t>
      </w:r>
      <w:r w:rsidRPr="00A67E15">
        <w:rPr>
          <w:b/>
        </w:rPr>
        <w:t xml:space="preserve">, MBS: </w:t>
      </w:r>
      <w:r w:rsidR="00033F92" w:rsidRPr="00033F92">
        <w:rPr>
          <w:b/>
        </w:rPr>
        <w:t>040116793</w:t>
      </w:r>
      <w:r w:rsidRPr="00A67E15">
        <w:rPr>
          <w:b/>
        </w:rPr>
        <w:t xml:space="preserve">, OIB: </w:t>
      </w:r>
      <w:r w:rsidR="00033F92" w:rsidRPr="00033F92">
        <w:rPr>
          <w:b/>
        </w:rPr>
        <w:t>60602690633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C7565A">
        <w:rPr>
          <w:bCs/>
        </w:rPr>
        <w:t xml:space="preserve">dužnika </w:t>
      </w:r>
      <w:r w:rsidR="00033F92">
        <w:rPr>
          <w:b/>
        </w:rPr>
        <w:t>MATIA d.o.</w:t>
      </w:r>
      <w:r w:rsidR="00033F92" w:rsidRPr="00033F92">
        <w:rPr>
          <w:b/>
        </w:rPr>
        <w:t>o.</w:t>
      </w:r>
      <w:r w:rsidR="00033F92" w:rsidRPr="00A67E15">
        <w:rPr>
          <w:b/>
        </w:rPr>
        <w:t xml:space="preserve">, </w:t>
      </w:r>
      <w:r w:rsidR="00033F92" w:rsidRPr="00033F92">
        <w:rPr>
          <w:b/>
        </w:rPr>
        <w:t xml:space="preserve">Sjeverna Ulica </w:t>
      </w:r>
      <w:proofErr w:type="spellStart"/>
      <w:r w:rsidR="00033F92" w:rsidRPr="00033F92">
        <w:rPr>
          <w:b/>
        </w:rPr>
        <w:t>bb</w:t>
      </w:r>
      <w:proofErr w:type="spellEnd"/>
      <w:r w:rsidR="00033F92" w:rsidRPr="00A67E15">
        <w:rPr>
          <w:b/>
        </w:rPr>
        <w:t xml:space="preserve">, </w:t>
      </w:r>
      <w:r w:rsidR="00033F92" w:rsidRPr="00033F92">
        <w:rPr>
          <w:b/>
        </w:rPr>
        <w:t>Buzet</w:t>
      </w:r>
      <w:r w:rsidR="00033F92" w:rsidRPr="00A67E15">
        <w:rPr>
          <w:b/>
        </w:rPr>
        <w:t xml:space="preserve">, MBS: </w:t>
      </w:r>
      <w:r w:rsidR="00033F92" w:rsidRPr="00033F92">
        <w:rPr>
          <w:b/>
        </w:rPr>
        <w:t>040116793</w:t>
      </w:r>
      <w:r w:rsidR="00033F92" w:rsidRPr="00A67E15">
        <w:rPr>
          <w:b/>
        </w:rPr>
        <w:t xml:space="preserve">, OIB: </w:t>
      </w:r>
      <w:r w:rsidR="00033F92" w:rsidRPr="00033F92">
        <w:rPr>
          <w:b/>
        </w:rPr>
        <w:t>60602690633</w:t>
      </w:r>
      <w:r>
        <w:t xml:space="preserve">, iznosi </w:t>
      </w:r>
      <w:r w:rsidR="00033F92">
        <w:t>259.405,24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7E2607" w:rsidRPr="007E2607">
        <w:t>Darko Vuković, OIB: 18070426244</w:t>
      </w:r>
      <w:r>
        <w:t xml:space="preserve">, </w:t>
      </w:r>
      <w:r w:rsidR="007E2607" w:rsidRPr="007E2607">
        <w:t xml:space="preserve">Buzet, Sjeverna ulica </w:t>
      </w:r>
      <w:proofErr w:type="spellStart"/>
      <w:r w:rsidR="007E2607" w:rsidRPr="007E2607">
        <w:t>bb</w:t>
      </w:r>
      <w:proofErr w:type="spellEnd"/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83F1F">
        <w:t>230</w:t>
      </w:r>
      <w:r w:rsidR="00535693">
        <w:t>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A2A" w:rsidR="00B05A2A">
      <w:r>
        <w:separator/>
      </w:r>
    </w:p>
  </w:endnote>
  <w:endnote w:id="0" w:type="continuationSeparator">
    <w:p w:rsidRDefault="00B05A2A" w:rsidR="00B05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A2A" w:rsidR="00B05A2A">
      <w:r>
        <w:separator/>
      </w:r>
    </w:p>
  </w:footnote>
  <w:footnote w:id="0" w:type="continuationSeparator">
    <w:p w:rsidRDefault="00B05A2A" w:rsidR="00B05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3F92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3F1F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06E05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1723B"/>
    <w:rsid w:val="005204E0"/>
    <w:rsid w:val="0052399B"/>
    <w:rsid w:val="005315D5"/>
    <w:rsid w:val="00532E0A"/>
    <w:rsid w:val="00534964"/>
    <w:rsid w:val="0053545A"/>
    <w:rsid w:val="00535544"/>
    <w:rsid w:val="00535693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607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05A2A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565A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E440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E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6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E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6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St-2309/2016</izvorni_sadrzaj>
    <derivirana_varijabla naziv="DomainObject.Predmet.OznakaBroj_1">St-2309/2016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MATIA d.o.o. BUZET</item>
    </izvorni_sadrzaj>
    <derivirana_varijabla naziv="DomainObject.Predmet.SudioniciListNaziv_1">
      <item>FINANCIJSKA AGENCIJA, RC RIJEKA, PODRUŽNICA PULA, PULA</item>
      <item>MATIA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MATIA d.o.o. BUZET, OIB 60602690633, Sjeverna Ulica/bb,52420 Buzet</item>
    </izvorni_sadrzaj>
    <derivirana_varijabla naziv="DomainObject.Predmet.SudioniciListAdressOIB_1">
      <item>FINANCIJSKA AGENCIJA, RC RIJEKA, PODRUŽNICA PULA, PULA, OIB 85821130368, Giardini 5,52100 Pula</item>
      <item>MATIA d.o.o. BUZET, OIB 60602690633, Sjeverna Ulica/bb,52420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60602690633</item>
    </izvorni_sadrzaj>
    <derivirana_varijabla naziv="DomainObject.Predmet.SudioniciListNazivOIB_1">
      <item>, OIB 85821130368</item>
      <item>, OIB 60602690633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1898</properties:Characters>
  <properties:Lines>47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2016-10-14T08:15:00Z</dcterms:modified>
  <cp:revision>95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