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a696" w14:paraId="27ca696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2D3AE9" w:rsidP="00EF020D" w:rsidR="00F75262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664DC7">
        <w:t>ŠIPAK j.d.o.o. PULA, Pula, De Franceschijeva 64, OIB: 06492419226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664DC7">
        <w:t>ŠIPAK j.d.o.o. PULA, Pula, De Franceschijeva 64, OIB: 06492419226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664DC7">
        <w:rPr>
          <w:sz w:val="23"/>
          <w:szCs w:val="23"/>
        </w:rPr>
        <w:t>703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341D5B">
        <w:rPr>
          <w:sz w:val="23"/>
          <w:szCs w:val="23"/>
          <w:lang w:val="pl-PL"/>
        </w:rPr>
        <w:t>dužnikom</w:t>
      </w:r>
      <w:r w:rsidR="002D3AE9">
        <w:rPr>
          <w:sz w:val="23"/>
          <w:szCs w:val="23"/>
          <w:lang w:val="pl-PL"/>
        </w:rPr>
        <w:t>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3C3AB0">
        <w:rPr>
          <w:sz w:val="23"/>
          <w:szCs w:val="23"/>
        </w:rPr>
        <w:t>10</w:t>
      </w:r>
      <w:r w:rsidR="007C449E" w:rsidRPr="007C449E">
        <w:rPr>
          <w:sz w:val="23"/>
          <w:szCs w:val="23"/>
        </w:rPr>
        <w:t xml:space="preserve">. </w:t>
      </w:r>
      <w:r w:rsidR="003C3AB0">
        <w:rPr>
          <w:sz w:val="23"/>
          <w:szCs w:val="23"/>
        </w:rPr>
        <w:t>listopada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7D6242">
        <w:t>1</w:t>
      </w:r>
      <w:r w:rsidR="003C3AB0">
        <w:t>0</w:t>
      </w:r>
      <w:r>
        <w:t xml:space="preserve">. </w:t>
      </w:r>
      <w:r w:rsidR="003C3AB0">
        <w:t>listopada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r w:rsidR="00020723">
      <w:t>Posl.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664DC7">
      <w:t>703/2016-10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1A48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50309"/>
    <w:rsid w:val="002607AA"/>
    <w:rsid w:val="002839AE"/>
    <w:rsid w:val="00286170"/>
    <w:rsid w:val="00296ECD"/>
    <w:rsid w:val="002A0BB8"/>
    <w:rsid w:val="002D3AE9"/>
    <w:rsid w:val="002F451E"/>
    <w:rsid w:val="00310AE5"/>
    <w:rsid w:val="00332A50"/>
    <w:rsid w:val="003351F2"/>
    <w:rsid w:val="00341D5B"/>
    <w:rsid w:val="0034279C"/>
    <w:rsid w:val="00384337"/>
    <w:rsid w:val="00384593"/>
    <w:rsid w:val="00393CD9"/>
    <w:rsid w:val="003A1AA1"/>
    <w:rsid w:val="003C3AB0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3215F"/>
    <w:rsid w:val="00645281"/>
    <w:rsid w:val="00651927"/>
    <w:rsid w:val="00657D46"/>
    <w:rsid w:val="00664DC7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2668D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B30FB"/>
    <w:rsid w:val="009D1839"/>
    <w:rsid w:val="009D5DC9"/>
    <w:rsid w:val="009D7F32"/>
    <w:rsid w:val="009E63F4"/>
    <w:rsid w:val="009F4E70"/>
    <w:rsid w:val="00A01E1E"/>
    <w:rsid w:val="00A03E43"/>
    <w:rsid w:val="00A0500F"/>
    <w:rsid w:val="00A1177A"/>
    <w:rsid w:val="00A16E85"/>
    <w:rsid w:val="00A346E7"/>
    <w:rsid w:val="00A85A09"/>
    <w:rsid w:val="00AD12EB"/>
    <w:rsid w:val="00AD1C96"/>
    <w:rsid w:val="00AF1067"/>
    <w:rsid w:val="00B10A75"/>
    <w:rsid w:val="00B3377A"/>
    <w:rsid w:val="00B3422D"/>
    <w:rsid w:val="00B36494"/>
    <w:rsid w:val="00B46D53"/>
    <w:rsid w:val="00B8368A"/>
    <w:rsid w:val="00BA4749"/>
    <w:rsid w:val="00BC44AE"/>
    <w:rsid w:val="00BD0AE2"/>
    <w:rsid w:val="00BD23FB"/>
    <w:rsid w:val="00C00E5C"/>
    <w:rsid w:val="00C0370D"/>
    <w:rsid w:val="00C03A3E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45B6D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5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1F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1F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1F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1F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5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1F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1F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1F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1F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89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ŠIPAK j.d.o.o. PULA zastupanog po punomoćniku Nina Vujić</izvorni_sadrzaj>
    <derivirana_varijabla naziv="DomainObject.Predmet.ProtustrankaFormated_1">  ŠIPAK j.d.o.o. PULA zastupanog po punomoćniku Nina Vujić</derivirana_varijabla>
  </DomainObject.Predmet.ProtustrankaFormated>
  <DomainObject.Predmet.ProtustrankaFormatedOIB>
    <izvorni_sadrzaj>  ŠIPAK j.d.o.o. PULA, OIB 06492419226 zastupanog po punomoćniku Nina Vujić</izvorni_sadrzaj>
    <derivirana_varijabla naziv="DomainObject.Predmet.ProtustrankaFormatedOIB_1">  ŠIPAK j.d.o.o. PULA, OIB 06492419226 zastupanog po punomoćniku Nina Vujić</derivirana_varijabla>
  </DomainObject.Predmet.ProtustrankaFormatedOIB>
  <DomainObject.Predmet.ProtustrankaFormatedWithAdress>
    <izvorni_sadrzaj> ŠIPAK j.d.o.o. PULA, De Franceschijeva 64, 52100 Pula zastupanog po punomoćniku Nina Vujić</izvorni_sadrzaj>
    <derivirana_varijabla naziv="DomainObject.Predmet.ProtustrankaFormatedWithAdress_1"> ŠIPAK j.d.o.o. PULA, De Franceschijeva 64, 52100 Pula zastupanog po punomoćniku Nina Vujić</derivirana_varijabla>
  </DomainObject.Predmet.ProtustrankaFormatedWithAdress>
  <DomainObject.Predmet.ProtustrankaFormatedWithAdressOIB>
    <izvorni_sadrzaj> ŠIPAK j.d.o.o. PULA, OIB 06492419226, De Franceschijeva 64, 52100 Pula zastupanog po punomoćniku Nina Vujić</izvorni_sadrzaj>
    <derivirana_varijabla naziv="DomainObject.Predmet.ProtustrankaFormatedWithAdressOIB_1"> ŠIPAK j.d.o.o. PULA, OIB 06492419226, De Franceschijeva 64, 52100 Pula zastupanog po punomoćniku Nina Vujić</derivirana_varijabla>
  </DomainObject.Predmet.ProtustrankaFormatedWithAdressOIB>
  <DomainObject.Predmet.ProtustrankaWithAdress>
    <izvorni_sadrzaj>ŠIPAK j.d.o.o. PULA De Franceschijeva 64, 52100 Pula</izvorni_sadrzaj>
    <derivirana_varijabla naziv="DomainObject.Predmet.ProtustrankaWithAdress_1">ŠIPAK j.d.o.o. PULA De Franceschijeva 64, 52100 Pula</derivirana_varijabla>
  </DomainObject.Predmet.ProtustrankaWithAdress>
  <DomainObject.Predmet.ProtustrankaWithAdressOIB>
    <izvorni_sadrzaj>ŠIPAK j.d.o.o. PULA, OIB 06492419226, De Franceschijeva 64, 52100 Pula</izvorni_sadrzaj>
    <derivirana_varijabla naziv="DomainObject.Predmet.ProtustrankaWithAdressOIB_1">ŠIPAK j.d.o.o. PULA, OIB 06492419226, De Franceschijeva 64, 52100 Pula</derivirana_varijabla>
  </DomainObject.Predmet.ProtustrankaWithAdressOIB>
  <DomainObject.Predmet.ProtustrankaNazivFormated>
    <izvorni_sadrzaj>ŠIPAK j.d.o.o. PULA</izvorni_sadrzaj>
    <derivirana_varijabla naziv="DomainObject.Predmet.ProtustrankaNazivFormated_1">ŠIPAK j.d.o.o. PULA</derivirana_varijabla>
  </DomainObject.Predmet.ProtustrankaNazivFormated>
  <DomainObject.Predmet.ProtustrankaNazivFormatedOIB>
    <izvorni_sadrzaj>ŠIPAK j.d.o.o. PULA, OIB 06492419226</izvorni_sadrzaj>
    <derivirana_varijabla naziv="DomainObject.Predmet.ProtustrankaNazivFormatedOIB_1">ŠIPAK j.d.o.o. PULA, OIB 06492419226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14788.65</izvorni_sadrzaj>
    <derivirana_varijabla naziv="DomainObject.Predmet.TrenutnaVrijednost_1">14788.65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ŠIPAK j.d.o.o. PULA zastupanog po punomoćniku Nina Vujić</item>
    </izvorni_sadrzaj>
    <derivirana_varijabla naziv="DomainObject.Predmet.ProtuStrankaListFormated_1">
      <item>ŠIPAK j.d.o.o. PULA zastupanog po punomoćniku Nina Vujić</item>
    </derivirana_varijabla>
  </DomainObject.Predmet.ProtuStrankaListFormated>
  <DomainObject.Predmet.ProtuStrankaListFormatedOIB>
    <izvorni_sadrzaj>
      <item>ŠIPAK j.d.o.o. PULA, OIB 06492419226 zastupanog po punomoćniku Nina Vujić</item>
    </izvorni_sadrzaj>
    <derivirana_varijabla naziv="DomainObject.Predmet.ProtuStrankaListFormatedOIB_1">
      <item>ŠIPAK j.d.o.o. PULA, OIB 06492419226 zastupanog po punomoćniku Nina Vujić</item>
    </derivirana_varijabla>
  </DomainObject.Predmet.ProtuStrankaListFormatedOIB>
  <DomainObject.Predmet.ProtuStrankaListFormatedWithAdress>
    <izvorni_sadrzaj>
      <item>ŠIPAK j.d.o.o. PULA, De Franceschijeva 64, 52100 Pula zastupanog po punomoćniku Nina Vujić</item>
    </izvorni_sadrzaj>
    <derivirana_varijabla naziv="DomainObject.Predmet.ProtuStrankaListFormatedWithAdress_1">
      <item>ŠIPAK j.d.o.o. PULA, De Franceschijeva 64, 52100 Pula zastupanog po punomoćniku Nina Vujić</item>
    </derivirana_varijabla>
  </DomainObject.Predmet.ProtuStrankaListFormatedWithAdress>
  <DomainObject.Predmet.ProtuStrankaListFormatedWithAdressOIB>
    <izvorni_sadrzaj>
      <item>ŠIPAK j.d.o.o. PULA, OIB 06492419226, De Franceschijeva 64, 52100 Pula zastupanog po punomoćniku Nina Vujić</item>
    </izvorni_sadrzaj>
    <derivirana_varijabla naziv="DomainObject.Predmet.ProtuStrankaListFormatedWithAdressOIB_1">
      <item>ŠIPAK j.d.o.o. PULA, OIB 06492419226, De Franceschijeva 64, 52100 Pula zastupanog po punomoćniku Nina Vujić</item>
    </derivirana_varijabla>
  </DomainObject.Predmet.ProtuStrankaListFormatedWithAdressOIB>
  <DomainObject.Predmet.ProtuStrankaListNazivFormated>
    <izvorni_sadrzaj>
      <item>ŠIPAK j.d.o.o. PULA</item>
    </izvorni_sadrzaj>
    <derivirana_varijabla naziv="DomainObject.Predmet.ProtuStrankaListNazivFormated_1">
      <item>ŠIPAK j.d.o.o. PULA</item>
    </derivirana_varijabla>
  </DomainObject.Predmet.ProtuStrankaListNazivFormated>
  <DomainObject.Predmet.ProtuStrankaListNazivFormatedOIB>
    <izvorni_sadrzaj>
      <item>ŠIPAK j.d.o.o. PULA, OIB 06492419226</item>
    </izvorni_sadrzaj>
    <derivirana_varijabla naziv="DomainObject.Predmet.ProtuStrankaListNazivFormatedOIB_1">
      <item>ŠIPAK j.d.o.o. PULA, OIB 06492419226</item>
    </derivirana_varijabla>
  </DomainObject.Predmet.ProtuStrankaListNazivFormatedOIB>
  <DomainObject.Predmet.OstaliListFormated>
    <izvorni_sadrzaj>
      <item>Nina Vujić punomoćnik sudionika u postupku ŠIPAK j.d.o.o. PULA</item>
    </izvorni_sadrzaj>
    <derivirana_varijabla naziv="DomainObject.Predmet.OstaliListFormated_1">
      <item>Nina Vujić punomoćnik sudionika u postupku ŠIPAK j.d.o.o. PULA</item>
    </derivirana_varijabla>
  </DomainObject.Predmet.OstaliListFormated>
  <DomainObject.Predmet.OstaliListFormatedOIB>
    <izvorni_sadrzaj>
      <item>Nina Vujić, OIB 25803380098 punomoćnik sudionika u postupku ŠIPAK j.d.o.o. PULA</item>
    </izvorni_sadrzaj>
    <derivirana_varijabla naziv="DomainObject.Predmet.OstaliListFormatedOIB_1">
      <item>Nina Vujić, OIB 25803380098 punomoćnik sudionika u postupku ŠIPAK j.d.o.o. PULA</item>
    </derivirana_varijabla>
  </DomainObject.Predmet.OstaliListFormatedOIB>
  <DomainObject.Predmet.OstaliListFormatedWithAdress>
    <izvorni_sadrzaj>
      <item>Nina Vujić, De Franceschijeva 64, 52100 Pula punomoćnik sudionika u postupku ŠIPAK j.d.o.o. PULA</item>
    </izvorni_sadrzaj>
    <derivirana_varijabla naziv="DomainObject.Predmet.OstaliListFormatedWithAdress_1">
      <item>Nina Vujić, De Franceschijeva 64, 52100 Pula punomoćnik sudionika u postupku ŠIPAK j.d.o.o. PULA</item>
    </derivirana_varijabla>
  </DomainObject.Predmet.OstaliListFormatedWithAdress>
  <DomainObject.Predmet.OstaliListFormatedWithAdressOIB>
    <izvorni_sadrzaj>
      <item>Nina Vujić, OIB 25803380098, De Franceschijeva 64, 52100 Pula punomoćnik sudionika u postupku ŠIPAK j.d.o.o. PULA</item>
    </izvorni_sadrzaj>
    <derivirana_varijabla naziv="DomainObject.Predmet.OstaliListFormatedWithAdressOIB_1">
      <item>Nina Vujić, OIB 25803380098, De Franceschijeva 64, 52100 Pula punomoćnik sudionika u postupku ŠIPAK j.d.o.o. PULA</item>
    </derivirana_varijabla>
  </DomainObject.Predmet.OstaliListFormatedWithAdressOIB>
  <DomainObject.Predmet.OstaliListNazivFormated>
    <izvorni_sadrzaj>
      <item>Nina Vujić</item>
    </izvorni_sadrzaj>
    <derivirana_varijabla naziv="DomainObject.Predmet.OstaliListNazivFormated_1">
      <item>Nina Vujić</item>
    </derivirana_varijabla>
  </DomainObject.Predmet.OstaliListNazivFormated>
  <DomainObject.Predmet.OstaliListNazivFormatedOIB>
    <izvorni_sadrzaj>
      <item>Nina Vujić, OIB 25803380098</item>
    </izvorni_sadrzaj>
    <derivirana_varijabla naziv="DomainObject.Predmet.OstaliListNazivFormatedOIB_1">
      <item>Nina Vujić, OIB 25803380098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ŠIPAK j.d.o.o. PULA</izvorni_sadrzaj>
    <derivirana_varijabla naziv="DomainObject.Predmet.ProtustrankaIDrugi_1">ŠIPAK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ŠIPAK j.d.o.o. PULA, OIB 06492419226, De Franceschijeva 64, 52100 Pula</izvorni_sadrzaj>
    <derivirana_varijabla naziv="DomainObject.Predmet.ProtustrankaIDrugiAdressOIB_1">ŠIPAK j.d.o.o. PULA, OIB 06492419226, De Franceschijeva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ŠIPAK j.d.o.o. PULA</item>
      <item>Nina Vujić</item>
    </izvorni_sadrzaj>
    <derivirana_varijabla naziv="DomainObject.Predmet.SudioniciListNaziv_1">
      <item>FINANCIJSKA AGENCIJA, RC RIJEKA, PODRUŽNICA PULA, PULA</item>
      <item>ŠIPAK j.d.o.o. PULA</item>
      <item>Nina Vujić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ŠIPAK j.d.o.o. PULA, OIB 06492419226, De Franceschijeva 64,52100 Pula</item>
      <item>Nina Vujić, OIB 25803380098, De Franceschijeva 64,52100 Pula</item>
    </izvorni_sadrzaj>
    <derivirana_varijabla naziv="DomainObject.Predmet.SudioniciListAdressOIB_1">
      <item>FINANCIJSKA AGENCIJA, RC RIJEKA, PODRUŽNICA PULA, PULA, OIB 85821130368, Giardini 5,52100 Pula</item>
      <item>ŠIPAK j.d.o.o. PULA, OIB 06492419226, De Franceschijeva 64,52100 Pula</item>
      <item>Nina Vujić, OIB 25803380098, De Franceschijeva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06492419226</item>
      <item>, OIB 25803380098</item>
    </izvorni_sadrzaj>
    <derivirana_varijabla naziv="DomainObject.Predmet.SudioniciListNazivOIB_1">
      <item>, OIB 85821130368</item>
      <item>, OIB 06492419226</item>
      <item>, OIB 25803380098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2088</properties:Characters>
  <properties:Lines>54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2016-10-10T08:52:00Z</dcterms:created>
  <dc:creator>Jasmina Matika</dc:creator>
  <cp:lastModifiedBy>Sanja Prodan</cp:lastModifiedBy>
  <cp:lastPrinted>2016-09-13T09:48:00Z</cp:lastPrinted>
  <dcterms:modified xmlns:xsi="http://www.w3.org/2001/XMLSchema-instance" xsi:type="dcterms:W3CDTF">2016-10-10T12:25:00Z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