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c3dd" w14:paraId="948c3dd" w:rsidRDefault="009C27F6" w:rsidP="00C56AEF" w:rsidR="009C27F6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9C27F6" w:rsidP="009C27F6" w:rsidR="00CB1E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   St-</w:t>
      </w:r>
      <w:r w:rsidR="00FA319B">
        <w:rPr>
          <w:rFonts w:hAnsi="Times New Roman" w:ascii="Times New Roman"/>
          <w:szCs w:val="24"/>
        </w:rPr>
        <w:t>2901/2018-17</w:t>
      </w:r>
    </w:p>
    <w:p w:rsidRDefault="009C27F6" w:rsidP="009C27F6" w:rsidR="009C27F6" w:rsidRPr="00573FE4">
      <w:pPr>
        <w:jc w:val="right"/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8C181C" w:rsidP="0036322E" w:rsidR="008C181C" w:rsidRPr="00573FE4">
      <w:pPr>
        <w:jc w:val="center"/>
        <w:rPr>
          <w:rFonts w:hAnsi="Times New Roman" w:ascii="Times New Roman"/>
          <w:szCs w:val="24"/>
        </w:rPr>
      </w:pPr>
    </w:p>
    <w:p w:rsidRDefault="00FA319B" w:rsidP="009A259C" w:rsidR="005A15E1">
      <w:pPr>
        <w:ind w:firstLine="720"/>
        <w:jc w:val="both"/>
        <w:rPr>
          <w:rFonts w:hAnsi="Times New Roman" w:ascii="Times New Roman"/>
          <w:szCs w:val="24"/>
        </w:rPr>
      </w:pPr>
      <w:r w:rsidRPr="00FA319B">
        <w:rPr>
          <w:rFonts w:hAnsi="Times New Roman" w:ascii="Times New Roman"/>
          <w:szCs w:val="24"/>
        </w:rPr>
        <w:t xml:space="preserve">Trgovački sud u Zagrebu Stalna Služba u Karlovcu, po sucu Vesni </w:t>
      </w:r>
      <w:proofErr w:type="spellStart"/>
      <w:r w:rsidRPr="00FA319B">
        <w:rPr>
          <w:rFonts w:hAnsi="Times New Roman" w:ascii="Times New Roman"/>
          <w:szCs w:val="24"/>
        </w:rPr>
        <w:t>Fundurulić</w:t>
      </w:r>
      <w:proofErr w:type="spellEnd"/>
      <w:r w:rsidRPr="00FA319B">
        <w:rPr>
          <w:rFonts w:hAnsi="Times New Roman" w:ascii="Times New Roman"/>
          <w:szCs w:val="24"/>
        </w:rPr>
        <w:t xml:space="preserve"> Perišin, postupajući po prijedlogu Financijske agencije, u stečajnom postupku nad dužnikom KUPSKA DOLINA j.d.o.o., Zagreb, Jablanska 56, OIB:04456858925, </w:t>
      </w:r>
      <w:r>
        <w:rPr>
          <w:rFonts w:hAnsi="Times New Roman" w:ascii="Times New Roman"/>
          <w:szCs w:val="24"/>
        </w:rPr>
        <w:t>13. ožujka</w:t>
      </w:r>
      <w:r w:rsidRPr="00FA319B">
        <w:rPr>
          <w:rFonts w:hAnsi="Times New Roman" w:ascii="Times New Roman"/>
          <w:szCs w:val="24"/>
        </w:rPr>
        <w:t xml:space="preserve"> 2019.</w:t>
      </w:r>
    </w:p>
    <w:p w:rsidRDefault="00FA319B" w:rsidP="009A259C" w:rsidR="00FA319B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506D6" w:rsidRPr="00E506D6">
        <w:rPr>
          <w:rFonts w:hAnsi="Times New Roman" w:ascii="Times New Roman"/>
          <w:szCs w:val="24"/>
        </w:rPr>
        <w:t xml:space="preserve">AMONKO d.o.o., Zagreb, </w:t>
      </w:r>
      <w:proofErr w:type="spellStart"/>
      <w:r w:rsidR="00E506D6" w:rsidRPr="00E506D6">
        <w:rPr>
          <w:rFonts w:hAnsi="Times New Roman" w:ascii="Times New Roman"/>
          <w:szCs w:val="24"/>
        </w:rPr>
        <w:t>Horvaćanska</w:t>
      </w:r>
      <w:proofErr w:type="spellEnd"/>
      <w:r w:rsidR="00E506D6" w:rsidRPr="00E506D6">
        <w:rPr>
          <w:rFonts w:hAnsi="Times New Roman" w:ascii="Times New Roman"/>
          <w:szCs w:val="24"/>
        </w:rPr>
        <w:t xml:space="preserve"> cesta 31/B,  OIB: 48408135815</w:t>
      </w:r>
      <w:r w:rsidR="00E506D6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FA319B">
        <w:rPr>
          <w:rFonts w:hAnsi="Times New Roman" w:ascii="Times New Roman"/>
          <w:b/>
          <w:szCs w:val="24"/>
        </w:rPr>
        <w:t>18. travnja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9C27F6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FA319B">
        <w:rPr>
          <w:rFonts w:hAnsi="Times New Roman" w:ascii="Times New Roman"/>
          <w:b/>
          <w:szCs w:val="24"/>
        </w:rPr>
        <w:t>10,45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9C27F6" w:rsidRPr="009C27F6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C52DAC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FA319B">
        <w:rPr>
          <w:rFonts w:hAnsi="Times New Roman" w:ascii="Times New Roman"/>
          <w:szCs w:val="24"/>
        </w:rPr>
        <w:t>13. ožujka</w:t>
      </w:r>
      <w:r w:rsidR="005A15E1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9C27F6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992EB8">
        <w:rPr>
          <w:rFonts w:hAnsi="Times New Roman" w:ascii="Times New Roman"/>
          <w:szCs w:val="24"/>
        </w:rPr>
        <w:t>, v.r.</w:t>
      </w:r>
    </w:p>
    <w:p w:rsidRDefault="00992EB8" w:rsidP="007F17A7" w:rsidR="00992EB8">
      <w:pPr>
        <w:ind w:firstLine="720"/>
        <w:jc w:val="right"/>
        <w:rPr>
          <w:rFonts w:hAnsi="Times New Roman" w:ascii="Times New Roman"/>
          <w:szCs w:val="24"/>
        </w:rPr>
      </w:pPr>
    </w:p>
    <w:p w:rsidRDefault="00992EB8" w:rsidP="00C339BE" w:rsidR="00992EB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992EB8" w:rsidP="007F17A7" w:rsidR="00992EB8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271A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B34D7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935CB"/>
    <w:rsid w:val="008A0DEB"/>
    <w:rsid w:val="008A7916"/>
    <w:rsid w:val="008C181C"/>
    <w:rsid w:val="008D0EE5"/>
    <w:rsid w:val="008E0EF7"/>
    <w:rsid w:val="00931F26"/>
    <w:rsid w:val="009432E4"/>
    <w:rsid w:val="009658A1"/>
    <w:rsid w:val="00967C7C"/>
    <w:rsid w:val="00984F05"/>
    <w:rsid w:val="00986117"/>
    <w:rsid w:val="00992EB8"/>
    <w:rsid w:val="009A1FFF"/>
    <w:rsid w:val="009A259C"/>
    <w:rsid w:val="009C27F6"/>
    <w:rsid w:val="009C2E2C"/>
    <w:rsid w:val="009C51CC"/>
    <w:rsid w:val="00A55620"/>
    <w:rsid w:val="00A754D3"/>
    <w:rsid w:val="00A767D9"/>
    <w:rsid w:val="00A863D7"/>
    <w:rsid w:val="00AA5DBE"/>
    <w:rsid w:val="00AB48B0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15BE"/>
    <w:rsid w:val="00BC20AB"/>
    <w:rsid w:val="00BD3E97"/>
    <w:rsid w:val="00BD3FAA"/>
    <w:rsid w:val="00BE3C56"/>
    <w:rsid w:val="00C1135B"/>
    <w:rsid w:val="00C156FD"/>
    <w:rsid w:val="00C40B58"/>
    <w:rsid w:val="00C52DAC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92CA1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471AD"/>
    <w:rsid w:val="00E506D6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A319B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2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E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2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E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St-2901/2018</izvorni_sadrzaj>
    <derivirana_varijabla naziv="DomainObject.Predmet.OznakaBroj_1">St-2901/2018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KUPSKA DOLINA j.d.o.o. za proizvodnju i usluge zastupanog po punomoćniku Darko Vuksan</izvorni_sadrzaj>
    <derivirana_varijabla naziv="DomainObject.Predmet.ProtustrankaFormated_1">  KUPSKA DOLINA j.d.o.o. za proizvodnju i usluge zastupanog po punomoćniku Darko Vuksan</derivirana_varijabla>
  </DomainObject.Predmet.ProtustrankaFormated>
  <DomainObject.Predmet.ProtustrankaFormatedOIB>
    <izvorni_sadrzaj>  KUPSKA DOLINA j.d.o.o. za proizvodnju i usluge, OIB 04456858925 zastupanog po punomoćniku Darko Vuksan</izvorni_sadrzaj>
    <derivirana_varijabla naziv="DomainObject.Predmet.ProtustrankaFormatedOIB_1">  KUPSKA DOLINA j.d.o.o. za proizvodnju i usluge, OIB 04456858925 zastupanog po punomoćniku Darko Vuksan</derivirana_varijabla>
  </DomainObject.Predmet.ProtustrankaFormatedOIB>
  <DomainObject.Predmet.ProtustrankaFormatedWithAdress>
    <izvorni_sadrzaj> KUPSKA DOLINA j.d.o.o. za proizvodnju i usluge, Jablanska 56, 10000 Zagreb zastupanog po punomoćniku Darko Vuksan</izvorni_sadrzaj>
    <derivirana_varijabla naziv="DomainObject.Predmet.ProtustrankaFormatedWithAdress_1"> KUPSKA DOLINA j.d.o.o. za proizvodnju i usluge, Jablanska 56, 10000 Zagreb zastupanog po punomoćniku Darko Vuksan</derivirana_varijabla>
  </DomainObject.Predmet.ProtustrankaFormatedWithAdress>
  <DomainObject.Predmet.ProtustrankaFormatedWithAdressOIB>
    <izvorni_sadrzaj> KUPSKA DOLINA j.d.o.o. za proizvodnju i usluge, OIB 04456858925, Jablanska 56, 10000 Zagreb zastupanog po punomoćniku Darko Vuksan</izvorni_sadrzaj>
    <derivirana_varijabla naziv="DomainObject.Predmet.ProtustrankaFormatedWithAdressOIB_1"> KUPSKA DOLINA j.d.o.o. za proizvodnju i usluge, OIB 04456858925, Jablanska 56, 10000 Zagreb zastupanog po punomoćniku Darko Vuksan</derivirana_varijabla>
  </DomainObject.Predmet.ProtustrankaFormatedWithAdressOIB>
  <DomainObject.Predmet.ProtustrankaWithAdress>
    <izvorni_sadrzaj>KUPSKA DOLINA j.d.o.o. za proizvodnju i usluge Jablanska 56, 10000 Zagreb</izvorni_sadrzaj>
    <derivirana_varijabla naziv="DomainObject.Predmet.ProtustrankaWithAdress_1">KUPSKA DOLINA j.d.o.o. za proizvodnju i usluge Jablanska 56, 10000 Zagreb</derivirana_varijabla>
  </DomainObject.Predmet.ProtustrankaWithAdress>
  <DomainObject.Predmet.ProtustrankaWithAdressOIB>
    <izvorni_sadrzaj>KUPSKA DOLINA j.d.o.o. za proizvodnju i usluge, OIB 04456858925, Jablanska 56, 10000 Zagreb</izvorni_sadrzaj>
    <derivirana_varijabla naziv="DomainObject.Predmet.ProtustrankaWithAdressOIB_1">KUPSKA DOLINA j.d.o.o. za proizvodnju i usluge, OIB 04456858925, Jablanska 56, 10000 Zagreb</derivirana_varijabla>
  </DomainObject.Predmet.ProtustrankaWithAdressOIB>
  <DomainObject.Predmet.ProtustrankaNazivFormated>
    <izvorni_sadrzaj>KUPSKA DOLINA j.d.o.o. za proizvodnju i usluge</izvorni_sadrzaj>
    <derivirana_varijabla naziv="DomainObject.Predmet.ProtustrankaNazivFormated_1">KUPSKA DOLINA j.d.o.o. za proizvodnju i usluge</derivirana_varijabla>
  </DomainObject.Predmet.ProtustrankaNazivFormated>
  <DomainObject.Predmet.ProtustrankaNazivFormatedOIB>
    <izvorni_sadrzaj>KUPSKA DOLINA j.d.o.o. za proizvodnju i usluge, OIB 04456858925</izvorni_sadrzaj>
    <derivirana_varijabla naziv="DomainObject.Predmet.ProtustrankaNazivFormatedOIB_1">KUPSKA DOLINA j.d.o.o. za proizvodnju i usluge, OIB 04456858925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KUPSKA DOLINA j.d.o.o. za proizvodnju i usluge zastupanog po punomoćniku Darko Vuksan</item>
    </izvorni_sadrzaj>
    <derivirana_varijabla naziv="DomainObject.Predmet.ProtuStrankaListFormated_1">
      <item>KUPSKA DOLINA j.d.o.o. za proizvodnju i usluge zastupanog po punomoćniku Darko Vuksan</item>
    </derivirana_varijabla>
  </DomainObject.Predmet.ProtuStrankaListFormated>
  <DomainObject.Predmet.ProtuStrankaListFormatedOIB>
    <izvorni_sadrzaj>
      <item>KUPSKA DOLINA j.d.o.o. za proizvodnju i usluge, OIB 04456858925 zastupanog po punomoćniku Darko Vuksan</item>
    </izvorni_sadrzaj>
    <derivirana_varijabla naziv="DomainObject.Predmet.ProtuStrankaListFormatedOIB_1">
      <item>KUPSKA DOLINA j.d.o.o. za proizvodnju i usluge, OIB 04456858925 zastupanog po punomoćniku Darko Vuksan</item>
    </derivirana_varijabla>
  </DomainObject.Predmet.ProtuStrankaListFormatedOIB>
  <DomainObject.Predmet.ProtuStrankaListFormatedWithAdress>
    <izvorni_sadrzaj>
      <item>KUPSKA DOLINA j.d.o.o. za proizvodnju i usluge, Jablanska 56, 10000 Zagreb zastupanog po punomoćniku Darko Vuksan</item>
    </izvorni_sadrzaj>
    <derivirana_varijabla naziv="DomainObject.Predmet.ProtuStrankaListFormatedWithAdress_1">
      <item>KUPSKA DOLINA j.d.o.o. za proizvodnju i usluge, Jablanska 56, 10000 Zagreb zastupanog po punomoćniku Darko Vuksan</item>
    </derivirana_varijabla>
  </DomainObject.Predmet.ProtuStrankaListFormatedWithAdress>
  <DomainObject.Predmet.ProtuStrankaListFormatedWithAdressOIB>
    <izvorni_sadrzaj>
      <item>KUPSKA DOLINA j.d.o.o. za proizvodnju i usluge, OIB 04456858925, Jablanska 56, 10000 Zagreb zastupanog po punomoćniku Darko Vuksan</item>
    </izvorni_sadrzaj>
    <derivirana_varijabla naziv="DomainObject.Predmet.ProtuStrankaListFormatedWithAdressOIB_1">
      <item>KUPSKA DOLINA j.d.o.o. za proizvodnju i usluge, OIB 04456858925, Jablanska 56, 10000 Zagreb zastupanog po punomoćniku Darko Vuksan</item>
    </derivirana_varijabla>
  </DomainObject.Predmet.ProtuStrankaListFormatedWithAdressOIB>
  <DomainObject.Predmet.ProtuStrankaListNazivFormated>
    <izvorni_sadrzaj>
      <item>KUPSKA DOLINA j.d.o.o. za proizvodnju i usluge</item>
    </izvorni_sadrzaj>
    <derivirana_varijabla naziv="DomainObject.Predmet.ProtuStrankaListNazivFormated_1">
      <item>KUPSKA DOLINA j.d.o.o. za proizvodnju i usluge</item>
    </derivirana_varijabla>
  </DomainObject.Predmet.ProtuStrankaListNazivFormated>
  <DomainObject.Predmet.ProtuStrankaListNazivFormatedOIB>
    <izvorni_sadrzaj>
      <item>KUPSKA DOLINA j.d.o.o. za proizvodnju i usluge, OIB 04456858925</item>
    </izvorni_sadrzaj>
    <derivirana_varijabla naziv="DomainObject.Predmet.ProtuStrankaListNazivFormatedOIB_1">
      <item>KUPSKA DOLINA j.d.o.o. za proizvodnju i usluge, OIB 04456858925</item>
    </derivirana_varijabla>
  </DomainObject.Predmet.ProtuStrankaListNazivFormatedOIB>
  <DomainObject.Predmet.OstaliListFormated>
    <izvorni_sadrzaj>
      <item>Darko Vuksan punomoćnik sudionika u postupku KUPSKA DOLINA j.d.o.o. za proizvodnju i usluge</item>
    </izvorni_sadrzaj>
    <derivirana_varijabla naziv="DomainObject.Predmet.OstaliListFormated_1">
      <item>Darko Vuksan punomoćnik sudionika u postupku KUPSKA DOLINA j.d.o.o. za proizvodnju i usluge</item>
    </derivirana_varijabla>
  </DomainObject.Predmet.OstaliListFormated>
  <DomainObject.Predmet.OstaliListFormatedOIB>
    <izvorni_sadrzaj>
      <item>Darko Vuksan, OIB 82957711429 punomoćnik sudionika u postupku KUPSKA DOLINA j.d.o.o. za proizvodnju i usluge</item>
    </izvorni_sadrzaj>
    <derivirana_varijabla naziv="DomainObject.Predmet.OstaliListFormatedOIB_1">
      <item>Darko Vuksan, OIB 82957711429 punomoćnik sudionika u postupku KUPSKA DOLINA j.d.o.o. za proizvodnju i usluge</item>
    </derivirana_varijabla>
  </DomainObject.Predmet.OstaliListFormatedOIB>
  <DomainObject.Predmet.OstaliListFormatedWithAdress>
    <izvorni_sadrzaj>
      <item>Darko Vuksan, Rebrovac 40, 10000 Zagreb punomoćnik sudionika u postupku KUPSKA DOLINA j.d.o.o. za proizvodnju i usluge</item>
    </izvorni_sadrzaj>
    <derivirana_varijabla naziv="DomainObject.Predmet.OstaliListFormatedWithAdress_1">
      <item>Darko Vuksan, Rebrovac 40, 10000 Zagreb punomoćnik sudionika u postupku KUPSKA DOLINA j.d.o.o. za proizvodnju i usluge</item>
    </derivirana_varijabla>
  </DomainObject.Predmet.OstaliListFormatedWithAdress>
  <DomainObject.Predmet.OstaliListFormatedWithAdressOIB>
    <izvorni_sadrzaj>
      <item>Darko Vuksan, OIB 82957711429, Rebrovac 40, 10000 Zagreb punomoćnik sudionika u postupku KUPSKA DOLINA j.d.o.o. za proizvodnju i usluge</item>
    </izvorni_sadrzaj>
    <derivirana_varijabla naziv="DomainObject.Predmet.OstaliListFormatedWithAdressOIB_1">
      <item>Darko Vuksan, OIB 82957711429, Rebrovac 40, 10000 Zagreb punomoćnik sudionika u postupku KUPSKA DOLINA j.d.o.o. za proizvodnju i usluge</item>
    </derivirana_varijabla>
  </DomainObject.Predmet.OstaliListFormatedWithAdressOIB>
  <DomainObject.Predmet.OstaliListNazivFormated>
    <izvorni_sadrzaj>
      <item>Darko Vuksan</item>
    </izvorni_sadrzaj>
    <derivirana_varijabla naziv="DomainObject.Predmet.OstaliListNazivFormated_1">
      <item>Darko Vuksan</item>
    </derivirana_varijabla>
  </DomainObject.Predmet.OstaliListNazivFormated>
  <DomainObject.Predmet.OstaliListNazivFormatedOIB>
    <izvorni_sadrzaj>
      <item>Darko Vuksan, OIB 82957711429</item>
    </izvorni_sadrzaj>
    <derivirana_varijabla naziv="DomainObject.Predmet.OstaliListNazivFormatedOIB_1">
      <item>Darko Vuksan, OIB 82957711429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KUPSKA DOLINA j.d.o.o. za proizvodnju i usluge</izvorni_sadrzaj>
    <derivirana_varijabla naziv="DomainObject.Predmet.ProtustrankaIDrugi_1">KUPSKA DOLINA j.d.o.o.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KUPSKA DOLINA j.d.o.o. za proizvodnju i usluge, OIB 04456858925, Jablanska 56, 10000 Zagreb</izvorni_sadrzaj>
    <derivirana_varijabla naziv="DomainObject.Predmet.ProtustrankaIDrugiAdressOIB_1">KUPSKA DOLINA j.d.o.o. za proizvodnju i usluge, OIB 04456858925, Jablanska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KUPSKA DOLINA j.d.o.o. za proizvodnju i usluge</item>
      <item>Darko Vuksan</item>
    </izvorni_sadrzaj>
    <derivirana_varijabla naziv="DomainObject.Predmet.SudioniciListNaziv_1">
      <item>FINA Regionalni centar Zagreb</item>
      <item>KUPSKA DOLINA j.d.o.o. za proizvodnju i usluge</item>
      <item>Darko Vuksan</item>
    </derivirana_varijabla>
  </DomainObject.Predmet.SudioniciListNaziv>
  <DomainObject.Predmet.SudioniciListAdressOIB>
    <izvorni_sadrzaj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izvorni_sadrzaj>
    <derivirana_varijabla naziv="DomainObject.Predmet.SudioniciListAdressOIB_1"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04456858925</item>
      <item>, OIB 82957711429</item>
    </izvorni_sadrzaj>
    <derivirana_varijabla naziv="DomainObject.Predmet.SudioniciListNazivOIB_1">
      <item>, OIB 85821130368</item>
      <item>, OIB 04456858925</item>
      <item>, OIB 82957711429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St-2901/2018-4</izvorni_sadrzaj>
    <derivirana_varijabla naziv="DomainObject.PredzadnjaOdlukaIzPredmeta.Oznaka_1">St-2901/2018-4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5156D-F5FC-41AD-8C90-E82A6E16C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173</properties:Words>
  <properties:Characters>920</properties:Characters>
  <properties:Lines>40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2019-03-13T08:41:00Z</dcterms:created>
  <dc:creator>x</dc:creator>
  <cp:lastModifiedBy>Gordana Cvitković</cp:lastModifiedBy>
  <cp:lastPrinted>2019-03-13T08:44:00Z</cp:lastPrinted>
  <dcterms:modified xmlns:xsi="http://www.w3.org/2001/XMLSchema-instance" xsi:type="dcterms:W3CDTF">2019-03-13T08:44:00Z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(St-2901-18 -Zaključak-.docx)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