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3511e" w14:paraId="7c3511e" w:rsidRDefault="00EE75C3" w:rsidP="00981C40" w:rsidR="00AE649C">
      <w:pPr>
        <w:pStyle w:val="Bezproreda"/>
        <w:tabs>
          <w:tab w:pos="708" w:val="left"/>
          <w:tab w:pos="6923" w:val="left"/>
        </w:tabs>
        <w15:collapsed w:val="false"/>
      </w:pPr>
      <w:bookmarkStart w:name="_GoBack" w:id="0"/>
      <w:bookmarkEnd w:id="0"/>
      <w:r>
        <w:tab/>
      </w:r>
      <w:r w:rsidR="00981C40">
        <w:tab/>
      </w:r>
    </w:p>
    <w:p w:rsidRDefault="00981C40" w:rsidP="00981C40" w:rsidR="00981C40">
      <w:pPr>
        <w:pStyle w:val="Bezproreda"/>
        <w:tabs>
          <w:tab w:pos="708" w:val="left"/>
          <w:tab w:pos="6923" w:val="left"/>
        </w:tabs>
      </w:pPr>
    </w:p>
    <w:p w:rsidRDefault="00EE75C3" w:rsidP="00981C40" w:rsidR="00EE75C3" w:rsidRPr="00EE75C3">
      <w:pPr>
        <w:pStyle w:val="Bezproreda"/>
      </w:pPr>
    </w:p>
    <w:p w:rsidRDefault="001D3CFD" w:rsidP="00981C40" w:rsidR="001D3CFD">
      <w:pPr>
        <w:pStyle w:val="Bezproreda"/>
      </w:pPr>
    </w:p>
    <w:p w:rsidRDefault="00EF68A4" w:rsidP="00981C40" w:rsidR="00AE649C">
      <w:pPr>
        <w:pStyle w:val="Bezproreda"/>
        <w:rPr>
          <w:b/>
        </w:rPr>
      </w:pPr>
      <w:r>
        <w:rPr>
          <w:b/>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373F06">
        <w:t>REPUBLIKA HRVATSKA</w:t>
      </w:r>
    </w:p>
    <w:p w:rsidRDefault="00373F06" w:rsidP="00981C40" w:rsidR="007101C9">
      <w:pPr>
        <w:pStyle w:val="Bezproreda"/>
      </w:pPr>
      <w:r>
        <w:t>TRGOVAČKI SUD U VARAŽDINU</w:t>
      </w:r>
      <w:r w:rsidR="003E2D50">
        <w:tab/>
      </w:r>
      <w:r w:rsidR="003E2D50">
        <w:tab/>
      </w:r>
      <w:r w:rsidR="003E2D50">
        <w:tab/>
        <w:t xml:space="preserve">Poslovni broj: </w:t>
      </w:r>
      <w:r w:rsidR="007101C9">
        <w:t>St-</w:t>
      </w:r>
      <w:r w:rsidR="003552F2">
        <w:t>345</w:t>
      </w:r>
      <w:r w:rsidR="007101C9">
        <w:t>/16-7</w:t>
      </w:r>
    </w:p>
    <w:p w:rsidRDefault="00373F06" w:rsidP="00981C40" w:rsidR="00373F06">
      <w:pPr>
        <w:pStyle w:val="Bezproreda"/>
        <w:rPr>
          <w:b/>
        </w:rPr>
      </w:pPr>
      <w:r>
        <w:t>42000 Varaždin, Ul. braće Radić 2</w:t>
      </w:r>
    </w:p>
    <w:p w:rsidRDefault="00041D8B" w:rsidP="00981C40" w:rsidR="00041D8B">
      <w:pPr>
        <w:pStyle w:val="Bezproreda"/>
      </w:pPr>
    </w:p>
    <w:p w:rsidRDefault="007101C9" w:rsidP="007101C9" w:rsidR="007101C9">
      <w:pPr>
        <w:spacing w:after="0"/>
        <w:jc w:val="center"/>
      </w:pPr>
      <w:r>
        <w:t>U  I M E  R E P U B L I K E  H R V A T S K E</w:t>
      </w:r>
    </w:p>
    <w:p w:rsidRDefault="007101C9" w:rsidP="007101C9" w:rsidR="007101C9">
      <w:pPr>
        <w:spacing w:after="0"/>
        <w:jc w:val="center"/>
      </w:pPr>
      <w:r>
        <w:t>R J E Š E NJ E</w:t>
      </w:r>
    </w:p>
    <w:p w:rsidRDefault="007101C9" w:rsidP="007101C9" w:rsidR="007101C9">
      <w:pPr>
        <w:spacing w:after="0"/>
        <w:jc w:val="center"/>
      </w:pPr>
    </w:p>
    <w:p w:rsidRDefault="007101C9" w:rsidP="007101C9" w:rsidR="007101C9">
      <w:pPr>
        <w:spacing w:after="0"/>
        <w:jc w:val="both"/>
      </w:pPr>
      <w:r>
        <w:tab/>
        <w:t xml:space="preserve">Trgovački sud u Varaždinu po sutkinji toga suda Meliti Poljanec-Bubaš, u stečajnom predmetu povodom prijedloga predlagatelja Financijska agencija, OIB: 85821130368, RC Zagreb, Podružnica Varaždin, A. Cesarca 2, 42000 Varaždin, radi otvaranja stečajnog postupka nad dužnikom </w:t>
      </w:r>
      <w:r w:rsidR="003552F2">
        <w:t xml:space="preserve">PETICA BELJAN društvo s ograničenom odgovornošću za trgovinu, proizvodnju i usluge, OIB: 02659586208, </w:t>
      </w:r>
      <w:proofErr w:type="spellStart"/>
      <w:r w:rsidR="003552F2">
        <w:t>Virje</w:t>
      </w:r>
      <w:proofErr w:type="spellEnd"/>
      <w:r w:rsidR="003552F2">
        <w:t>, Ljudevita Gaja 3</w:t>
      </w:r>
      <w:r>
        <w:t xml:space="preserve">, dana </w:t>
      </w:r>
      <w:r w:rsidR="003552F2">
        <w:t>22</w:t>
      </w:r>
      <w:r>
        <w:t>. rujna 2016.</w:t>
      </w:r>
    </w:p>
    <w:p w:rsidRDefault="007101C9" w:rsidP="007101C9" w:rsidR="007101C9">
      <w:pPr>
        <w:spacing w:after="0"/>
        <w:jc w:val="center"/>
      </w:pPr>
    </w:p>
    <w:p w:rsidRDefault="007101C9" w:rsidP="007101C9" w:rsidR="007101C9">
      <w:pPr>
        <w:spacing w:after="0"/>
        <w:jc w:val="center"/>
      </w:pPr>
      <w:r>
        <w:t>r i j e š i o  j e</w:t>
      </w:r>
    </w:p>
    <w:p w:rsidRDefault="007101C9" w:rsidP="007101C9" w:rsidR="007101C9">
      <w:pPr>
        <w:spacing w:after="0"/>
      </w:pPr>
    </w:p>
    <w:p w:rsidRDefault="007101C9" w:rsidP="007101C9" w:rsidR="007101C9">
      <w:pPr>
        <w:spacing w:after="0"/>
        <w:jc w:val="both"/>
      </w:pPr>
      <w:r>
        <w:tab/>
        <w:t xml:space="preserve">I. Otvara se stečajni postupak nad stečajnim dužnikom </w:t>
      </w:r>
      <w:r w:rsidR="003552F2">
        <w:t xml:space="preserve">PETICA BELJAN društvo s ograničenom odgovornošću za trgovinu, proizvodnju i usluge, OIB: 02659586208, </w:t>
      </w:r>
      <w:proofErr w:type="spellStart"/>
      <w:r w:rsidR="003552F2">
        <w:t>Virje</w:t>
      </w:r>
      <w:proofErr w:type="spellEnd"/>
      <w:r w:rsidR="003552F2">
        <w:t>, Ljudevita Gaja 3</w:t>
      </w:r>
      <w:r>
        <w:rPr>
          <w:rFonts w:eastAsia="Calibri"/>
        </w:rPr>
        <w:t>,</w:t>
      </w:r>
      <w:r w:rsidR="003552F2">
        <w:t xml:space="preserve"> s danom 22</w:t>
      </w:r>
      <w:r>
        <w:t>. rujna 2016. u 1</w:t>
      </w:r>
      <w:r w:rsidR="003552F2">
        <w:t>4</w:t>
      </w:r>
      <w:r>
        <w:t xml:space="preserve">,00 sati. </w:t>
      </w:r>
    </w:p>
    <w:p w:rsidRDefault="007101C9" w:rsidP="007101C9" w:rsidR="007101C9">
      <w:pPr>
        <w:spacing w:after="0"/>
        <w:jc w:val="both"/>
      </w:pPr>
    </w:p>
    <w:p w:rsidRDefault="007101C9" w:rsidP="007101C9" w:rsidR="007101C9">
      <w:pPr>
        <w:spacing w:after="0"/>
        <w:jc w:val="both"/>
      </w:pPr>
      <w:r>
        <w:tab/>
        <w:t>II Za stečajnog upravitelja imenuje se</w:t>
      </w:r>
      <w:r w:rsidR="003552F2">
        <w:t xml:space="preserve"> Nevenka Golubić, OIB 84663367442, iz </w:t>
      </w:r>
      <w:proofErr w:type="spellStart"/>
      <w:r w:rsidR="003552F2">
        <w:t>Štefanec</w:t>
      </w:r>
      <w:proofErr w:type="spellEnd"/>
      <w:r w:rsidR="003552F2">
        <w:t xml:space="preserve"> Marofa 27</w:t>
      </w:r>
      <w:r>
        <w:t>.</w:t>
      </w:r>
    </w:p>
    <w:p w:rsidRDefault="007101C9" w:rsidP="007101C9" w:rsidR="007101C9">
      <w:pPr>
        <w:spacing w:after="0"/>
        <w:jc w:val="both"/>
      </w:pPr>
    </w:p>
    <w:p w:rsidRDefault="007101C9" w:rsidP="007101C9" w:rsidR="007101C9">
      <w:pPr>
        <w:spacing w:after="0"/>
        <w:jc w:val="both"/>
      </w:pPr>
      <w:r>
        <w:tab/>
        <w:t xml:space="preserve">III. Zaključuje se stečajni postupak nad stečajnim dužnikom </w:t>
      </w:r>
      <w:r w:rsidR="003552F2">
        <w:t xml:space="preserve">PETICA BELJAN društvo s ograničenom odgovornošću za trgovinu, proizvodnju i usluge, OIB: 02659586208, </w:t>
      </w:r>
      <w:proofErr w:type="spellStart"/>
      <w:r w:rsidR="003552F2">
        <w:t>Virje</w:t>
      </w:r>
      <w:proofErr w:type="spellEnd"/>
      <w:r w:rsidR="003552F2">
        <w:t>, Ljudevita Gaja 3.</w:t>
      </w:r>
    </w:p>
    <w:p w:rsidRDefault="007101C9" w:rsidP="007101C9" w:rsidR="007101C9">
      <w:pPr>
        <w:spacing w:after="0"/>
        <w:jc w:val="both"/>
      </w:pPr>
    </w:p>
    <w:p w:rsidRDefault="007101C9" w:rsidP="007101C9" w:rsidR="007101C9">
      <w:pPr>
        <w:spacing w:after="0"/>
        <w:jc w:val="both"/>
      </w:pPr>
      <w:r>
        <w:tab/>
        <w:t>IV. Ovo rješenje objavit će se na e-Oglasnoj ploči suda.</w:t>
      </w:r>
    </w:p>
    <w:p w:rsidRDefault="007101C9" w:rsidP="007101C9" w:rsidR="007101C9">
      <w:pPr>
        <w:spacing w:after="0"/>
        <w:jc w:val="both"/>
      </w:pPr>
    </w:p>
    <w:p w:rsidRDefault="007101C9" w:rsidP="007101C9" w:rsidR="007101C9">
      <w:pPr>
        <w:spacing w:after="0"/>
        <w:jc w:val="both"/>
      </w:pPr>
      <w:r>
        <w:tab/>
        <w:t xml:space="preserve">V. Po pravomoćnosti ovoga rješenja stečajni dužnik </w:t>
      </w:r>
      <w:r w:rsidR="003552F2">
        <w:t xml:space="preserve">PETICA BELJAN društvo s ograničenom odgovornošću za trgovinu, proizvodnju i usluge, OIB: 02659586208, </w:t>
      </w:r>
      <w:proofErr w:type="spellStart"/>
      <w:r w:rsidR="003552F2">
        <w:t>Virje</w:t>
      </w:r>
      <w:proofErr w:type="spellEnd"/>
      <w:r w:rsidR="003552F2">
        <w:t>, Ljudevita Gaja 3</w:t>
      </w:r>
      <w:r>
        <w:t>, bit će brisan iz sudskog registra.</w:t>
      </w:r>
    </w:p>
    <w:p w:rsidRDefault="007101C9" w:rsidP="007101C9" w:rsidR="007101C9">
      <w:pPr>
        <w:spacing w:after="0"/>
        <w:jc w:val="both"/>
      </w:pPr>
    </w:p>
    <w:p w:rsidRDefault="007101C9" w:rsidP="007101C9" w:rsidR="007101C9">
      <w:pPr>
        <w:spacing w:after="0"/>
        <w:jc w:val="center"/>
      </w:pPr>
      <w:r>
        <w:t>Obrazloženje</w:t>
      </w:r>
    </w:p>
    <w:p w:rsidRDefault="007101C9" w:rsidP="007101C9" w:rsidR="007101C9">
      <w:pPr>
        <w:spacing w:after="0"/>
      </w:pPr>
    </w:p>
    <w:p w:rsidRDefault="007101C9" w:rsidP="007101C9" w:rsidR="007101C9">
      <w:pPr>
        <w:spacing w:after="0"/>
        <w:jc w:val="both"/>
      </w:pPr>
      <w:r>
        <w:tab/>
        <w:t xml:space="preserve">Predlagatelj je dana </w:t>
      </w:r>
      <w:r w:rsidR="003552F2">
        <w:t>3</w:t>
      </w:r>
      <w:r>
        <w:t xml:space="preserve">. </w:t>
      </w:r>
      <w:r w:rsidR="003552F2">
        <w:t>ožujk</w:t>
      </w:r>
      <w:r>
        <w:t xml:space="preserve">a 2016. podnio ovome sudu prijedlog za otvaranje stečajnog postupka nad dužnikom, navodeći da dužnik ima evidentirane neizvršene osnove za plaćanje u neprekinutom razdoblju od </w:t>
      </w:r>
      <w:r w:rsidR="00F9308B">
        <w:t>159</w:t>
      </w:r>
      <w:r>
        <w:t xml:space="preserve"> dana, u ukupnom iznosu od</w:t>
      </w:r>
      <w:r w:rsidR="00F9308B">
        <w:t xml:space="preserve"> 49.131,68</w:t>
      </w:r>
      <w:r>
        <w:t xml:space="preserve"> kn i ima jednu zaposlenu osobu.</w:t>
      </w:r>
    </w:p>
    <w:p w:rsidRDefault="009E0C37" w:rsidP="007101C9" w:rsidR="009E0C37">
      <w:pPr>
        <w:spacing w:after="0"/>
        <w:jc w:val="both"/>
      </w:pPr>
    </w:p>
    <w:p w:rsidRDefault="009E0C37" w:rsidP="00F9308B" w:rsidR="00F9308B">
      <w:pPr>
        <w:spacing w:after="0"/>
        <w:ind w:firstLine="708"/>
        <w:jc w:val="both"/>
        <w:rPr>
          <w:rFonts w:cs="Times New Roman"/>
        </w:rPr>
      </w:pPr>
      <w:r>
        <w:t xml:space="preserve">Na ročištu održanom </w:t>
      </w:r>
      <w:r w:rsidR="00F9308B">
        <w:t>14</w:t>
      </w:r>
      <w:r>
        <w:t>. srpnja 2016. radi rasprave o uvjetima za otvaranje stečajnog postupka nad dužnikom, zakonsk</w:t>
      </w:r>
      <w:r w:rsidR="00F9308B">
        <w:t>i</w:t>
      </w:r>
      <w:r>
        <w:t xml:space="preserve"> zastupni</w:t>
      </w:r>
      <w:r w:rsidR="00F9308B">
        <w:t>k</w:t>
      </w:r>
      <w:r>
        <w:t xml:space="preserve"> dužnika, </w:t>
      </w:r>
      <w:r w:rsidR="00F9308B">
        <w:t>Stipe Beljan</w:t>
      </w:r>
      <w:r>
        <w:t xml:space="preserve"> izjavi</w:t>
      </w:r>
      <w:r w:rsidR="00F9308B">
        <w:t>o</w:t>
      </w:r>
      <w:r>
        <w:t xml:space="preserve"> je da dužnik </w:t>
      </w:r>
      <w:r>
        <w:rPr>
          <w:rFonts w:cs="Times New Roman"/>
        </w:rPr>
        <w:t>nema u vlasništvu n</w:t>
      </w:r>
      <w:r w:rsidR="00F9308B">
        <w:rPr>
          <w:rFonts w:cs="Times New Roman"/>
        </w:rPr>
        <w:t xml:space="preserve">ekretnina, kao niti pokretnina i nenovčanih sredstava, kao niti novčanih potraživanja, imovinskih prava na tuđim stvarima, kao niti drugih prava koja bi činila imovinu dužnika. U poslovnim knjigama dužnika unese su obveze prema dobavljačima, za kratkoročne zajmove, poreze, doprinose i plaće te obveze za plaćanje PDV-a u iznosu od 267.175,00 kn, dok istovremeno dužnik ima novčana potraživanja prema kupcima s naslova </w:t>
      </w:r>
      <w:r w:rsidR="00F9308B">
        <w:rPr>
          <w:rFonts w:cs="Times New Roman"/>
        </w:rPr>
        <w:lastRenderedPageBreak/>
        <w:t xml:space="preserve">prodane robe, pozajmica te ostalih potraživanja u ukupnom iznosu od 122.128,78 kn, a koja nisu utužena obzirom na nemogućnost plaćanja dužnika. </w:t>
      </w:r>
    </w:p>
    <w:p w:rsidRDefault="00F9308B" w:rsidP="00F9308B" w:rsidR="00F9308B">
      <w:pPr>
        <w:spacing w:after="0"/>
        <w:ind w:firstLine="708"/>
        <w:jc w:val="both"/>
        <w:rPr>
          <w:rFonts w:cs="Times New Roman"/>
        </w:rPr>
      </w:pPr>
      <w:r>
        <w:rPr>
          <w:rFonts w:cs="Times New Roman"/>
        </w:rPr>
        <w:t xml:space="preserve">Na posebno pitanje raspravne sutkinje na što se odnosi stavka pod točkom II. 3. Ostala potraživanja u iznosu od 101.890,43 kn (podnesak predan na ročištu i potpisan po direktoru </w:t>
      </w:r>
      <w:proofErr w:type="spellStart"/>
      <w:r>
        <w:rPr>
          <w:rFonts w:cs="Times New Roman"/>
        </w:rPr>
        <w:t>dužanika</w:t>
      </w:r>
      <w:proofErr w:type="spellEnd"/>
      <w:r>
        <w:rPr>
          <w:rFonts w:cs="Times New Roman"/>
        </w:rPr>
        <w:t>: Dostava popisa imovine i obveza na listu 9 spisa) z</w:t>
      </w:r>
      <w:r w:rsidR="00EB3AF3">
        <w:rPr>
          <w:rFonts w:cs="Times New Roman"/>
        </w:rPr>
        <w:t xml:space="preserve">akonski zastupnik dužnika izjavio je </w:t>
      </w:r>
      <w:r>
        <w:rPr>
          <w:rFonts w:cs="Times New Roman"/>
        </w:rPr>
        <w:t>da ne zna.</w:t>
      </w:r>
    </w:p>
    <w:p w:rsidRDefault="00EB3AF3" w:rsidP="00F9308B" w:rsidR="00F9308B">
      <w:pPr>
        <w:spacing w:after="0"/>
        <w:ind w:firstLine="708"/>
        <w:jc w:val="both"/>
        <w:rPr>
          <w:rFonts w:cs="Times New Roman"/>
        </w:rPr>
      </w:pPr>
      <w:r>
        <w:rPr>
          <w:rFonts w:cs="Times New Roman"/>
        </w:rPr>
        <w:t xml:space="preserve">Zakonski zastupnik dužnika nadalje je izjavio da se </w:t>
      </w:r>
      <w:r w:rsidR="00F9308B">
        <w:rPr>
          <w:rFonts w:cs="Times New Roman"/>
        </w:rPr>
        <w:t>Društvo dužnika bavilo  pružanjem ugostiteljskih usluga, i poslovalo je do lipnja 2015., a u njemu su radila 3 radnika kojima je u lipnju 2015. prestao radni odnos. Ne može se izjasniti od kada je društvo u blokadi, međutim radi se o periodu od najmanje godine dana. Društvo nije sposobno za plaćanje.</w:t>
      </w:r>
      <w:r>
        <w:rPr>
          <w:rFonts w:cs="Times New Roman"/>
        </w:rPr>
        <w:t xml:space="preserve"> </w:t>
      </w:r>
      <w:r w:rsidR="00F9308B">
        <w:rPr>
          <w:rFonts w:cs="Times New Roman"/>
        </w:rPr>
        <w:t>Ukupni dug društva prema svim vjerovnicima,  dakle i prema RH, iznosi oko 267.175,00 kn.</w:t>
      </w:r>
    </w:p>
    <w:p w:rsidRDefault="00F9308B" w:rsidP="00F9308B" w:rsidR="00F9308B">
      <w:pPr>
        <w:spacing w:after="0"/>
        <w:ind w:firstLine="708"/>
        <w:jc w:val="both"/>
        <w:rPr>
          <w:rFonts w:cs="Times New Roman"/>
        </w:rPr>
      </w:pPr>
      <w:r>
        <w:rPr>
          <w:rFonts w:cs="Times New Roman"/>
        </w:rPr>
        <w:t>Pod kaznenom i materijalnom odgovornošću z</w:t>
      </w:r>
      <w:r w:rsidR="00A42B01">
        <w:rPr>
          <w:rFonts w:cs="Times New Roman"/>
        </w:rPr>
        <w:t xml:space="preserve">akonski zastupnik dužnika potvrdio je pred sudom na ročištu 14. srpnja 2016. </w:t>
      </w:r>
      <w:r w:rsidR="00EB3AF3">
        <w:rPr>
          <w:rFonts w:cs="Times New Roman"/>
        </w:rPr>
        <w:t>da su podaci koje je iznio</w:t>
      </w:r>
      <w:r>
        <w:rPr>
          <w:rFonts w:cs="Times New Roman"/>
        </w:rPr>
        <w:t xml:space="preserve"> točni i potpuni. </w:t>
      </w:r>
    </w:p>
    <w:p w:rsidRDefault="00F9308B" w:rsidP="00F9308B" w:rsidR="00F9308B">
      <w:pPr>
        <w:spacing w:after="0"/>
        <w:jc w:val="both"/>
        <w:rPr>
          <w:rFonts w:cs="Times New Roman"/>
        </w:rPr>
      </w:pPr>
    </w:p>
    <w:p w:rsidRDefault="007101C9" w:rsidP="007101C9" w:rsidR="007101C9">
      <w:pPr>
        <w:spacing w:after="0"/>
        <w:jc w:val="both"/>
      </w:pPr>
      <w:r>
        <w:tab/>
        <w:t>Sud je tijekom postupka rješenjem St-</w:t>
      </w:r>
      <w:r w:rsidR="00A42B01">
        <w:t>34</w:t>
      </w:r>
      <w:r>
        <w:t xml:space="preserve">5/16-6 od 22. </w:t>
      </w:r>
      <w:r w:rsidR="00A42B01">
        <w:t>srpnja</w:t>
      </w:r>
      <w:r>
        <w:t xml:space="preserve"> 2016.,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7101C9" w:rsidP="007101C9" w:rsidR="007101C9">
      <w:pPr>
        <w:spacing w:after="0"/>
        <w:jc w:val="both"/>
      </w:pPr>
    </w:p>
    <w:p w:rsidRDefault="007101C9" w:rsidP="007101C9" w:rsidR="007101C9" w:rsidRPr="00D7243D">
      <w:pPr>
        <w:spacing w:after="0"/>
        <w:jc w:val="both"/>
        <w:rPr>
          <w:color w:val="FF0000"/>
        </w:rPr>
      </w:pPr>
      <w:r>
        <w:tab/>
        <w:t>Kako dužnik ne spori da nema imovine za namirenje troškova stečajnog postupka, ispunili su se uvjeti iz odredbe čl. 132. st</w:t>
      </w:r>
      <w:r w:rsidR="00D7243D">
        <w:t>avak</w:t>
      </w:r>
      <w:r>
        <w:t xml:space="preserve"> 1. i 2. Stečajnog zakona</w:t>
      </w:r>
      <w:r w:rsidR="00A42B01">
        <w:t xml:space="preserve"> (</w:t>
      </w:r>
      <w:r>
        <w:t>„Narodne novine“ broj 71/15,) kojom je</w:t>
      </w:r>
      <w:r w:rsidR="00D7243D">
        <w:t xml:space="preserve"> u stavku 1.</w:t>
      </w:r>
      <w:r>
        <w:t xml:space="preserve"> propisano</w:t>
      </w:r>
      <w:r w:rsidR="00D7243D">
        <w:t xml:space="preserve"> da</w:t>
      </w:r>
      <w:r>
        <w:t xml:space="preserve"> "</w:t>
      </w:r>
      <w:r w:rsidR="00D7243D">
        <w:t>a</w:t>
      </w:r>
      <w:r w:rsidR="00D7243D" w:rsidRPr="00D7243D">
        <w:t>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r>
        <w:t xml:space="preserve">", dok je </w:t>
      </w:r>
      <w:r w:rsidR="00D7243D">
        <w:t xml:space="preserve"> u stavku 2. propisano da "a</w:t>
      </w:r>
      <w:r w:rsidR="00D7243D" w:rsidRPr="00D7243D">
        <w:t>ko osobe iz stavka 1. ovoga članka ne predujme traženi iznos, sud će donijeti rješenje o otvaranju i zaključenju stečajnoga postupka</w:t>
      </w:r>
      <w:r w:rsidR="00D7243D">
        <w:t>".</w:t>
      </w:r>
      <w:r w:rsidR="00D7243D" w:rsidRPr="00D7243D">
        <w:t xml:space="preserve"> </w:t>
      </w:r>
      <w:r w:rsidRPr="00D7243D">
        <w:rPr>
          <w:color w:val="FF0000"/>
        </w:rPr>
        <w:t xml:space="preserve"> </w:t>
      </w:r>
    </w:p>
    <w:p w:rsidRDefault="007101C9" w:rsidP="007101C9" w:rsidR="007101C9">
      <w:pPr>
        <w:spacing w:after="0"/>
        <w:jc w:val="both"/>
      </w:pPr>
    </w:p>
    <w:p w:rsidRDefault="007101C9" w:rsidP="007101C9" w:rsidR="007101C9">
      <w:pPr>
        <w:spacing w:after="0"/>
        <w:jc w:val="both"/>
      </w:pPr>
      <w:r>
        <w:tab/>
        <w:t xml:space="preserve">Kako u ostavljenom roku, nitko od zainteresiranih osoba nije uplatio traženi predujam, to je temeljem odredbe čl. 132. st. 2. Stečajnog zakona valjalo odlučiti kao u izreci. </w:t>
      </w:r>
    </w:p>
    <w:p w:rsidRDefault="007101C9" w:rsidP="007101C9" w:rsidR="007101C9">
      <w:pPr>
        <w:spacing w:after="0"/>
        <w:jc w:val="both"/>
      </w:pPr>
    </w:p>
    <w:p w:rsidRDefault="007101C9" w:rsidP="007101C9" w:rsidR="007101C9">
      <w:pPr>
        <w:spacing w:after="0"/>
        <w:jc w:val="both"/>
      </w:pPr>
    </w:p>
    <w:p w:rsidRDefault="007101C9" w:rsidP="007101C9" w:rsidR="007101C9">
      <w:pPr>
        <w:spacing w:after="0"/>
        <w:jc w:val="center"/>
      </w:pPr>
      <w:r>
        <w:t xml:space="preserve">U Varaždinu </w:t>
      </w:r>
      <w:r w:rsidR="00A42B01">
        <w:t>22</w:t>
      </w:r>
      <w:r>
        <w:t xml:space="preserve">. </w:t>
      </w:r>
      <w:r w:rsidR="009E0C37">
        <w:t>rujna</w:t>
      </w:r>
      <w:r>
        <w:t xml:space="preserve"> 2016.</w:t>
      </w:r>
    </w:p>
    <w:p w:rsidRDefault="007101C9" w:rsidP="007101C9" w:rsidR="007101C9">
      <w:pPr>
        <w:spacing w:after="0"/>
        <w:jc w:val="center"/>
      </w:pPr>
    </w:p>
    <w:p w:rsidRDefault="007101C9" w:rsidP="007101C9" w:rsidR="007101C9">
      <w:pPr>
        <w:spacing w:after="0"/>
        <w:jc w:val="both"/>
      </w:pPr>
      <w:r>
        <w:tab/>
      </w:r>
      <w:r>
        <w:tab/>
      </w:r>
      <w:r>
        <w:tab/>
      </w:r>
      <w:r>
        <w:tab/>
      </w:r>
      <w:r>
        <w:tab/>
      </w:r>
      <w:r>
        <w:tab/>
      </w:r>
      <w:r>
        <w:tab/>
      </w:r>
      <w:r>
        <w:tab/>
      </w:r>
      <w:r>
        <w:tab/>
        <w:t>S</w:t>
      </w:r>
      <w:r w:rsidR="009E0C37">
        <w:t>utkinja</w:t>
      </w:r>
    </w:p>
    <w:p w:rsidRDefault="009E0C37" w:rsidP="007101C9" w:rsidR="009E0C37">
      <w:pPr>
        <w:spacing w:after="0"/>
        <w:jc w:val="both"/>
      </w:pPr>
    </w:p>
    <w:p w:rsidRDefault="007101C9" w:rsidP="007101C9" w:rsidR="007101C9">
      <w:pPr>
        <w:spacing w:after="0"/>
        <w:jc w:val="both"/>
      </w:pPr>
      <w:r>
        <w:tab/>
      </w:r>
      <w:r>
        <w:tab/>
      </w:r>
      <w:r>
        <w:tab/>
      </w:r>
      <w:r>
        <w:tab/>
      </w:r>
      <w:r>
        <w:tab/>
      </w:r>
      <w:r>
        <w:tab/>
      </w:r>
      <w:r w:rsidR="009E0C37">
        <w:tab/>
      </w:r>
      <w:r w:rsidR="009E0C37">
        <w:tab/>
        <w:t>Melita Poljanec Bubaš</w:t>
      </w:r>
      <w:r w:rsidR="00CF60F5">
        <w:t>, v.r.</w:t>
      </w:r>
    </w:p>
    <w:p w:rsidRDefault="007101C9" w:rsidP="007101C9" w:rsidR="007101C9">
      <w:pPr>
        <w:spacing w:after="0"/>
        <w:jc w:val="both"/>
      </w:pPr>
    </w:p>
    <w:p w:rsidRDefault="004169D3" w:rsidP="007101C9" w:rsidR="004169D3">
      <w:pPr>
        <w:spacing w:after="0"/>
      </w:pPr>
    </w:p>
    <w:p w:rsidRDefault="00A42B01" w:rsidP="007101C9" w:rsidR="00A42B01">
      <w:pPr>
        <w:spacing w:after="0"/>
      </w:pPr>
    </w:p>
    <w:p w:rsidRDefault="00A42B01" w:rsidP="007101C9" w:rsidR="00A42B01">
      <w:pPr>
        <w:spacing w:after="0"/>
      </w:pPr>
    </w:p>
    <w:p w:rsidRDefault="00CF60F5" w:rsidP="007101C9" w:rsidR="00CF60F5">
      <w:pPr>
        <w:spacing w:after="0"/>
      </w:pPr>
    </w:p>
    <w:p w:rsidRDefault="009E0C37" w:rsidP="007101C9" w:rsidR="007101C9">
      <w:pPr>
        <w:spacing w:after="0"/>
      </w:pPr>
      <w:r>
        <w:lastRenderedPageBreak/>
        <w:tab/>
      </w:r>
      <w:r w:rsidR="007101C9">
        <w:t>U</w:t>
      </w:r>
      <w:r>
        <w:t>puta o pravnom lijeku:</w:t>
      </w:r>
    </w:p>
    <w:p w:rsidRDefault="007101C9" w:rsidP="007101C9" w:rsidR="007101C9">
      <w:pPr>
        <w:spacing w:after="0"/>
        <w:jc w:val="both"/>
      </w:pPr>
      <w:r>
        <w:tab/>
        <w:t>Protiv ovoga rješenja može se podnijeti žalba u roku od osam dana, od isteka roka od osam dana od dana objave ovog rješenja na e</w:t>
      </w:r>
      <w:r w:rsidR="009E0C37">
        <w:t>-O</w:t>
      </w:r>
      <w:r>
        <w:t>glasnoj ploči suda pisano u četiri primjerka, putem ovoga suda, Visokom trgovačkom sudu RH.</w:t>
      </w:r>
    </w:p>
    <w:p w:rsidRDefault="007101C9" w:rsidP="007101C9" w:rsidR="007101C9">
      <w:pPr>
        <w:spacing w:after="0"/>
        <w:jc w:val="both"/>
      </w:pPr>
      <w:r>
        <w:tab/>
        <w:t>Protiv točke I. ovoga rješenja žalbu može podnijeti osoba koja je bila zastupnik po zakonu dužnika pravne osobe do dana nastupanja pravnih posljedica otvaranja stečajnog postupka (čl. 128. st. 8. SZ-a).</w:t>
      </w:r>
    </w:p>
    <w:p w:rsidRDefault="009E0C37" w:rsidP="007101C9" w:rsidR="009E0C37">
      <w:pPr>
        <w:spacing w:after="0"/>
        <w:jc w:val="both"/>
      </w:pPr>
    </w:p>
    <w:p w:rsidRDefault="00EB3AF3" w:rsidP="007101C9" w:rsidR="00EB3AF3">
      <w:pPr>
        <w:spacing w:after="0"/>
        <w:jc w:val="both"/>
      </w:pPr>
    </w:p>
    <w:p w:rsidRDefault="00EB3AF3" w:rsidP="007101C9" w:rsidR="00EB3AF3">
      <w:pPr>
        <w:spacing w:after="0"/>
        <w:jc w:val="both"/>
      </w:pPr>
    </w:p>
    <w:p w:rsidRDefault="007101C9" w:rsidP="007101C9" w:rsidR="007101C9">
      <w:pPr>
        <w:spacing w:after="0"/>
      </w:pPr>
      <w:r>
        <w:t>DNA:</w:t>
      </w:r>
    </w:p>
    <w:p w:rsidRDefault="007101C9" w:rsidP="007101C9" w:rsidR="007101C9">
      <w:pPr>
        <w:pStyle w:val="Odlomakpopisa"/>
        <w:numPr>
          <w:ilvl w:val="0"/>
          <w:numId w:val="49"/>
        </w:numPr>
        <w:tabs>
          <w:tab w:pos="851" w:val="clear"/>
        </w:tabs>
        <w:spacing w:after="0"/>
        <w:contextualSpacing/>
      </w:pPr>
      <w:r>
        <w:t>Financijska agencija Augusta Cesarca 2, Varaždin</w:t>
      </w:r>
    </w:p>
    <w:p w:rsidRDefault="009E0C37" w:rsidP="007101C9" w:rsidR="009E0C37">
      <w:pPr>
        <w:pStyle w:val="Odlomakpopisa"/>
        <w:numPr>
          <w:ilvl w:val="0"/>
          <w:numId w:val="49"/>
        </w:numPr>
        <w:tabs>
          <w:tab w:pos="851" w:val="clear"/>
        </w:tabs>
        <w:spacing w:after="0"/>
        <w:contextualSpacing/>
      </w:pPr>
      <w:r>
        <w:t>Zakonsk</w:t>
      </w:r>
      <w:r w:rsidR="00A42B01">
        <w:t>i</w:t>
      </w:r>
      <w:r>
        <w:t xml:space="preserve"> zastupni</w:t>
      </w:r>
      <w:r w:rsidR="00A42B01">
        <w:t>k</w:t>
      </w:r>
      <w:r>
        <w:t xml:space="preserve"> dužnika, </w:t>
      </w:r>
      <w:r w:rsidR="00A42B01">
        <w:t xml:space="preserve">Stipe Beljan, </w:t>
      </w:r>
      <w:proofErr w:type="spellStart"/>
      <w:r w:rsidR="00A42B01">
        <w:t>Virje</w:t>
      </w:r>
      <w:proofErr w:type="spellEnd"/>
      <w:r w:rsidR="00A42B01">
        <w:t>, Ljudevita Gaja 3</w:t>
      </w:r>
    </w:p>
    <w:p w:rsidRDefault="007101C9" w:rsidP="007101C9" w:rsidR="007101C9">
      <w:pPr>
        <w:pStyle w:val="Odlomakpopisa"/>
        <w:numPr>
          <w:ilvl w:val="0"/>
          <w:numId w:val="49"/>
        </w:numPr>
        <w:tabs>
          <w:tab w:pos="851" w:val="clear"/>
        </w:tabs>
        <w:spacing w:after="0"/>
        <w:contextualSpacing/>
      </w:pPr>
      <w:r>
        <w:t xml:space="preserve">Stečajni upravitelj </w:t>
      </w:r>
      <w:r w:rsidR="00A42B01">
        <w:t xml:space="preserve">Nevenka Golubić, </w:t>
      </w:r>
      <w:proofErr w:type="spellStart"/>
      <w:r w:rsidR="00A42B01">
        <w:t>Štefanec</w:t>
      </w:r>
      <w:proofErr w:type="spellEnd"/>
      <w:r w:rsidR="00A42B01">
        <w:t xml:space="preserve"> Marof 27</w:t>
      </w:r>
      <w:r w:rsidR="00EB3AF3">
        <w:t xml:space="preserve">, </w:t>
      </w:r>
      <w:proofErr w:type="spellStart"/>
      <w:r w:rsidR="00EB3AF3">
        <w:t>Trnovec</w:t>
      </w:r>
      <w:proofErr w:type="spellEnd"/>
      <w:r w:rsidR="00EB3AF3">
        <w:t xml:space="preserve"> </w:t>
      </w:r>
      <w:proofErr w:type="spellStart"/>
      <w:r w:rsidR="00EB3AF3">
        <w:t>Bartolovečki</w:t>
      </w:r>
      <w:proofErr w:type="spellEnd"/>
    </w:p>
    <w:p w:rsidRDefault="007101C9" w:rsidP="009E0C37" w:rsidR="009E0C37" w:rsidRPr="009E0C37">
      <w:pPr>
        <w:pStyle w:val="Odlomakpopisa"/>
        <w:numPr>
          <w:ilvl w:val="0"/>
          <w:numId w:val="49"/>
        </w:numPr>
        <w:tabs>
          <w:tab w:pos="851" w:val="clear"/>
        </w:tabs>
        <w:spacing w:after="0"/>
        <w:contextualSpacing/>
      </w:pPr>
      <w:r>
        <w:t>Županijsko državno odvjetništvo u Varaždinu, Građansko upravni odjel</w:t>
      </w:r>
      <w:r w:rsidR="009E0C37">
        <w:t>, Ul. braće Radić 2, Varaždin</w:t>
      </w:r>
    </w:p>
    <w:p w:rsidRDefault="00A42B01" w:rsidP="009E0C37" w:rsidR="00A42B01">
      <w:pPr>
        <w:pStyle w:val="Odlomakpopisa"/>
        <w:numPr>
          <w:ilvl w:val="0"/>
          <w:numId w:val="49"/>
        </w:numPr>
        <w:tabs>
          <w:tab w:pos="851" w:val="clear"/>
        </w:tabs>
        <w:spacing w:after="0"/>
        <w:contextualSpacing/>
      </w:pPr>
      <w:r>
        <w:t>Porezna uprava</w:t>
      </w:r>
      <w:r w:rsidR="007702EA">
        <w:t xml:space="preserve">, Područni ured Sjeverna Hrvatska, Ispostava </w:t>
      </w:r>
      <w:r w:rsidR="00EB3AF3">
        <w:t>Koprivnica, Koprivnica, Ul. Hrvatske državnosti 7</w:t>
      </w:r>
    </w:p>
    <w:p w:rsidRDefault="007101C9" w:rsidP="009E0C37" w:rsidR="009E0C37" w:rsidRPr="009E0C37">
      <w:pPr>
        <w:pStyle w:val="Odlomakpopisa"/>
        <w:numPr>
          <w:ilvl w:val="0"/>
          <w:numId w:val="49"/>
        </w:numPr>
        <w:tabs>
          <w:tab w:pos="851" w:val="clear"/>
        </w:tabs>
        <w:spacing w:after="0"/>
        <w:contextualSpacing/>
      </w:pPr>
      <w:r>
        <w:t>Sudski registar</w:t>
      </w:r>
      <w:r w:rsidR="009E0C37">
        <w:t xml:space="preserve"> Trgovačkog suda u Varaždinu, ovdje</w:t>
      </w:r>
      <w:r w:rsidR="00EB3AF3">
        <w:t xml:space="preserve"> (odmah i nakon pravomoćnosti)</w:t>
      </w:r>
    </w:p>
    <w:p w:rsidRDefault="007101C9" w:rsidP="004169D3" w:rsidR="00041D8B">
      <w:pPr>
        <w:pStyle w:val="Bezproreda"/>
        <w:numPr>
          <w:ilvl w:val="0"/>
          <w:numId w:val="49"/>
        </w:numPr>
      </w:pPr>
      <w:r>
        <w:t>Oglasna ploča suda</w:t>
      </w:r>
    </w:p>
    <w:p w:rsidRDefault="00EB3AF3" w:rsidP="00CF60F5" w:rsidR="00EB3AF3" w:rsidRPr="00041D8B">
      <w:pPr>
        <w:pStyle w:val="Bezproreda"/>
        <w:ind w:left="360"/>
      </w:pPr>
    </w:p>
    <w:sectPr w:rsidSect="00981C40" w:rsidR="00EB3AF3" w:rsidRPr="00041D8B">
      <w:headerReference w:type="default" r:id="rId11"/>
      <w:headerReference w:type="first" r:id="rId12"/>
      <w:pgSz w:code="9" w:h="16839" w:w="11907"/>
      <w:pgMar w:gutter="0" w:footer="1134" w:header="1134" w:left="1418" w:bottom="1276" w:right="1418" w:top="1418"/>
      <w:paperSrc w:other="1"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6347" w:rsidP="00537B78" w:rsidR="00806347">
      <w:r>
        <w:separator/>
      </w:r>
    </w:p>
  </w:endnote>
  <w:endnote w:id="0" w:type="continuationSeparator">
    <w:p w:rsidRDefault="00806347" w:rsidP="00537B78" w:rsidR="008063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6347" w:rsidP="00537B78" w:rsidR="00806347">
      <w:r>
        <w:separator/>
      </w:r>
    </w:p>
  </w:footnote>
  <w:footnote w:id="0" w:type="continuationSeparator">
    <w:p w:rsidRDefault="00806347" w:rsidP="00537B78" w:rsidR="008063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F06" w:rsidR="008333A9">
    <w:pPr>
      <w:pStyle w:val="Zaglavlje"/>
      <w:rPr>
        <w:rStyle w:val="PozadinaSvijetloCrvena"/>
        <w:shd w:fill="auto" w:color="auto" w:val="clear"/>
      </w:rPr>
    </w:pPr>
    <w:r>
      <w:rPr>
        <w:rStyle w:val="PozadinaSvijetloCrvena"/>
        <w:shd w:fill="auto" w:color="auto" w:val="clear"/>
      </w:rPr>
      <w:t xml:space="preserve">Poslovni broj: </w:t>
    </w:r>
    <w:r w:rsidR="00A42B01">
      <w:rPr>
        <w:rStyle w:val="PozadinaSvijetloCrvena"/>
        <w:shd w:fill="auto" w:color="auto" w:val="clear"/>
      </w:rPr>
      <w:t>St-345</w:t>
    </w:r>
    <w:r w:rsidR="007101C9">
      <w:rPr>
        <w:rStyle w:val="PozadinaSvijetloCrvena"/>
        <w:shd w:fill="auto" w:color="auto" w:val="clear"/>
      </w:rPr>
      <w:t>/16-7</w:t>
    </w:r>
  </w:p>
  <w:p w:rsidRDefault="0002578D" w:rsidP="0002578D" w:rsidR="0002578D">
    <w:pPr>
      <w:pStyle w:val="Zaglavlje"/>
      <w:jc w:val="center"/>
    </w:pPr>
    <w:r>
      <w:rPr>
        <w:rStyle w:val="PozadinaSvijetloCrvena"/>
        <w:shd w:fill="auto" w:color="auto" w:val="clear"/>
      </w:rPr>
      <w:t>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75C3" w:rsidP="00EE75C3" w:rsidR="00EE75C3">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1E80093"/>
    <w:multiLevelType w:val="hybridMultilevel"/>
    <w:tmpl w:val="D9BC8C7E"/>
    <w:lvl w:tplc="B560BB7E" w:ilvl="0">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504230"/>
    <w:multiLevelType w:val="hybridMultilevel"/>
    <w:tmpl w:val="668A4446"/>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2"/>
  </w:num>
  <w:num w:numId="3">
    <w:abstractNumId w:val="17"/>
  </w:num>
  <w:num w:numId="4">
    <w:abstractNumId w:val="42"/>
  </w:num>
  <w:num w:numId="5">
    <w:abstractNumId w:val="44"/>
  </w:num>
  <w:num w:numId="6">
    <w:abstractNumId w:val="19"/>
  </w:num>
  <w:num w:numId="7">
    <w:abstractNumId w:val="20"/>
  </w:num>
  <w:num w:numId="8">
    <w:abstractNumId w:val="31"/>
  </w:num>
  <w:num w:numId="9">
    <w:abstractNumId w:val="15"/>
  </w:num>
  <w:num w:numId="10">
    <w:abstractNumId w:val="37"/>
  </w:num>
  <w:num w:numId="11">
    <w:abstractNumId w:val="14"/>
  </w:num>
  <w:num w:numId="12">
    <w:abstractNumId w:val="13"/>
  </w:num>
  <w:num w:numId="13">
    <w:abstractNumId w:val="40"/>
  </w:num>
  <w:num w:numId="14">
    <w:abstractNumId w:val="28"/>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4"/>
  </w:num>
  <w:num w:numId="18">
    <w:abstractNumId w:val="39"/>
  </w:num>
  <w:num w:numId="19">
    <w:abstractNumId w:val="16"/>
  </w:num>
  <w:num w:numId="20">
    <w:abstractNumId w:val="21"/>
  </w:num>
  <w:num w:numId="21">
    <w:abstractNumId w:val="22"/>
  </w:num>
  <w:num w:numId="22">
    <w:abstractNumId w:val="17"/>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7"/>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29"/>
  </w:num>
  <w:num w:numId="48">
    <w:abstractNumId w:val="23"/>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79"/>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78D"/>
    <w:rsid w:val="00025F7E"/>
    <w:rsid w:val="00027824"/>
    <w:rsid w:val="00030A67"/>
    <w:rsid w:val="00033D68"/>
    <w:rsid w:val="00034D99"/>
    <w:rsid w:val="0003514E"/>
    <w:rsid w:val="00037BD0"/>
    <w:rsid w:val="000401ED"/>
    <w:rsid w:val="000414E4"/>
    <w:rsid w:val="00041D8B"/>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4832"/>
    <w:rsid w:val="00095154"/>
    <w:rsid w:val="000A012A"/>
    <w:rsid w:val="000A0212"/>
    <w:rsid w:val="000A1530"/>
    <w:rsid w:val="000A3D5F"/>
    <w:rsid w:val="000A59D9"/>
    <w:rsid w:val="000A6FF0"/>
    <w:rsid w:val="000A76DF"/>
    <w:rsid w:val="000A7B4E"/>
    <w:rsid w:val="000B108B"/>
    <w:rsid w:val="000B1563"/>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0D80"/>
    <w:rsid w:val="00111074"/>
    <w:rsid w:val="00111D3A"/>
    <w:rsid w:val="001128A1"/>
    <w:rsid w:val="00113464"/>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3CFD"/>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532"/>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5E7"/>
    <w:rsid w:val="002A169F"/>
    <w:rsid w:val="002A3D96"/>
    <w:rsid w:val="002A4D01"/>
    <w:rsid w:val="002A4EAE"/>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2F2"/>
    <w:rsid w:val="00355B3F"/>
    <w:rsid w:val="00357DC0"/>
    <w:rsid w:val="00361433"/>
    <w:rsid w:val="0036205F"/>
    <w:rsid w:val="0036308C"/>
    <w:rsid w:val="00363199"/>
    <w:rsid w:val="00363A73"/>
    <w:rsid w:val="003641C9"/>
    <w:rsid w:val="00364780"/>
    <w:rsid w:val="003651B7"/>
    <w:rsid w:val="0037020C"/>
    <w:rsid w:val="00370547"/>
    <w:rsid w:val="003708E3"/>
    <w:rsid w:val="003709E9"/>
    <w:rsid w:val="00373F06"/>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2D50"/>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07F65"/>
    <w:rsid w:val="0041269F"/>
    <w:rsid w:val="00414FE2"/>
    <w:rsid w:val="004159E4"/>
    <w:rsid w:val="00415D6F"/>
    <w:rsid w:val="004169D3"/>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5A44"/>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5B54"/>
    <w:rsid w:val="005764F4"/>
    <w:rsid w:val="00577686"/>
    <w:rsid w:val="00580782"/>
    <w:rsid w:val="005814C3"/>
    <w:rsid w:val="005819B6"/>
    <w:rsid w:val="0058272D"/>
    <w:rsid w:val="00582F3E"/>
    <w:rsid w:val="00583602"/>
    <w:rsid w:val="005837BE"/>
    <w:rsid w:val="00585F22"/>
    <w:rsid w:val="00590296"/>
    <w:rsid w:val="005906F9"/>
    <w:rsid w:val="0059079A"/>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08BF"/>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3DA2"/>
    <w:rsid w:val="0070473D"/>
    <w:rsid w:val="00704ED0"/>
    <w:rsid w:val="007053A9"/>
    <w:rsid w:val="007059EC"/>
    <w:rsid w:val="00705FB3"/>
    <w:rsid w:val="007061AA"/>
    <w:rsid w:val="007069A6"/>
    <w:rsid w:val="007076E0"/>
    <w:rsid w:val="007101C9"/>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2EA"/>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347"/>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4B36"/>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11F4"/>
    <w:rsid w:val="009729DB"/>
    <w:rsid w:val="00973845"/>
    <w:rsid w:val="0097419F"/>
    <w:rsid w:val="0097782B"/>
    <w:rsid w:val="00980B4F"/>
    <w:rsid w:val="00981C40"/>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9B9"/>
    <w:rsid w:val="009D200C"/>
    <w:rsid w:val="009D21AD"/>
    <w:rsid w:val="009D31C0"/>
    <w:rsid w:val="009D38A4"/>
    <w:rsid w:val="009D58F5"/>
    <w:rsid w:val="009D71B3"/>
    <w:rsid w:val="009E0C37"/>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2B01"/>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18DF"/>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73E7"/>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699"/>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06E80"/>
    <w:rsid w:val="00C13D15"/>
    <w:rsid w:val="00C13F27"/>
    <w:rsid w:val="00C15814"/>
    <w:rsid w:val="00C170F5"/>
    <w:rsid w:val="00C175C2"/>
    <w:rsid w:val="00C20079"/>
    <w:rsid w:val="00C2020B"/>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0A8"/>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4527"/>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60F5"/>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43D"/>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5DD"/>
    <w:rsid w:val="00E919A4"/>
    <w:rsid w:val="00E94032"/>
    <w:rsid w:val="00E94CDA"/>
    <w:rsid w:val="00E96434"/>
    <w:rsid w:val="00EA1715"/>
    <w:rsid w:val="00EA1A65"/>
    <w:rsid w:val="00EA1C6D"/>
    <w:rsid w:val="00EA2F47"/>
    <w:rsid w:val="00EA4EAC"/>
    <w:rsid w:val="00EA5896"/>
    <w:rsid w:val="00EA620A"/>
    <w:rsid w:val="00EB0D4C"/>
    <w:rsid w:val="00EB0FEE"/>
    <w:rsid w:val="00EB1284"/>
    <w:rsid w:val="00EB1F9D"/>
    <w:rsid w:val="00EB39DC"/>
    <w:rsid w:val="00EB3AF3"/>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5C3"/>
    <w:rsid w:val="00EE7D29"/>
    <w:rsid w:val="00EF0551"/>
    <w:rsid w:val="00EF1004"/>
    <w:rsid w:val="00EF1AF4"/>
    <w:rsid w:val="00EF27D3"/>
    <w:rsid w:val="00EF4101"/>
    <w:rsid w:val="00EF4585"/>
    <w:rsid w:val="00EF513A"/>
    <w:rsid w:val="00EF68A4"/>
    <w:rsid w:val="00F00355"/>
    <w:rsid w:val="00F0189F"/>
    <w:rsid w:val="00F037B6"/>
    <w:rsid w:val="00F04251"/>
    <w:rsid w:val="00F054A5"/>
    <w:rsid w:val="00F05C11"/>
    <w:rsid w:val="00F05FAC"/>
    <w:rsid w:val="00F06523"/>
    <w:rsid w:val="00F066F1"/>
    <w:rsid w:val="00F10562"/>
    <w:rsid w:val="00F106BB"/>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308B"/>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53950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3622169">
      <w:bodyDiv w:val="true"/>
      <w:marLeft w:val="0"/>
      <w:marRight w:val="0"/>
      <w:marTop w:val="0"/>
      <w:marBottom w:val="0"/>
      <w:divBdr>
        <w:top w:space="0" w:sz="0" w:color="auto" w:val="none"/>
        <w:left w:space="0" w:sz="0" w:color="auto" w:val="none"/>
        <w:bottom w:space="0" w:sz="0" w:color="auto" w:val="none"/>
        <w:right w:space="0" w:sz="0" w:color="auto" w:val="none"/>
      </w:divBdr>
    </w:div>
    <w:div w:id="962274155">
      <w:bodyDiv w:val="true"/>
      <w:marLeft w:val="0"/>
      <w:marRight w:val="0"/>
      <w:marTop w:val="0"/>
      <w:marBottom w:val="0"/>
      <w:divBdr>
        <w:top w:space="0" w:sz="0" w:color="auto" w:val="none"/>
        <w:left w:space="0" w:sz="0" w:color="auto" w:val="none"/>
        <w:bottom w:space="0" w:sz="0" w:color="auto" w:val="none"/>
        <w:right w:space="0" w:sz="0" w:color="auto" w:val="none"/>
      </w:divBdr>
    </w:div>
    <w:div w:id="1320229257">
      <w:bodyDiv w:val="true"/>
      <w:marLeft w:val="0"/>
      <w:marRight w:val="0"/>
      <w:marTop w:val="0"/>
      <w:marBottom w:val="0"/>
      <w:divBdr>
        <w:top w:space="0" w:sz="0" w:color="auto" w:val="none"/>
        <w:left w:space="0" w:sz="0" w:color="auto" w:val="none"/>
        <w:bottom w:space="0" w:sz="0" w:color="auto" w:val="none"/>
        <w:right w:space="0" w:sz="0" w:color="auto" w:val="none"/>
      </w:divBdr>
    </w:div>
    <w:div w:id="1540044052">
      <w:bodyDiv w:val="true"/>
      <w:marLeft w:val="0"/>
      <w:marRight w:val="0"/>
      <w:marTop w:val="0"/>
      <w:marBottom w:val="0"/>
      <w:divBdr>
        <w:top w:space="0" w:sz="0" w:color="auto" w:val="none"/>
        <w:left w:space="0" w:sz="0" w:color="auto" w:val="none"/>
        <w:bottom w:space="0" w:sz="0" w:color="auto" w:val="none"/>
        <w:right w:space="0" w:sz="0" w:color="auto" w:val="none"/>
      </w:divBdr>
    </w:div>
    <w:div w:id="1862553327">
      <w:bodyDiv w:val="true"/>
      <w:marLeft w:val="0"/>
      <w:marRight w:val="0"/>
      <w:marTop w:val="0"/>
      <w:marBottom w:val="0"/>
      <w:divBdr>
        <w:top w:space="0" w:sz="0" w:color="auto" w:val="none"/>
        <w:left w:space="0" w:sz="0" w:color="auto" w:val="none"/>
        <w:bottom w:space="0" w:sz="0" w:color="auto" w:val="none"/>
        <w:right w:space="0" w:sz="0" w:color="auto" w:val="none"/>
      </w:divBdr>
    </w:div>
    <w:div w:id="20660269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St-345/2016-7</izvorni_sadrzaj>
    <derivirana_varijabla naziv="DomainObject.Oznaka_1">St-345/2016-7</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izvorni_sadrzaj>
    <derivirana_varijabla naziv="DomainObject.Predmet.Broj_1">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rujna 2016.</izvorni_sadrzaj>
    <derivirana_varijabla naziv="DomainObject.Predmet.DatumRjesavanja_1">22. rujna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St-345/2016</izvorni_sadrzaj>
    <derivirana_varijabla naziv="DomainObject.Predmet.OznakaBroj_1">St-345/2016</derivirana_varijabla>
  </DomainObject.Predmet.OznakaBroj>
  <DomainObject.Predmet.OznakaBrojOptuznogAkta>
    <izvorni_sadrzaj/>
    <derivirana_varijabla naziv="DomainObject.Predmet.OznakaBrojOptuznogAkta_1"/>
  </DomainObject.Predmet.OznakaBrojOptuznogAkta>
  <DomainObject.Predmet.PredmetRijesio.Ime>
    <izvorni_sadrzaj>Melita</izvorni_sadrzaj>
    <derivirana_varijabla naziv="DomainObject.Predmet.PredmetRijesio.Ime_1">Melita</derivirana_varijabla>
  </DomainObject.Predmet.PredmetRijesio.Ime>
  <DomainObject.Predmet.PredmetRijesio.Oib>
    <izvorni_sadrzaj>32735269881</izvorni_sadrzaj>
    <derivirana_varijabla naziv="DomainObject.Predmet.PredmetRijesio.Oib_1">32735269881</derivirana_varijabla>
  </DomainObject.Predmet.PredmetRijesio.Oib>
  <DomainObject.Predmet.PredmetRijesio.Prezime>
    <izvorni_sadrzaj>Poljanec-Bubaš</izvorni_sadrzaj>
    <derivirana_varijabla naziv="DomainObject.Predmet.PredmetRijesio.Prezime_1">Poljanec-Bubaš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PETICA BELJAN društvo s ograničenom odgovornošću za trgovinu, proizvodnju i usluge</izvorni_sadrzaj>
    <derivirana_varijabla naziv="DomainObject.Predmet.ProtustrankaFormated_1">  PETICA BELJAN društvo s ograničenom odgovornošću za trgovinu, proizvodnju i usluge</derivirana_varijabla>
  </DomainObject.Predmet.ProtustrankaFormated>
  <DomainObject.Predmet.ProtustrankaFormatedOIB>
    <izvorni_sadrzaj>  PETICA BELJAN društvo s ograničenom odgovornošću za trgovinu, proizvodnju i usluge, OIB 02659586208</izvorni_sadrzaj>
    <derivirana_varijabla naziv="DomainObject.Predmet.ProtustrankaFormatedOIB_1">  PETICA BELJAN društvo s ograničenom odgovornošću za trgovinu, proizvodnju i usluge, OIB 02659586208</derivirana_varijabla>
  </DomainObject.Predmet.ProtustrankaFormatedOIB>
  <DomainObject.Predmet.ProtustrankaFormatedWithAdress>
    <izvorni_sadrzaj> PETICA BELJAN društvo s ograničenom odgovornošću za trgovinu, proizvodnju i usluge, Ljudevita Gaja 3, 48350 Virje</izvorni_sadrzaj>
    <derivirana_varijabla naziv="DomainObject.Predmet.ProtustrankaFormatedWithAdress_1"> PETICA BELJAN društvo s ograničenom odgovornošću za trgovinu, proizvodnju i usluge, Ljudevita Gaja 3, 48350 Virje</derivirana_varijabla>
  </DomainObject.Predmet.ProtustrankaFormatedWithAdress>
  <DomainObject.Predmet.ProtustrankaFormatedWithAdressOIB>
    <izvorni_sadrzaj> PETICA BELJAN društvo s ograničenom odgovornošću za trgovinu, proizvodnju i usluge, OIB 02659586208, Ljudevita Gaja 3, 48350 Virje</izvorni_sadrzaj>
    <derivirana_varijabla naziv="DomainObject.Predmet.ProtustrankaFormatedWithAdressOIB_1"> PETICA BELJAN društvo s ograničenom odgovornošću za trgovinu, proizvodnju i usluge, OIB 02659586208, Ljudevita Gaja 3, 48350 Virje</derivirana_varijabla>
  </DomainObject.Predmet.ProtustrankaFormatedWithAdressOIB>
  <DomainObject.Predmet.ProtustrankaWithAdress>
    <izvorni_sadrzaj>PETICA BELJAN društvo s ograničenom odgovornošću za trgovinu, proizvodnju i usluge Ljudevita Gaja 3, 48350 Virje</izvorni_sadrzaj>
    <derivirana_varijabla naziv="DomainObject.Predmet.ProtustrankaWithAdress_1">PETICA BELJAN društvo s ograničenom odgovornošću za trgovinu, proizvodnju i usluge Ljudevita Gaja 3, 48350 Virje</derivirana_varijabla>
  </DomainObject.Predmet.ProtustrankaWithAdress>
  <DomainObject.Predmet.ProtustrankaWithAdressOIB>
    <izvorni_sadrzaj>PETICA BELJAN društvo s ograničenom odgovornošću za trgovinu, proizvodnju i usluge, OIB 02659586208, Ljudevita Gaja 3, 48350 Virje</izvorni_sadrzaj>
    <derivirana_varijabla naziv="DomainObject.Predmet.ProtustrankaWithAdressOIB_1">PETICA BELJAN društvo s ograničenom odgovornošću za trgovinu, proizvodnju i usluge, OIB 02659586208, Ljudevita Gaja 3, 48350 Virje</derivirana_varijabla>
  </DomainObject.Predmet.ProtustrankaWithAdressOIB>
  <DomainObject.Predmet.ProtustrankaNazivFormated>
    <izvorni_sadrzaj>PETICA BELJAN društvo s ograničenom odgovornošću za trgovinu, proizvodnju i usluge</izvorni_sadrzaj>
    <derivirana_varijabla naziv="DomainObject.Predmet.ProtustrankaNazivFormated_1">PETICA BELJAN društvo s ograničenom odgovornošću za trgovinu, proizvodnju i usluge</derivirana_varijabla>
  </DomainObject.Predmet.ProtustrankaNazivFormated>
  <DomainObject.Predmet.ProtustrankaNazivFormatedOIB>
    <izvorni_sadrzaj>PETICA BELJAN društvo s ograničenom odgovornošću za trgovinu, proizvodnju i usluge, OIB 02659586208</izvorni_sadrzaj>
    <derivirana_varijabla naziv="DomainObject.Predmet.ProtustrankaNazivFormatedOIB_1">PETICA BELJAN društvo s ograničenom odgovornošću za trgovinu, proizvodnju i usluge, OIB 02659586208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49131.68</izvorni_sadrzaj>
    <derivirana_varijabla naziv="DomainObject.Predmet.TrenutnaVrijednost_1">49131.68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PETICA BELJAN društvo s ograničenom odgovornošću za trgovinu, proizvodnju i usluge</item>
    </izvorni_sadrzaj>
    <derivirana_varijabla naziv="DomainObject.Predmet.ProtuStrankaListFormated_1">
      <item>PETICA BELJAN društvo s ograničenom odgovornošću za trgovinu, proizvodnju i usluge</item>
    </derivirana_varijabla>
  </DomainObject.Predmet.ProtuStrankaListFormated>
  <DomainObject.Predmet.ProtuStrankaListFormatedOIB>
    <izvorni_sadrzaj>
      <item>PETICA BELJAN društvo s ograničenom odgovornošću za trgovinu, proizvodnju i usluge, OIB 02659586208</item>
    </izvorni_sadrzaj>
    <derivirana_varijabla naziv="DomainObject.Predmet.ProtuStrankaListFormatedOIB_1">
      <item>PETICA BELJAN društvo s ograničenom odgovornošću za trgovinu, proizvodnju i usluge, OIB 02659586208</item>
    </derivirana_varijabla>
  </DomainObject.Predmet.ProtuStrankaListFormatedOIB>
  <DomainObject.Predmet.ProtuStrankaListFormatedWithAdress>
    <izvorni_sadrzaj>
      <item>PETICA BELJAN društvo s ograničenom odgovornošću za trgovinu, proizvodnju i usluge, Ljudevita Gaja 3, 48350 Virje</item>
    </izvorni_sadrzaj>
    <derivirana_varijabla naziv="DomainObject.Predmet.ProtuStrankaListFormatedWithAdress_1">
      <item>PETICA BELJAN društvo s ograničenom odgovornošću za trgovinu, proizvodnju i usluge, Ljudevita Gaja 3, 48350 Virje</item>
    </derivirana_varijabla>
  </DomainObject.Predmet.ProtuStrankaListFormatedWithAdress>
  <DomainObject.Predmet.ProtuStrankaListFormatedWithAdressOIB>
    <izvorni_sadrzaj>
      <item>PETICA BELJAN društvo s ograničenom odgovornošću za trgovinu, proizvodnju i usluge, OIB 02659586208, Ljudevita Gaja 3, 48350 Virje</item>
    </izvorni_sadrzaj>
    <derivirana_varijabla naziv="DomainObject.Predmet.ProtuStrankaListFormatedWithAdressOIB_1">
      <item>PETICA BELJAN društvo s ograničenom odgovornošću za trgovinu, proizvodnju i usluge, OIB 02659586208, Ljudevita Gaja 3, 48350 Virje</item>
    </derivirana_varijabla>
  </DomainObject.Predmet.ProtuStrankaListFormatedWithAdressOIB>
  <DomainObject.Predmet.ProtuStrankaListNazivFormated>
    <izvorni_sadrzaj>
      <item>PETICA BELJAN društvo s ograničenom odgovornošću za trgovinu, proizvodnju i usluge</item>
    </izvorni_sadrzaj>
    <derivirana_varijabla naziv="DomainObject.Predmet.ProtuStrankaListNazivFormated_1">
      <item>PETICA BELJAN društvo s ograničenom odgovornošću za trgovinu, proizvodnju i usluge</item>
    </derivirana_varijabla>
  </DomainObject.Predmet.ProtuStrankaListNazivFormated>
  <DomainObject.Predmet.ProtuStrankaListNazivFormatedOIB>
    <izvorni_sadrzaj>
      <item>PETICA BELJAN društvo s ograničenom odgovornošću za trgovinu, proizvodnju i usluge, OIB 02659586208</item>
    </izvorni_sadrzaj>
    <derivirana_varijabla naziv="DomainObject.Predmet.ProtuStrankaListNazivFormatedOIB_1">
      <item>PETICA BELJAN društvo s ograničenom odgovornošću za trgovinu, proizvodnju i usluge, OIB 02659586208</item>
    </derivirana_varijabla>
  </DomainObject.Predmet.ProtuStrankaListNazivFormatedOIB>
  <DomainObject.Predmet.OstaliListFormated>
    <izvorni_sadrzaj>
      <item>Sudski registar TS u Varaždinu</item>
      <item>Stipe Beljan</item>
      <item>Porezna uprava Sjeverna Hrvatska, Ispostava  Koprivnica</item>
      <item>ŽDO u Varaždinu, Građansko-upravni odjel</item>
    </izvorni_sadrzaj>
    <derivirana_varijabla naziv="DomainObject.Predmet.OstaliListFormated_1">
      <item>Sudski registar TS u Varaždinu</item>
      <item>Stipe Beljan</item>
      <item>Porezna uprava Sjeverna Hrvatska, Ispostava  Koprivnica</item>
      <item>ŽDO u Varaždinu, Građansko-upravni odjel</item>
    </derivirana_varijabla>
  </DomainObject.Predmet.OstaliListFormated>
  <DomainObject.Predmet.OstaliListFormatedOIB>
    <izvorni_sadrzaj>
      <item>Sudski registar TS u Varaždinu</item>
      <item>Stipe Beljan, OIB 82169180159</item>
      <item>Porezna uprava Sjeverna Hrvatska, Ispostava  Koprivnica</item>
      <item>ŽDO u Varaždinu, Građansko-upravni odjel</item>
    </izvorni_sadrzaj>
    <derivirana_varijabla naziv="DomainObject.Predmet.OstaliListFormatedOIB_1">
      <item>Sudski registar TS u Varaždinu</item>
      <item>Stipe Beljan, OIB 82169180159</item>
      <item>Porezna uprava Sjeverna Hrvatska, Ispostava  Koprivnica</item>
      <item>ŽDO u Varaždinu, Građansko-upravni odjel</item>
    </derivirana_varijabla>
  </DomainObject.Predmet.OstaliListFormatedOIB>
  <DomainObject.Predmet.OstaliListFormatedWithAdress>
    <izvorni_sadrzaj>
      <item>Sudski registar TS u Varaždinu, Ul. braće Radić 2, 42000 Varaždin</item>
      <item>Stipe Beljan, Gajeva 3, 48350 Virje</item>
      <item>Porezna uprava Sjeverna Hrvatska, Ispostava  Koprivnica, Ul. Hrvatske državnosti 7, 48000 Koprivnica</item>
      <item>ŽDO u Varaždinu, Građansko-upravni odjel, Ul. braće Radić 2, 42000 Varaždin</item>
    </izvorni_sadrzaj>
    <derivirana_varijabla naziv="DomainObject.Predmet.OstaliListFormatedWithAdress_1">
      <item>Sudski registar TS u Varaždinu, Ul. braće Radić 2, 42000 Varaždin</item>
      <item>Stipe Beljan, Gajeva 3, 48350 Virje</item>
      <item>Porezna uprava Sjeverna Hrvatska, Ispostava  Koprivnica, Ul. Hrvatske državnosti 7, 48000 Koprivnica</item>
      <item>ŽDO u Varaždinu, Građansko-upravni odjel, Ul. braće Radić 2, 42000 Varaždin</item>
    </derivirana_varijabla>
  </DomainObject.Predmet.OstaliListFormatedWithAdress>
  <DomainObject.Predmet.OstaliListFormatedWithAdressOIB>
    <izvorni_sadrzaj>
      <item>Sudski registar TS u Varaždinu, Ul. braće Radić 2, 42000 Varaždin</item>
      <item>Stipe Beljan, OIB 82169180159, Gajeva 3, 48350 Virje</item>
      <item>Porezna uprava Sjeverna Hrvatska, Ispostava  Koprivnica, Ul. Hrvatske državnosti 7, 48000 Koprivnica</item>
      <item>ŽDO u Varaždinu, Građansko-upravni odjel, Ul. braće Radić 2, 42000 Varaždin</item>
    </izvorni_sadrzaj>
    <derivirana_varijabla naziv="DomainObject.Predmet.OstaliListFormatedWithAdressOIB_1">
      <item>Sudski registar TS u Varaždinu, Ul. braće Radić 2, 42000 Varaždin</item>
      <item>Stipe Beljan, OIB 82169180159, Gajeva 3, 48350 Virje</item>
      <item>Porezna uprava Sjeverna Hrvatska, Ispostava  Koprivnica, Ul. Hrvatske državnosti 7, 48000 Koprivnica</item>
      <item>ŽDO u Varaždinu, Građansko-upravni odjel, Ul. braće Radić 2, 42000 Varaždin</item>
    </derivirana_varijabla>
  </DomainObject.Predmet.OstaliListFormatedWithAdressOIB>
  <DomainObject.Predmet.OstaliListNazivFormated>
    <izvorni_sadrzaj>
      <item>Sudski registar TS u Varaždinu</item>
      <item>Stipe Beljan</item>
      <item>Porezna uprava Sjeverna Hrvatska, Ispostava  Koprivnica</item>
      <item>ŽDO u Varaždinu, Građansko-upravni odjel</item>
    </izvorni_sadrzaj>
    <derivirana_varijabla naziv="DomainObject.Predmet.OstaliListNazivFormated_1">
      <item>Sudski registar TS u Varaždinu</item>
      <item>Stipe Beljan</item>
      <item>Porezna uprava Sjeverna Hrvatska, Ispostava  Koprivnica</item>
      <item>ŽDO u Varaždinu, Građansko-upravni odjel</item>
    </derivirana_varijabla>
  </DomainObject.Predmet.OstaliListNazivFormated>
  <DomainObject.Predmet.OstaliListNazivFormatedOIB>
    <izvorni_sadrzaj>
      <item>Sudski registar TS u Varaždinu</item>
      <item>Stipe Beljan, OIB 82169180159</item>
      <item>Porezna uprava Sjeverna Hrvatska, Ispostava  Koprivnica</item>
      <item>ŽDO u Varaždinu, Građansko-upravni odjel</item>
    </izvorni_sadrzaj>
    <derivirana_varijabla naziv="DomainObject.Predmet.OstaliListNazivFormatedOIB_1">
      <item>Sudski registar TS u Varaždinu</item>
      <item>Stipe Beljan, OIB 82169180159</item>
      <item>Porezna uprava Sjeverna Hrvatska, Ispostava  Koprivnica</item>
      <item>ŽDO u Varaždinu, 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St-345/2016-7</izvorni_sadrzaj>
    <derivirana_varijabla naziv="DomainObject.PoslovniBrojDokumenta_1">St-345/2016-7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PETICA BELJAN društvo s ograničenom odgovornošću za trgovinu, proizvodnju i usluge</izvorni_sadrzaj>
    <derivirana_varijabla naziv="DomainObject.Predmet.ProtustrankaIDrugi_1">PETICA BELJAN društvo s ograničenom odgovornošću za trgovinu, proizvodnju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PETICA BELJAN društvo s ograničenom odgovornošću za trgovinu, proizvodnju i usluge, OIB 02659586208, Ljudevita Gaja 3, 48350 Virje</izvorni_sadrzaj>
    <derivirana_varijabla naziv="DomainObject.Predmet.ProtustrankaIDrugiAdressOIB_1">PETICA BELJAN društvo s ograničenom odgovornošću za trgovinu, proizvodnju i usluge, OIB 02659586208, Ljudevita Gaja 3, 48350 Virje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rujna 2016.</izvorni_sadrzaj>
    <derivirana_varijabla naziv="DomainObject.Predmet.OdlukaRjesenje.DatumDonosenjaOdluke_1">22. rujna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St-345/2016-7</izvorni_sadrzaj>
    <derivirana_varijabla naziv="DomainObject.Predmet.OdlukaRjesenje.Oznaka_1">St-345/2016-7</derivirana_varijabla>
  </DomainObject.Predmet.OdlukaRjesenje.Oznaka>
  <DomainObject.Predmet.SudioniciListNaziv>
    <izvorni_sadrzaj>
      <item>Financijska agencija</item>
      <item>PETICA BELJAN društvo s ograničenom odgovornošću za trgovinu, proizvodnju i usluge</item>
      <item>Sudski registar TS u Varaždinu</item>
      <item>Stipe Beljan</item>
      <item>Porezna uprava Sjeverna Hrvatska, Ispostava  Koprivnica</item>
      <item>ŽDO u Varaždinu, Građansko-upravni odjel</item>
    </izvorni_sadrzaj>
    <derivirana_varijabla naziv="DomainObject.Predmet.SudioniciListNaziv_1">
      <item>Financijska agencija</item>
      <item>PETICA BELJAN društvo s ograničenom odgovornošću za trgovinu, proizvodnju i usluge</item>
      <item>Sudski registar TS u Varaždinu</item>
      <item>Stipe Beljan</item>
      <item>Porezna uprava Sjeverna Hrvatska, Ispostava  Koprivnica</item>
      <item>ŽDO u Varaždinu, Građansko-upravni odjel</item>
    </derivirana_varijabla>
  </DomainObject.Predmet.SudioniciListNaziv>
  <DomainObject.Predmet.SudioniciListAdressOIB>
    <izvorni_sadrzaj>
      <item>Financijska agencija, OIB 85821130368, A. Cesarca 2,42000 Varaždin</item>
      <item>PETICA BELJAN društvo s ograničenom odgovornošću za trgovinu, proizvodnju i usluge, OIB 02659586208, Ljudevita Gaja 3,48350 Virje</item>
      <item>Sudski registar TS u Varaždinu, Ul. braće Radić 2,42000 Varaždin</item>
      <item>Stipe Beljan, OIB 82169180159, Gajeva 3,48350 Virje</item>
      <item>Porezna uprava Sjeverna Hrvatska, Ispostava  Koprivnica, Ul. Hrvatske državnosti 7,48000 Koprivnica</item>
      <item>ŽDO u Varaždinu, Građansko-upravni odjel, Ul. braće Radić 2,42000 Varaždin</item>
    </izvorni_sadrzaj>
    <derivirana_varijabla naziv="DomainObject.Predmet.SudioniciListAdressOIB_1">
      <item>Financijska agencija, OIB 85821130368, A. Cesarca 2,42000 Varaždin</item>
      <item>PETICA BELJAN društvo s ograničenom odgovornošću za trgovinu, proizvodnju i usluge, OIB 02659586208, Ljudevita Gaja 3,48350 Virje</item>
      <item>Sudski registar TS u Varaždinu, Ul. braće Radić 2,42000 Varaždin</item>
      <item>Stipe Beljan, OIB 82169180159, Gajeva 3,48350 Virje</item>
      <item>Porezna uprava Sjeverna Hrvatska, Ispostava  Koprivnica, Ul. Hrvatske državnosti 7,48000 Koprivnica</item>
      <item>ŽDO u Varaždinu, Građansko-upravni odjel,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FBC04B-1289-44E6-9C7E-78113C135D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896</properties:Words>
  <properties:Characters>4844</properties:Characters>
  <properties:Lines>116</properties:Lines>
  <properties:Paragraphs>35</properties:Paragraphs>
  <properties:TotalTime>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5753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2016-09-22T05:54:00Z</dcterms:created>
  <dc:creator>Ratko Gospodnetić, ZI5 d.o.o. Zagreb</dc:creator>
  <dc:description>Ovaj predložak služi kao osnova za kreiranje novih eSPIS predložaka tijekom obrade sudskih dokumenata.</dc:description>
  <cp:lastModifiedBy>Ljubica Makovec</cp:lastModifiedBy>
  <cp:lastPrinted>2016-09-16T12:19:00Z</cp:lastPrinted>
  <dcterms:modified xmlns:xsi="http://www.w3.org/2001/XMLSchema-instance" xsi:type="dcterms:W3CDTF">2016-09-22T12:07:00Z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St-345/2016-7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