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f3ad" w14:paraId="daef3ad" w:rsidRDefault="000F0CB4" w:rsidP="00A15FCC" w:rsidR="000F0CB4" w:rsidRPr="00DA32F0">
      <w:pPr>
        <w:ind w:firstLine="708"/>
        <w15:collapsed w:val="false"/>
      </w:pPr>
      <w:bookmarkStart w:name="_GoBack" w:id="0"/>
      <w:bookmarkEnd w:id="0"/>
      <w:r w:rsidRPr="00DA32F0">
        <w:t xml:space="preserve">     </w:t>
      </w:r>
      <w:r w:rsidRPr="00DA32F0">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CB4" w:rsidP="00A15FCC" w:rsidR="000F0CB4" w:rsidRPr="00DA32F0">
      <w:r w:rsidRPr="00DA32F0">
        <w:rPr>
          <w:rFonts w:eastAsia="MS Mincho"/>
        </w:rPr>
        <w:t xml:space="preserve">   REPUBLIKA HRVATSKA</w:t>
      </w:r>
    </w:p>
    <w:p w:rsidRDefault="000F0CB4" w:rsidP="00A15FCC" w:rsidR="000F0CB4" w:rsidRPr="00DA32F0">
      <w:r w:rsidRPr="00DA32F0">
        <w:rPr>
          <w:rFonts w:eastAsia="MS Mincho"/>
        </w:rPr>
        <w:t xml:space="preserve">TRGOVAČKI SUD U </w:t>
      </w:r>
      <w:r w:rsidR="00C8345A" w:rsidRPr="00DA32F0">
        <w:rPr>
          <w:rFonts w:eastAsia="MS Mincho"/>
        </w:rPr>
        <w:t xml:space="preserve">PAZINU </w:t>
      </w:r>
    </w:p>
    <w:p w:rsidRDefault="000F0CB4" w:rsidR="000F0CB4" w:rsidRPr="00DA32F0">
      <w:pPr>
        <w:rPr>
          <w:rFonts w:eastAsia="MS Mincho"/>
        </w:rPr>
      </w:pPr>
      <w:r w:rsidRPr="00DA32F0">
        <w:rPr>
          <w:rFonts w:eastAsia="MS Mincho"/>
        </w:rPr>
        <w:t xml:space="preserve">       </w:t>
      </w:r>
      <w:r w:rsidR="0025125F" w:rsidRPr="00DA32F0">
        <w:rPr>
          <w:rFonts w:eastAsia="MS Mincho"/>
        </w:rPr>
        <w:t xml:space="preserve">       </w:t>
      </w:r>
      <w:r w:rsidR="00C8345A" w:rsidRPr="00DA32F0">
        <w:rPr>
          <w:rFonts w:eastAsia="MS Mincho"/>
        </w:rPr>
        <w:t>Drščevka 2</w:t>
      </w:r>
    </w:p>
    <w:p w:rsidRDefault="00C8345A" w:rsidP="007E04FC" w:rsidR="00C8345A" w:rsidRPr="00DA32F0">
      <w:pPr>
        <w:jc w:val="center"/>
      </w:pPr>
    </w:p>
    <w:p w:rsidRDefault="007E04FC" w:rsidP="007E04FC" w:rsidR="009B36DA" w:rsidRPr="00DA32F0">
      <w:pPr>
        <w:jc w:val="center"/>
      </w:pPr>
      <w:r w:rsidRPr="00DA32F0">
        <w:t>R E P U B L I K A   H R V A T S K A</w:t>
      </w:r>
    </w:p>
    <w:p w:rsidRDefault="00C76C87" w:rsidP="00034EB5" w:rsidR="00C76C87" w:rsidRPr="00DA32F0">
      <w:pPr>
        <w:jc w:val="both"/>
      </w:pPr>
    </w:p>
    <w:p w:rsidRDefault="00034EB5" w:rsidP="00034EB5" w:rsidR="00034EB5" w:rsidRPr="00DA32F0">
      <w:pPr>
        <w:jc w:val="center"/>
      </w:pPr>
      <w:r w:rsidRPr="00DA32F0">
        <w:t>R J E Š E N J E</w:t>
      </w:r>
    </w:p>
    <w:p w:rsidRDefault="00034EB5" w:rsidP="00034EB5" w:rsidR="00034EB5" w:rsidRPr="00DA32F0">
      <w:pPr>
        <w:jc w:val="both"/>
      </w:pPr>
    </w:p>
    <w:p w:rsidRDefault="00F4071C" w:rsidP="00F4071C" w:rsidR="00F4071C">
      <w:pPr>
        <w:jc w:val="both"/>
      </w:pPr>
      <w:r w:rsidRPr="00DA32F0">
        <w:tab/>
        <w:t xml:space="preserve">Trgovački sud u </w:t>
      </w:r>
      <w:r w:rsidR="00C8345A" w:rsidRPr="00DA32F0">
        <w:t>Pazinu</w:t>
      </w:r>
      <w:r w:rsidRPr="00DA32F0">
        <w:t xml:space="preserve">, po sucu pojedincu </w:t>
      </w:r>
      <w:r w:rsidR="00C8345A" w:rsidRPr="00DA32F0">
        <w:t>Damiru Rabaru</w:t>
      </w:r>
      <w:r w:rsidRPr="00DA32F0">
        <w:t xml:space="preserve">, odlučujući o prijedlogu </w:t>
      </w:r>
      <w:r w:rsidR="00990611" w:rsidRPr="00DA32F0">
        <w:t xml:space="preserve">predlagatelja </w:t>
      </w:r>
      <w:r w:rsidR="00A15FCC">
        <w:t>ZAGRE</w:t>
      </w:r>
      <w:r w:rsidR="00532C76" w:rsidRPr="00DA32F0">
        <w:t>BAČKA BANKA</w:t>
      </w:r>
      <w:r w:rsidR="00990611" w:rsidRPr="00DA32F0">
        <w:t>,</w:t>
      </w:r>
      <w:r w:rsidR="00532C76" w:rsidRPr="00DA32F0">
        <w:t xml:space="preserve"> d.d. Zagreb, Trg bana Josima Jelačića 10,</w:t>
      </w:r>
      <w:r w:rsidR="00990611" w:rsidRPr="00DA32F0">
        <w:t xml:space="preserve"> OIB: </w:t>
      </w:r>
      <w:r w:rsidR="00DA32F0" w:rsidRPr="00DA32F0">
        <w:t>92963223473</w:t>
      </w:r>
      <w:r w:rsidR="00990611" w:rsidRPr="00DA32F0">
        <w:t xml:space="preserve">, </w:t>
      </w:r>
      <w:r w:rsidR="00A15FCC">
        <w:t xml:space="preserve">zastupana po punomoćnici Ivani Bačić, odvjetnici iz Odvjetničkog društva Hanžeković &amp; Partneri d.o.o. </w:t>
      </w:r>
      <w:r w:rsidR="00990611" w:rsidRPr="00DA32F0">
        <w:t xml:space="preserve">radi otvaranja stečajnog postupka nad dužnikom </w:t>
      </w:r>
      <w:r w:rsidR="008F61B4">
        <w:t>CITYGREEN ČETRDESET I PET d.o.o. Poreč, Partizanska 4/1, OIB: 10640289796</w:t>
      </w:r>
      <w:r w:rsidRPr="00DA32F0">
        <w:t xml:space="preserve">, </w:t>
      </w:r>
      <w:r w:rsidRPr="00A15FCC">
        <w:t xml:space="preserve">dana </w:t>
      </w:r>
      <w:r w:rsidR="008F61B4" w:rsidRPr="00A15FCC">
        <w:t>6</w:t>
      </w:r>
      <w:r w:rsidRPr="00A15FCC">
        <w:t xml:space="preserve">. </w:t>
      </w:r>
      <w:r w:rsidR="008F61B4" w:rsidRPr="00A15FCC">
        <w:t xml:space="preserve">ožujka </w:t>
      </w:r>
      <w:r w:rsidRPr="00A15FCC">
        <w:t>201</w:t>
      </w:r>
      <w:r w:rsidR="008F61B4" w:rsidRPr="00A15FCC">
        <w:t>7</w:t>
      </w:r>
      <w:r w:rsidRPr="00A15FCC">
        <w:t xml:space="preserve">. </w:t>
      </w:r>
    </w:p>
    <w:p w:rsidRDefault="008F61B4" w:rsidP="00F4071C" w:rsidR="008F61B4" w:rsidRPr="00DA32F0">
      <w:pPr>
        <w:jc w:val="both"/>
      </w:pPr>
    </w:p>
    <w:p w:rsidRDefault="00F4071C" w:rsidP="00F4071C" w:rsidR="00F4071C" w:rsidRPr="00DA32F0">
      <w:pPr>
        <w:jc w:val="center"/>
      </w:pPr>
      <w:r w:rsidRPr="00DA32F0">
        <w:t>r i j e š i o     j e</w:t>
      </w:r>
    </w:p>
    <w:p w:rsidRDefault="00F4071C" w:rsidP="00F4071C" w:rsidR="00F4071C" w:rsidRPr="00DA32F0">
      <w:pPr>
        <w:jc w:val="both"/>
      </w:pPr>
    </w:p>
    <w:p w:rsidRDefault="00F4071C" w:rsidP="0073097F" w:rsidR="00F4071C" w:rsidRPr="00DA32F0">
      <w:pPr>
        <w:numPr>
          <w:ilvl w:val="0"/>
          <w:numId w:val="26"/>
        </w:numPr>
        <w:jc w:val="both"/>
      </w:pPr>
      <w:r w:rsidRPr="00DA32F0">
        <w:t xml:space="preserve">Otvara se stečajni postupak nad dužnikom </w:t>
      </w:r>
      <w:r w:rsidR="008F61B4">
        <w:t>CITYGREEN ČETRDESET I PET d.o.o. Poreč, Partizanska 4/1, OIB: 10640289796</w:t>
      </w:r>
      <w:r w:rsidRPr="00DA32F0">
        <w:t>.</w:t>
      </w:r>
    </w:p>
    <w:p w:rsidRDefault="00F4071C" w:rsidP="00F4071C" w:rsidR="00F4071C" w:rsidRPr="00DA32F0">
      <w:pPr>
        <w:jc w:val="both"/>
      </w:pPr>
    </w:p>
    <w:p w:rsidRDefault="00F4071C" w:rsidP="00F4071C" w:rsidR="00F4071C" w:rsidRPr="00DA32F0">
      <w:pPr>
        <w:numPr>
          <w:ilvl w:val="0"/>
          <w:numId w:val="26"/>
        </w:numPr>
        <w:jc w:val="both"/>
      </w:pPr>
      <w:r w:rsidRPr="00A15FCC">
        <w:t xml:space="preserve">Stečajni postupak otvoren je dana </w:t>
      </w:r>
      <w:r w:rsidR="00DA32F0" w:rsidRPr="00A15FCC">
        <w:t>6</w:t>
      </w:r>
      <w:r w:rsidRPr="00A15FCC">
        <w:t xml:space="preserve">. </w:t>
      </w:r>
      <w:r w:rsidR="00DA32F0" w:rsidRPr="00A15FCC">
        <w:t xml:space="preserve">ožujka </w:t>
      </w:r>
      <w:r w:rsidRPr="00A15FCC">
        <w:t>201</w:t>
      </w:r>
      <w:r w:rsidR="00DA32F0" w:rsidRPr="00A15FCC">
        <w:t>7</w:t>
      </w:r>
      <w:r w:rsidRPr="00A15FCC">
        <w:t>. godine u 1</w:t>
      </w:r>
      <w:r w:rsidR="00A15FCC" w:rsidRPr="00A15FCC">
        <w:t xml:space="preserve">4 sati i </w:t>
      </w:r>
      <w:r w:rsidR="00D40FEB">
        <w:t>3</w:t>
      </w:r>
      <w:r w:rsidRPr="00A15FCC">
        <w:t>5 minuta,</w:t>
      </w:r>
      <w:r w:rsidRPr="00A15FCC">
        <w:rPr>
          <w:i/>
          <w:u w:val="single"/>
        </w:rPr>
        <w:t xml:space="preserve"> </w:t>
      </w:r>
      <w:r w:rsidRPr="00DA32F0">
        <w:t xml:space="preserve">kada je ovo rješenje objavljeno na mrežnoj stranici e-Oglasna ploča suda. </w:t>
      </w:r>
    </w:p>
    <w:p w:rsidRDefault="00F4071C" w:rsidP="00F4071C" w:rsidR="00F4071C" w:rsidRPr="00532C76">
      <w:pPr>
        <w:jc w:val="both"/>
        <w:rPr>
          <w:color w:val="FF0000"/>
        </w:rPr>
      </w:pPr>
    </w:p>
    <w:p w:rsidRDefault="00F4071C" w:rsidP="00F4071C" w:rsidR="00F4071C" w:rsidRPr="00E36A8D">
      <w:pPr>
        <w:numPr>
          <w:ilvl w:val="0"/>
          <w:numId w:val="26"/>
        </w:numPr>
        <w:jc w:val="both"/>
      </w:pPr>
      <w:r w:rsidRPr="00E36A8D">
        <w:t xml:space="preserve">Za stečajnog upravitelja imenuje se </w:t>
      </w:r>
      <w:r w:rsidR="00E36A8D" w:rsidRPr="00E36A8D">
        <w:t>Boris Zadković</w:t>
      </w:r>
      <w:r w:rsidR="00A549B0" w:rsidRPr="00E36A8D">
        <w:t xml:space="preserve"> iz </w:t>
      </w:r>
      <w:r w:rsidR="00E36A8D" w:rsidRPr="00E36A8D">
        <w:t>Buzeta</w:t>
      </w:r>
      <w:r w:rsidR="00A549B0" w:rsidRPr="00E36A8D">
        <w:t xml:space="preserve">, </w:t>
      </w:r>
      <w:r w:rsidR="00E36A8D" w:rsidRPr="00E36A8D">
        <w:t>Sportska 2</w:t>
      </w:r>
      <w:r w:rsidR="00A549B0" w:rsidRPr="00E36A8D">
        <w:t xml:space="preserve">, OIB: </w:t>
      </w:r>
      <w:r w:rsidR="00E36A8D" w:rsidRPr="00E36A8D">
        <w:t>90786626685</w:t>
      </w:r>
      <w:r w:rsidR="00B3126A" w:rsidRPr="00E36A8D">
        <w:t>.</w:t>
      </w:r>
      <w:r w:rsidR="0073097F" w:rsidRPr="00E36A8D">
        <w:t xml:space="preserve"> </w:t>
      </w:r>
    </w:p>
    <w:p w:rsidRDefault="00B3126A" w:rsidP="00B3126A" w:rsidR="00B3126A" w:rsidRPr="00532C76">
      <w:pPr>
        <w:jc w:val="both"/>
        <w:rPr>
          <w:color w:val="FF0000"/>
        </w:rPr>
      </w:pPr>
    </w:p>
    <w:p w:rsidRDefault="00F4071C" w:rsidP="0073097F" w:rsidR="00F4071C" w:rsidRPr="00DA32F0">
      <w:pPr>
        <w:numPr>
          <w:ilvl w:val="0"/>
          <w:numId w:val="26"/>
        </w:numPr>
        <w:jc w:val="both"/>
      </w:pPr>
      <w:r w:rsidRPr="00DA32F0">
        <w:t xml:space="preserve">Pozivaju se vjerovnici viših isplatnih redova da u roku 60 dana od isteka osmog dana od objave oglasa o otvaranju stečajnog postupka u skladu s pravilima Stečajnog zakona o prijavi tražbina prijave svoje tražbine </w:t>
      </w:r>
      <w:r w:rsidR="00373D57" w:rsidRPr="00DA32F0">
        <w:t xml:space="preserve">na adresu </w:t>
      </w:r>
      <w:r w:rsidRPr="00DA32F0">
        <w:t>stečajno</w:t>
      </w:r>
      <w:r w:rsidR="00373D57" w:rsidRPr="00DA32F0">
        <w:t>g</w:t>
      </w:r>
      <w:r w:rsidRPr="00DA32F0">
        <w:t xml:space="preserve"> upravitelj</w:t>
      </w:r>
      <w:r w:rsidR="00373D57" w:rsidRPr="00DA32F0">
        <w:t>a</w:t>
      </w:r>
      <w:r w:rsidRPr="00DA32F0">
        <w:t>, na propisanom obrascu u dva primjerka koji sadržava podatke iz čl.</w:t>
      </w:r>
      <w:r w:rsidR="00373D57" w:rsidRPr="00DA32F0">
        <w:t xml:space="preserve"> </w:t>
      </w:r>
      <w:r w:rsidRPr="00DA32F0">
        <w:t xml:space="preserve">257. Stečajnog zakona. Prijavi tražbine u prijepisu se prilažu isprave iz kojih tražbina proizlazi, odnosno kojima se dokazuje. </w:t>
      </w:r>
    </w:p>
    <w:p w:rsidRDefault="00F4071C" w:rsidP="00F4071C" w:rsidR="00F4071C" w:rsidRPr="00DA32F0">
      <w:pPr>
        <w:jc w:val="both"/>
      </w:pPr>
    </w:p>
    <w:p w:rsidRDefault="00F4071C" w:rsidP="00F4071C" w:rsidR="00F4071C" w:rsidRPr="00DA32F0">
      <w:pPr>
        <w:jc w:val="both"/>
      </w:pPr>
      <w:r w:rsidRPr="00DA32F0">
        <w:t xml:space="preserve">         </w:t>
      </w:r>
      <w:r w:rsidRPr="00DA32F0">
        <w:tab/>
        <w:t>Tražbine se prijavljuju u kunama, te je potrebno navesti i broj žiro računa, ako se radi o pravnoj osobi.</w:t>
      </w:r>
    </w:p>
    <w:p w:rsidRDefault="00F4071C" w:rsidP="00F4071C" w:rsidR="00F4071C" w:rsidRPr="00DA32F0">
      <w:pPr>
        <w:jc w:val="both"/>
      </w:pPr>
    </w:p>
    <w:p w:rsidRDefault="00F4071C" w:rsidP="00F4071C" w:rsidR="00F4071C" w:rsidRPr="00DA32F0">
      <w:pPr>
        <w:jc w:val="both"/>
      </w:pPr>
      <w:r w:rsidRPr="00DA32F0">
        <w:tab/>
        <w:t>Ako se prijavljuju tražbine o kojima se vodi parnica, u prijavi treba navesti Sud pred kojim se vodi parnica s naznakom broja spisa.</w:t>
      </w:r>
    </w:p>
    <w:p w:rsidRDefault="00F4071C" w:rsidP="00F4071C" w:rsidR="00F4071C" w:rsidRPr="00DA32F0">
      <w:pPr>
        <w:jc w:val="both"/>
      </w:pPr>
      <w:r w:rsidRPr="00DA32F0">
        <w:tab/>
      </w:r>
    </w:p>
    <w:p w:rsidRDefault="001C6B89" w:rsidP="003F74BF" w:rsidR="003F74BF" w:rsidRPr="00DA32F0">
      <w:pPr>
        <w:jc w:val="both"/>
      </w:pPr>
      <w:r w:rsidRPr="00DA32F0">
        <w:tab/>
      </w:r>
      <w:r w:rsidR="003F74BF" w:rsidRPr="00DA32F0">
        <w:t xml:space="preserve">Prijavi treba priložiti dokaz o plaćanju pristojbe u visini od 2% prijavljene tražbine, ali ne više od 500,00 kn i to u korist Državnog proračuna </w:t>
      </w:r>
      <w:r w:rsidR="003F74BF" w:rsidRPr="00DA32F0">
        <w:rPr>
          <w:bCs/>
        </w:rPr>
        <w:t>HR12 1001005 1863000160</w:t>
      </w:r>
      <w:r w:rsidR="003F74BF" w:rsidRPr="00DA32F0">
        <w:t xml:space="preserve"> poziv na broj 64 5045-48752-</w:t>
      </w:r>
      <w:r w:rsidR="00DA32F0" w:rsidRPr="00DA32F0">
        <w:t>1087</w:t>
      </w:r>
      <w:r w:rsidR="003F74BF" w:rsidRPr="00DA32F0">
        <w:t xml:space="preserve">2016. Zaposlenici koji prijavljuju svoja potraživanja po osnovu rada ne moraju platiti pristojbu. </w:t>
      </w:r>
    </w:p>
    <w:p w:rsidRDefault="00F4071C" w:rsidP="00F4071C" w:rsidR="00F4071C" w:rsidRPr="00DA32F0">
      <w:pPr>
        <w:jc w:val="both"/>
      </w:pPr>
    </w:p>
    <w:p w:rsidRDefault="0073097F" w:rsidP="00F4071C" w:rsidR="00F4071C" w:rsidRPr="00DA32F0">
      <w:pPr>
        <w:jc w:val="both"/>
      </w:pPr>
      <w:r w:rsidRPr="00DA32F0">
        <w:tab/>
      </w:r>
      <w:r w:rsidR="00F4071C" w:rsidRPr="00DA32F0">
        <w:t xml:space="preserve">Samo prijave dostavljene na adresu koja je navedena u točki IV. rješenja smatraju se urednim i pravovremenim. </w:t>
      </w:r>
    </w:p>
    <w:p w:rsidRDefault="00DE16B5" w:rsidP="00F4071C" w:rsidR="00DE16B5" w:rsidRPr="00DA32F0">
      <w:pPr>
        <w:jc w:val="both"/>
      </w:pPr>
    </w:p>
    <w:p w:rsidRDefault="00F4071C" w:rsidP="00F4071C" w:rsidR="00F4071C" w:rsidRPr="00DA32F0">
      <w:pPr>
        <w:numPr>
          <w:ilvl w:val="0"/>
          <w:numId w:val="26"/>
        </w:numPr>
        <w:jc w:val="both"/>
      </w:pPr>
      <w:r w:rsidRPr="00DA32F0">
        <w:lastRenderedPageBreak/>
        <w:t>Razlučni i izlučni vjerovnici se pozivaju da u roku iz t. IV. ovog rješenja obavijeste stečajnog upravitelja o svojim pravima, sukladno odredbi čl.</w:t>
      </w:r>
      <w:r w:rsidR="005B2AF2" w:rsidRPr="00DA32F0">
        <w:t xml:space="preserve"> </w:t>
      </w:r>
      <w:r w:rsidRPr="00DA32F0">
        <w:t xml:space="preserve">258. </w:t>
      </w:r>
      <w:r w:rsidR="00A72815" w:rsidRPr="00DA32F0">
        <w:t>SZ-a</w:t>
      </w:r>
      <w:r w:rsidRPr="00DA32F0">
        <w:t>.</w:t>
      </w:r>
    </w:p>
    <w:p w:rsidRDefault="00F4071C" w:rsidP="00F4071C" w:rsidR="00F4071C" w:rsidRPr="00DA32F0">
      <w:pPr>
        <w:jc w:val="both"/>
      </w:pPr>
    </w:p>
    <w:p w:rsidRDefault="00F4071C" w:rsidP="00F4071C" w:rsidR="00F4071C" w:rsidRPr="00DA32F0">
      <w:pPr>
        <w:numPr>
          <w:ilvl w:val="0"/>
          <w:numId w:val="26"/>
        </w:numPr>
        <w:jc w:val="both"/>
      </w:pPr>
      <w:r w:rsidRPr="00DA32F0">
        <w:t xml:space="preserve">Pozivaju se dužnikovi dužnici da svoje obveze bez odgode ispunjavaju stečajnom upravitelju za stečajnog dužnika. </w:t>
      </w:r>
    </w:p>
    <w:p w:rsidRDefault="00F4071C" w:rsidP="00F4071C" w:rsidR="00F4071C" w:rsidRPr="00DA32F0">
      <w:pPr>
        <w:jc w:val="both"/>
      </w:pPr>
    </w:p>
    <w:p w:rsidRDefault="00F4071C" w:rsidP="0073097F" w:rsidR="00F4071C" w:rsidRPr="00DA32F0">
      <w:pPr>
        <w:numPr>
          <w:ilvl w:val="0"/>
          <w:numId w:val="26"/>
        </w:numPr>
        <w:jc w:val="both"/>
      </w:pPr>
      <w:r w:rsidRPr="00DA32F0">
        <w:t xml:space="preserve">Ovo rješenje dostavlja se sudskom registru, te se određuje upis zabilježbe otvaranja stečajnog postupka nad dužnikom </w:t>
      </w:r>
      <w:r w:rsidR="008F61B4">
        <w:t>CITYGREEN ČETRDESET I PET d.o.o. Poreč, Partizanska 4/1, OIB: 10640289796</w:t>
      </w:r>
      <w:r w:rsidR="0073097F" w:rsidRPr="00DA32F0">
        <w:t>.</w:t>
      </w:r>
      <w:r w:rsidRPr="00DA32F0">
        <w:tab/>
      </w:r>
    </w:p>
    <w:p w:rsidRDefault="00F4071C" w:rsidP="00F4071C" w:rsidR="00F4071C" w:rsidRPr="00DA32F0">
      <w:pPr>
        <w:jc w:val="both"/>
        <w:rPr>
          <w:bCs/>
        </w:rPr>
      </w:pPr>
      <w:r w:rsidRPr="00DA32F0">
        <w:t xml:space="preserve"> </w:t>
      </w:r>
    </w:p>
    <w:p w:rsidRDefault="00F4071C" w:rsidP="00F4071C" w:rsidR="00F4071C" w:rsidRPr="00DA32F0">
      <w:pPr>
        <w:numPr>
          <w:ilvl w:val="0"/>
          <w:numId w:val="26"/>
        </w:numPr>
        <w:jc w:val="both"/>
      </w:pPr>
      <w:r w:rsidRPr="00DA32F0">
        <w:t>Ispitno ročište na kojem će se ispitivati prijavljene tražbine određuje se za dan</w:t>
      </w:r>
    </w:p>
    <w:p w:rsidRDefault="0073097F" w:rsidP="0073097F" w:rsidR="0073097F" w:rsidRPr="00DA32F0">
      <w:pPr>
        <w:jc w:val="center"/>
      </w:pPr>
    </w:p>
    <w:p w:rsidRDefault="00DA32F0" w:rsidP="00E516D1" w:rsidR="00E516D1" w:rsidRPr="00DA32F0">
      <w:pPr>
        <w:jc w:val="center"/>
      </w:pPr>
      <w:r w:rsidRPr="00DA32F0">
        <w:t>18</w:t>
      </w:r>
      <w:r w:rsidR="00CE4802" w:rsidRPr="00DA32F0">
        <w:t xml:space="preserve">. </w:t>
      </w:r>
      <w:r w:rsidRPr="00DA32F0">
        <w:t xml:space="preserve">svibnja </w:t>
      </w:r>
      <w:r w:rsidR="00E516D1" w:rsidRPr="00DA32F0">
        <w:t xml:space="preserve">2017. g. u </w:t>
      </w:r>
      <w:r w:rsidR="005B2AF2" w:rsidRPr="00DA32F0">
        <w:t>9</w:t>
      </w:r>
      <w:r w:rsidR="00E516D1" w:rsidRPr="00DA32F0">
        <w:t>:00 sati,</w:t>
      </w:r>
    </w:p>
    <w:p w:rsidRDefault="00E516D1" w:rsidP="00E516D1" w:rsidR="00E516D1" w:rsidRPr="00DA32F0">
      <w:pPr>
        <w:jc w:val="center"/>
      </w:pPr>
      <w:r w:rsidRPr="00DA32F0">
        <w:t>sudnica broj 2,</w:t>
      </w:r>
    </w:p>
    <w:p w:rsidRDefault="00E516D1" w:rsidP="00E516D1" w:rsidR="00E516D1" w:rsidRPr="00DA32F0">
      <w:pPr>
        <w:jc w:val="center"/>
      </w:pPr>
      <w:r w:rsidRPr="00DA32F0">
        <w:t>u Trgovačkom sudu u Pazinu,</w:t>
      </w:r>
    </w:p>
    <w:p w:rsidRDefault="00E516D1" w:rsidP="00E516D1" w:rsidR="00E516D1" w:rsidRPr="00DA32F0">
      <w:pPr>
        <w:jc w:val="center"/>
      </w:pPr>
      <w:r w:rsidRPr="00DA32F0">
        <w:t xml:space="preserve">Dršćevka 1. </w:t>
      </w:r>
    </w:p>
    <w:p w:rsidRDefault="00E516D1" w:rsidP="00F4071C" w:rsidR="00E516D1" w:rsidRPr="00DA32F0">
      <w:pPr>
        <w:jc w:val="both"/>
      </w:pPr>
    </w:p>
    <w:p w:rsidRDefault="00F4071C" w:rsidP="00F4071C" w:rsidR="00F4071C" w:rsidRPr="00DA32F0">
      <w:pPr>
        <w:jc w:val="both"/>
      </w:pPr>
      <w:r w:rsidRPr="00DA32F0">
        <w:t xml:space="preserve">      </w:t>
      </w:r>
      <w:r w:rsidR="0073097F" w:rsidRPr="00DA32F0">
        <w:tab/>
      </w:r>
      <w:r w:rsidR="0073097F" w:rsidRPr="00DA32F0">
        <w:tab/>
      </w:r>
      <w:r w:rsidRPr="00DA32F0">
        <w:t>Ročištu mogu prisustvovati vjerovnici odnosno njihovi punomoćnici.</w:t>
      </w:r>
    </w:p>
    <w:p w:rsidRDefault="00F4071C" w:rsidP="00F4071C" w:rsidR="00F4071C" w:rsidRPr="00DA32F0">
      <w:pPr>
        <w:jc w:val="both"/>
      </w:pPr>
    </w:p>
    <w:p w:rsidRDefault="00F4071C" w:rsidP="00F4071C" w:rsidR="00F4071C" w:rsidRPr="00DA32F0">
      <w:pPr>
        <w:numPr>
          <w:ilvl w:val="0"/>
          <w:numId w:val="26"/>
        </w:numPr>
        <w:jc w:val="both"/>
      </w:pPr>
      <w:r w:rsidRPr="00DA32F0">
        <w:t>Tablice iz čl.</w:t>
      </w:r>
      <w:r w:rsidR="005B2AF2" w:rsidRPr="00DA32F0">
        <w:t xml:space="preserve"> </w:t>
      </w:r>
      <w:r w:rsidRPr="00DA32F0">
        <w:t xml:space="preserve">259. st.2. </w:t>
      </w:r>
      <w:r w:rsidR="00A72815" w:rsidRPr="00DA32F0">
        <w:t>SZ-a</w:t>
      </w:r>
      <w:r w:rsidRPr="00DA32F0">
        <w:t xml:space="preserve"> objavit će se na mrežnoj stranici e-Oglasne ploče suda nakon isteka roka za prijavu tražbina, a najkasnije osam dana prije održavanja ispitnog ročišta.  </w:t>
      </w:r>
    </w:p>
    <w:p w:rsidRDefault="00F4071C" w:rsidP="00F4071C" w:rsidR="00F4071C" w:rsidRPr="00DA32F0">
      <w:pPr>
        <w:jc w:val="both"/>
      </w:pPr>
    </w:p>
    <w:p w:rsidRDefault="00F4071C" w:rsidP="00F4071C" w:rsidR="00F4071C" w:rsidRPr="00DA32F0">
      <w:pPr>
        <w:numPr>
          <w:ilvl w:val="0"/>
          <w:numId w:val="26"/>
        </w:numPr>
        <w:jc w:val="both"/>
      </w:pPr>
      <w:r w:rsidRPr="00DA32F0">
        <w:t>Prijave tražbina i isprave izložit će se u pisarnici suda, soba 3, na uvid sudionicima, nakon isteka roka za prijavu tražbina, a najkasnije osam dana prije održavanja ispitnog ročišta (čl.</w:t>
      </w:r>
      <w:r w:rsidR="005B2AF2" w:rsidRPr="00DA32F0">
        <w:t xml:space="preserve"> </w:t>
      </w:r>
      <w:r w:rsidRPr="00DA32F0">
        <w:t xml:space="preserve">259. st.3. </w:t>
      </w:r>
      <w:r w:rsidR="00A72815" w:rsidRPr="00DA32F0">
        <w:t>SZ-a</w:t>
      </w:r>
      <w:r w:rsidRPr="00DA32F0">
        <w:t xml:space="preserve">). </w:t>
      </w:r>
    </w:p>
    <w:p w:rsidRDefault="00F4071C" w:rsidP="00F4071C" w:rsidR="00F4071C" w:rsidRPr="00DA32F0">
      <w:pPr>
        <w:jc w:val="both"/>
      </w:pPr>
    </w:p>
    <w:p w:rsidRDefault="00F4071C" w:rsidP="00F4071C" w:rsidR="00F4071C" w:rsidRPr="00DA32F0">
      <w:pPr>
        <w:numPr>
          <w:ilvl w:val="0"/>
          <w:numId w:val="26"/>
        </w:numPr>
        <w:jc w:val="both"/>
      </w:pPr>
      <w:r w:rsidRPr="00DA32F0">
        <w:t>Izvještajno ročište na kojem će se na temelju izvješća stečajnog upravitelja odlučivati o daljnjem tijeku stečajnog postupka određuje se za dan</w:t>
      </w:r>
    </w:p>
    <w:p w:rsidRDefault="0073097F" w:rsidP="0073097F" w:rsidR="0073097F" w:rsidRPr="00DA32F0">
      <w:pPr>
        <w:pStyle w:val="Odlomakpopisa"/>
      </w:pPr>
    </w:p>
    <w:p w:rsidRDefault="00DA32F0" w:rsidP="00DA32F0" w:rsidR="00DA32F0" w:rsidRPr="00DA32F0">
      <w:pPr>
        <w:jc w:val="center"/>
      </w:pPr>
      <w:r w:rsidRPr="00DA32F0">
        <w:t>18. svibnja 2017. g. u 9:30 sati,</w:t>
      </w:r>
    </w:p>
    <w:p w:rsidRDefault="00E516D1" w:rsidP="00E516D1" w:rsidR="00E516D1" w:rsidRPr="00DA32F0">
      <w:pPr>
        <w:jc w:val="center"/>
      </w:pPr>
      <w:r w:rsidRPr="00DA32F0">
        <w:t>sudnica broj 2</w:t>
      </w:r>
    </w:p>
    <w:p w:rsidRDefault="00E516D1" w:rsidP="00E516D1" w:rsidR="00E516D1" w:rsidRPr="00DA32F0">
      <w:pPr>
        <w:jc w:val="center"/>
      </w:pPr>
      <w:r w:rsidRPr="00DA32F0">
        <w:t>u Trgovačkom sudu u Pazinu,</w:t>
      </w:r>
    </w:p>
    <w:p w:rsidRDefault="00E516D1" w:rsidP="00E516D1" w:rsidR="00E516D1" w:rsidRPr="00DA32F0">
      <w:pPr>
        <w:jc w:val="center"/>
      </w:pPr>
      <w:r w:rsidRPr="00DA32F0">
        <w:t>Dršćevka 1.</w:t>
      </w:r>
    </w:p>
    <w:p w:rsidRDefault="005927E2" w:rsidP="005927E2" w:rsidR="005927E2" w:rsidRPr="0061753A">
      <w:pPr>
        <w:jc w:val="center"/>
        <w:rPr>
          <w:b/>
          <w:color w:val="FF0000"/>
        </w:rPr>
      </w:pPr>
    </w:p>
    <w:p w:rsidRDefault="005927E2" w:rsidP="005927E2" w:rsidR="005927E2" w:rsidRPr="00CE501D">
      <w:pPr>
        <w:jc w:val="both"/>
      </w:pPr>
      <w:r w:rsidRPr="00CE501D">
        <w:t xml:space="preserve">      XII. Nalaže se Općinskom sudu u Puli, Zemljišnoknjižnom odjelu </w:t>
      </w:r>
      <w:r w:rsidR="00CE501D" w:rsidRPr="00CE501D">
        <w:t>Poreč</w:t>
      </w:r>
      <w:r w:rsidRPr="00CE501D">
        <w:t xml:space="preserve">, da izvrši zabilježbu otvaranja stečajnog postupka nad dužnikom </w:t>
      </w:r>
      <w:r w:rsidR="00CE501D" w:rsidRPr="00357B84">
        <w:t xml:space="preserve">CITYGREEN ČETRDESET I PET </w:t>
      </w:r>
      <w:r w:rsidR="00CE501D" w:rsidRPr="00CE501D">
        <w:t>d.o.o. Poreč, Partizanska 4/1, OIB: 10640289796</w:t>
      </w:r>
      <w:r w:rsidRPr="00CE501D">
        <w:t>, na teret:</w:t>
      </w:r>
    </w:p>
    <w:p w:rsidRDefault="005927E2" w:rsidP="005927E2" w:rsidR="005927E2" w:rsidRPr="00CE501D">
      <w:pPr>
        <w:jc w:val="both"/>
      </w:pPr>
      <w:r w:rsidRPr="00CE501D">
        <w:t xml:space="preserve">- k.č.br. </w:t>
      </w:r>
      <w:r w:rsidR="00CE501D" w:rsidRPr="00CE501D">
        <w:t>ZGR 232</w:t>
      </w:r>
      <w:r w:rsidRPr="00CE501D">
        <w:t>, upisan</w:t>
      </w:r>
      <w:r w:rsidR="00CE501D" w:rsidRPr="00CE501D">
        <w:t>e</w:t>
      </w:r>
      <w:r w:rsidRPr="00CE501D">
        <w:t xml:space="preserve"> u z.k. ul. </w:t>
      </w:r>
      <w:r w:rsidR="00CE501D" w:rsidRPr="00CE501D">
        <w:t xml:space="preserve">242 </w:t>
      </w:r>
      <w:r w:rsidRPr="00CE501D">
        <w:t xml:space="preserve">k.o. </w:t>
      </w:r>
      <w:r w:rsidR="00CE501D" w:rsidRPr="00CE501D">
        <w:t>Baderna</w:t>
      </w:r>
      <w:r w:rsidRPr="00CE501D">
        <w:t>, vlasništvo dužnika u cjelini.</w:t>
      </w:r>
    </w:p>
    <w:p w:rsidRDefault="00CE501D" w:rsidP="00CE501D" w:rsidR="00CE501D" w:rsidRPr="005F2D5A">
      <w:pPr>
        <w:jc w:val="both"/>
      </w:pPr>
      <w:r w:rsidRPr="005F2D5A">
        <w:t xml:space="preserve">- k.č.br. ZGR </w:t>
      </w:r>
      <w:r w:rsidR="005F2D5A" w:rsidRPr="005F2D5A">
        <w:t>234</w:t>
      </w:r>
      <w:r w:rsidRPr="005F2D5A">
        <w:t xml:space="preserve">, upisane u z.k. ul. </w:t>
      </w:r>
      <w:r w:rsidR="00A15FCC">
        <w:t>94</w:t>
      </w:r>
      <w:r w:rsidR="005F2D5A" w:rsidRPr="005F2D5A">
        <w:t>6</w:t>
      </w:r>
      <w:r w:rsidRPr="005F2D5A">
        <w:t xml:space="preserve"> k.o. Baderna, vlasništvo dužnika u cjelini.</w:t>
      </w:r>
    </w:p>
    <w:p w:rsidRDefault="00F4071C" w:rsidP="00F4071C" w:rsidR="00F4071C" w:rsidRPr="00DA32F0">
      <w:pPr>
        <w:jc w:val="both"/>
      </w:pPr>
    </w:p>
    <w:p w:rsidRDefault="00F4071C" w:rsidP="00F4071C" w:rsidR="00F4071C" w:rsidRPr="00532C76">
      <w:pPr>
        <w:jc w:val="both"/>
        <w:rPr>
          <w:color w:val="FF0000"/>
        </w:rPr>
      </w:pPr>
    </w:p>
    <w:p w:rsidRDefault="00F4071C" w:rsidP="0073097F" w:rsidR="00F4071C" w:rsidRPr="00357B84">
      <w:pPr>
        <w:jc w:val="center"/>
      </w:pPr>
      <w:r w:rsidRPr="00357B84">
        <w:t>Obrazloženje</w:t>
      </w:r>
    </w:p>
    <w:p w:rsidRDefault="00F4071C" w:rsidP="00F4071C" w:rsidR="00F4071C" w:rsidRPr="00357B84">
      <w:pPr>
        <w:jc w:val="both"/>
      </w:pPr>
    </w:p>
    <w:p w:rsidRDefault="00DE16B5" w:rsidP="00DE16B5" w:rsidR="00DE16B5" w:rsidRPr="00357B84">
      <w:pPr>
        <w:jc w:val="both"/>
      </w:pPr>
      <w:r w:rsidRPr="00357B84">
        <w:t xml:space="preserve"> </w:t>
      </w:r>
      <w:r w:rsidRPr="00357B84">
        <w:tab/>
        <w:t>Financijska agencija, Regionalni centar R</w:t>
      </w:r>
      <w:r w:rsidR="00BB729A" w:rsidRPr="00357B84">
        <w:t>ijeka podnijela je</w:t>
      </w:r>
      <w:r w:rsidR="002013AA" w:rsidRPr="00357B84">
        <w:t xml:space="preserve"> ovome sudu </w:t>
      </w:r>
      <w:r w:rsidR="00357B84" w:rsidRPr="00357B84">
        <w:t>30</w:t>
      </w:r>
      <w:r w:rsidRPr="00357B84">
        <w:t xml:space="preserve">. </w:t>
      </w:r>
      <w:r w:rsidR="00357B84" w:rsidRPr="00357B84">
        <w:t xml:space="preserve">listopada </w:t>
      </w:r>
      <w:r w:rsidRPr="00357B84">
        <w:t>201</w:t>
      </w:r>
      <w:r w:rsidR="002013AA" w:rsidRPr="00357B84">
        <w:t>6</w:t>
      </w:r>
      <w:r w:rsidRPr="00357B84">
        <w:t xml:space="preserve">. zahtjev za </w:t>
      </w:r>
      <w:r w:rsidR="00BB1963" w:rsidRPr="00357B84">
        <w:t>otvaranje</w:t>
      </w:r>
      <w:r w:rsidRPr="00357B84">
        <w:t xml:space="preserve"> stečajnog postupka nad dužnikom </w:t>
      </w:r>
      <w:r w:rsidR="008F61B4" w:rsidRPr="00357B84">
        <w:t>CITYGREEN ČETRDESET I PET d.o.o. Poreč, Partizanska 4/1, OIB: 10640289796</w:t>
      </w:r>
      <w:r w:rsidR="00532C76" w:rsidRPr="00357B84">
        <w:t xml:space="preserve"> </w:t>
      </w:r>
      <w:r w:rsidRPr="00357B84">
        <w:t>(dalje: dužnik) temeljem čl.</w:t>
      </w:r>
      <w:r w:rsidR="00BB1963" w:rsidRPr="00357B84">
        <w:t xml:space="preserve"> </w:t>
      </w:r>
      <w:r w:rsidR="00277413">
        <w:t>444. st. 1</w:t>
      </w:r>
      <w:r w:rsidRPr="00357B84">
        <w:t xml:space="preserve">. SZ-a. </w:t>
      </w:r>
    </w:p>
    <w:p w:rsidRDefault="00DA1AD8" w:rsidP="00DE16B5" w:rsidR="00DA1AD8" w:rsidRPr="00AB7AA5">
      <w:pPr>
        <w:jc w:val="both"/>
      </w:pPr>
    </w:p>
    <w:p w:rsidRDefault="00356070" w:rsidP="00DE16B5" w:rsidR="00356070" w:rsidRPr="00AB7AA5">
      <w:pPr>
        <w:jc w:val="both"/>
      </w:pPr>
      <w:r w:rsidRPr="00AB7AA5">
        <w:tab/>
        <w:t xml:space="preserve">U </w:t>
      </w:r>
      <w:r w:rsidR="00CF5E51" w:rsidRPr="00AB7AA5">
        <w:t>prijedlogu</w:t>
      </w:r>
      <w:r w:rsidR="00BB729A" w:rsidRPr="00AB7AA5">
        <w:t xml:space="preserve"> je navela da dužnik na dan </w:t>
      </w:r>
      <w:r w:rsidR="00AB7AA5" w:rsidRPr="00AB7AA5">
        <w:t>1</w:t>
      </w:r>
      <w:r w:rsidRPr="00AB7AA5">
        <w:t xml:space="preserve">. </w:t>
      </w:r>
      <w:r w:rsidR="00AB7AA5" w:rsidRPr="00AB7AA5">
        <w:t xml:space="preserve">rujna </w:t>
      </w:r>
      <w:r w:rsidRPr="00AB7AA5">
        <w:t>201</w:t>
      </w:r>
      <w:r w:rsidR="00AB7AA5" w:rsidRPr="00AB7AA5">
        <w:t>5</w:t>
      </w:r>
      <w:r w:rsidRPr="00AB7AA5">
        <w:t>. godine u Očevidniku redoslijeda osnova za plaćanje ima evidentiran</w:t>
      </w:r>
      <w:r w:rsidR="00B547F9" w:rsidRPr="00AB7AA5">
        <w:t>e</w:t>
      </w:r>
      <w:r w:rsidRPr="00AB7AA5">
        <w:t xml:space="preserve"> neizvršene osnove za plaćanje u neprekinutom razdoblju od </w:t>
      </w:r>
      <w:r w:rsidR="00CF5E51" w:rsidRPr="00AB7AA5">
        <w:t>120</w:t>
      </w:r>
      <w:r w:rsidRPr="00AB7AA5">
        <w:t xml:space="preserve"> dana u ukupnom iznosu od </w:t>
      </w:r>
      <w:r w:rsidR="00AB7AA5" w:rsidRPr="00AB7AA5">
        <w:t>83.021.817,74</w:t>
      </w:r>
      <w:r w:rsidR="00BB729A" w:rsidRPr="00AB7AA5">
        <w:t xml:space="preserve"> </w:t>
      </w:r>
      <w:r w:rsidRPr="00AB7AA5">
        <w:t xml:space="preserve">kn. </w:t>
      </w:r>
    </w:p>
    <w:p w:rsidRDefault="00DA1AD8" w:rsidP="00DE16B5" w:rsidR="00DA1AD8" w:rsidRPr="00AB7AA5">
      <w:pPr>
        <w:jc w:val="both"/>
      </w:pPr>
    </w:p>
    <w:p w:rsidRDefault="00CF745B" w:rsidP="00F4071C" w:rsidR="00356070" w:rsidRPr="008B039B">
      <w:pPr>
        <w:jc w:val="both"/>
        <w:rPr>
          <w:bCs/>
        </w:rPr>
      </w:pPr>
      <w:r w:rsidRPr="008B039B">
        <w:tab/>
      </w:r>
      <w:r w:rsidR="00356070" w:rsidRPr="008B039B">
        <w:t xml:space="preserve">Do završetka prethodnog postupka utvrđeno je kod dužnika postojanje stečajnog razloga – nesposobnost za plaćanje budući dužnik na dan </w:t>
      </w:r>
      <w:r w:rsidR="008B039B" w:rsidRPr="008B039B">
        <w:t>30. listopada 2016.</w:t>
      </w:r>
      <w:r w:rsidR="000635E9" w:rsidRPr="008B039B">
        <w:t xml:space="preserve"> </w:t>
      </w:r>
      <w:r w:rsidR="00356070" w:rsidRPr="008B039B">
        <w:t xml:space="preserve">u Očevidniku redoslijeda osnova za plaćanje ima evidentirane nepodmirene obveze u ukupnom iznosu </w:t>
      </w:r>
      <w:r w:rsidR="008B039B" w:rsidRPr="008B039B">
        <w:t xml:space="preserve">83.021.817,74 </w:t>
      </w:r>
      <w:r w:rsidR="00356070" w:rsidRPr="008B039B">
        <w:t xml:space="preserve">kn u razdoblju dužem od </w:t>
      </w:r>
      <w:r w:rsidR="00DD5145" w:rsidRPr="008B039B">
        <w:t>120</w:t>
      </w:r>
      <w:r w:rsidR="00356070" w:rsidRPr="008B039B">
        <w:t xml:space="preserve"> dan</w:t>
      </w:r>
      <w:r w:rsidR="00C253C0" w:rsidRPr="008B039B">
        <w:t>a,</w:t>
      </w:r>
      <w:r w:rsidR="00356070" w:rsidRPr="008B039B">
        <w:t xml:space="preserve"> koje je trebalo, na temelju valjanih osnova za plaćanje, bez daljnjeg pristanka dužnika naplatiti s bilo kojeg od njegovih računa. </w:t>
      </w:r>
    </w:p>
    <w:p w:rsidRDefault="0073097F" w:rsidP="00F4071C" w:rsidR="00CF745B" w:rsidRPr="00532C76">
      <w:pPr>
        <w:jc w:val="both"/>
        <w:rPr>
          <w:bCs/>
          <w:i/>
          <w:color w:val="FF0000"/>
        </w:rPr>
      </w:pPr>
      <w:r w:rsidRPr="00532C76">
        <w:rPr>
          <w:bCs/>
          <w:i/>
          <w:color w:val="FF0000"/>
        </w:rPr>
        <w:tab/>
      </w:r>
    </w:p>
    <w:p w:rsidRDefault="00CF745B" w:rsidP="00F4071C" w:rsidR="00F4071C" w:rsidRPr="008B039B">
      <w:pPr>
        <w:jc w:val="both"/>
        <w:rPr>
          <w:bCs/>
        </w:rPr>
      </w:pPr>
      <w:r w:rsidRPr="008B039B">
        <w:rPr>
          <w:bCs/>
        </w:rPr>
        <w:tab/>
      </w:r>
      <w:r w:rsidR="00F4071C" w:rsidRPr="008B039B">
        <w:rPr>
          <w:bCs/>
        </w:rPr>
        <w:t xml:space="preserve">Prema čl.5. SZ-a stečajni postupak može se otvoriti ako sud utvrdi postojanje stečajnog razloga. Prema stavku 2. istog članka stečajni razlozi su: nesposobnost za plaćanje i prezaduženost. </w:t>
      </w:r>
    </w:p>
    <w:p w:rsidRDefault="0073097F" w:rsidP="00F4071C" w:rsidR="00CF745B" w:rsidRPr="008B039B">
      <w:pPr>
        <w:jc w:val="both"/>
        <w:rPr>
          <w:bCs/>
        </w:rPr>
      </w:pPr>
      <w:r w:rsidRPr="008B039B">
        <w:rPr>
          <w:bCs/>
        </w:rPr>
        <w:tab/>
      </w:r>
    </w:p>
    <w:p w:rsidRDefault="00CF745B" w:rsidP="00F4071C" w:rsidR="00F4071C" w:rsidRPr="008B039B">
      <w:pPr>
        <w:jc w:val="both"/>
        <w:rPr>
          <w:bCs/>
        </w:rPr>
      </w:pPr>
      <w:r w:rsidRPr="008B039B">
        <w:rPr>
          <w:bCs/>
        </w:rPr>
        <w:tab/>
      </w:r>
      <w:r w:rsidR="00F4071C" w:rsidRPr="008B039B">
        <w:rPr>
          <w:bCs/>
        </w:rPr>
        <w:t>Dakle, nedvojbeno je da su ispunjene pretpostavke za otvaranje stečajnog postupka iz čl.6. st.</w:t>
      </w:r>
      <w:r w:rsidR="003E076E" w:rsidRPr="008B039B">
        <w:rPr>
          <w:bCs/>
        </w:rPr>
        <w:t xml:space="preserve"> </w:t>
      </w:r>
      <w:r w:rsidR="00F4071C" w:rsidRPr="008B039B">
        <w:rPr>
          <w:bCs/>
        </w:rPr>
        <w:t xml:space="preserve">2. alineja </w:t>
      </w:r>
      <w:r w:rsidR="00356070" w:rsidRPr="008B039B">
        <w:rPr>
          <w:bCs/>
        </w:rPr>
        <w:t>1</w:t>
      </w:r>
      <w:r w:rsidR="00F4071C" w:rsidRPr="008B039B">
        <w:rPr>
          <w:bCs/>
        </w:rPr>
        <w:t xml:space="preserve"> SZ-a, jer je </w:t>
      </w:r>
      <w:r w:rsidR="00356070" w:rsidRPr="008B039B">
        <w:rPr>
          <w:bCs/>
        </w:rPr>
        <w:t>kod dužnika ostvarena zakonska predmnijeva o njegovoj nesposobnosti za plaćanje.</w:t>
      </w:r>
    </w:p>
    <w:p w:rsidRDefault="00031A84" w:rsidP="00031A84" w:rsidR="00031A84" w:rsidRPr="008B039B">
      <w:pPr>
        <w:jc w:val="right"/>
      </w:pPr>
    </w:p>
    <w:p w:rsidRDefault="00031A84" w:rsidP="00031A84" w:rsidR="00031A84" w:rsidRPr="008B039B">
      <w:pPr>
        <w:jc w:val="both"/>
      </w:pPr>
      <w:r w:rsidRPr="008B039B">
        <w:tab/>
        <w:t>Sud je temeljem odredbe čl. 132. st. 1. SZ rješenjem pozvao zainteresirane za provedbu stečajnog postupka nad predmetnim dužnikom za uplatu predujma za pokriće troškova kako prethodnog, tako i otvorenog stečajnog postupka.</w:t>
      </w:r>
    </w:p>
    <w:p w:rsidRDefault="00031A84" w:rsidP="00031A84" w:rsidR="00031A84" w:rsidRPr="008B039B">
      <w:pPr>
        <w:jc w:val="both"/>
      </w:pPr>
    </w:p>
    <w:p w:rsidRDefault="00031A84" w:rsidP="00031A84" w:rsidR="00031A84" w:rsidRPr="008B039B">
      <w:pPr>
        <w:autoSpaceDE w:val="false"/>
        <w:autoSpaceDN w:val="false"/>
        <w:adjustRightInd w:val="false"/>
        <w:ind w:firstLine="709"/>
        <w:jc w:val="both"/>
      </w:pPr>
      <w:r w:rsidRPr="008B039B">
        <w:t xml:space="preserve">U određenom roku vjerovnik </w:t>
      </w:r>
      <w:r w:rsidR="00A15FCC">
        <w:t>ZAGRE</w:t>
      </w:r>
      <w:r w:rsidR="008B039B" w:rsidRPr="008B039B">
        <w:t>BAČKA BANKA, d.d. Zagreb</w:t>
      </w:r>
      <w:r w:rsidR="005B2AF2" w:rsidRPr="008B039B">
        <w:t>,</w:t>
      </w:r>
      <w:r w:rsidRPr="008B039B">
        <w:t xml:space="preserve"> uplati</w:t>
      </w:r>
      <w:r w:rsidR="005F2C27" w:rsidRPr="008B039B">
        <w:t>o</w:t>
      </w:r>
      <w:r w:rsidRPr="008B039B">
        <w:t xml:space="preserve"> je iznos od </w:t>
      </w:r>
      <w:r w:rsidR="005F2C27" w:rsidRPr="008B039B">
        <w:t>1</w:t>
      </w:r>
      <w:r w:rsidR="00A15FCC">
        <w:t>5</w:t>
      </w:r>
      <w:r w:rsidRPr="008B039B">
        <w:t>.000,00 kn.</w:t>
      </w:r>
    </w:p>
    <w:p w:rsidRDefault="00031A84" w:rsidP="00031A84" w:rsidR="00031A84" w:rsidRPr="008B039B">
      <w:pPr>
        <w:ind w:firstLine="708"/>
        <w:jc w:val="both"/>
      </w:pPr>
    </w:p>
    <w:p w:rsidRDefault="005F2C27" w:rsidP="005F2C27" w:rsidR="005F2C27" w:rsidRPr="008B039B">
      <w:pPr>
        <w:jc w:val="both"/>
      </w:pPr>
      <w:r w:rsidRPr="008B039B">
        <w:tab/>
        <w:t>Slijedom navedenog, utvrđeno je da postoje stečajni razlozi iz čl. 5. SZ-a, da je predlagatelj ovlašten za podnošenje predmetnog prijedloga za otvaranje stečajnog postupka temeljem odredbe čl. 444. st. 2. SZ, odnosno čl. 109. SZ, te je sud pozvao temeljem odredbe čl. 132. st. 1. SZ osobe koje imaju pravni interes za provedbu stečajnog postupka na uplatu predujma troškova, te po uplati predujma odlučeno je kao u izreci temeljem odredbi čl. 129.-131. i 257. SZ-a.</w:t>
      </w:r>
    </w:p>
    <w:p w:rsidRDefault="005F2C27" w:rsidP="00031A84" w:rsidR="005F2C27">
      <w:pPr>
        <w:ind w:firstLine="708"/>
        <w:jc w:val="both"/>
        <w:rPr>
          <w:color w:val="FF0000"/>
        </w:rPr>
      </w:pPr>
    </w:p>
    <w:p w:rsidRDefault="00CE501D" w:rsidP="00CE501D" w:rsidR="00CE501D" w:rsidRPr="0061753A">
      <w:pPr>
        <w:jc w:val="both"/>
      </w:pPr>
      <w:r w:rsidRPr="0061753A">
        <w:tab/>
        <w:t>Temeljem čl. 131. st. 2. SZ-a naloženo je nadležnom zemljišnoknjižnom odjelu da izvrši upis zabilježbe otvaranja stečajnog postupka.</w:t>
      </w:r>
    </w:p>
    <w:p w:rsidRDefault="00CE501D" w:rsidP="00031A84" w:rsidR="00CE501D" w:rsidRPr="00532C76">
      <w:pPr>
        <w:ind w:firstLine="708"/>
        <w:jc w:val="both"/>
        <w:rPr>
          <w:color w:val="FF0000"/>
        </w:rPr>
      </w:pPr>
    </w:p>
    <w:p w:rsidRDefault="00CF745B" w:rsidP="00F4071C" w:rsidR="00F4071C" w:rsidRPr="008B039B">
      <w:pPr>
        <w:jc w:val="both"/>
        <w:rPr>
          <w:bCs/>
        </w:rPr>
      </w:pPr>
      <w:r w:rsidRPr="008B039B">
        <w:rPr>
          <w:bCs/>
        </w:rPr>
        <w:tab/>
      </w:r>
      <w:r w:rsidR="00F4071C" w:rsidRPr="008B039B">
        <w:rPr>
          <w:bCs/>
        </w:rPr>
        <w:t>Stečajni upravitelj imenovan je temeljem čl.</w:t>
      </w:r>
      <w:r w:rsidR="00990611" w:rsidRPr="008B039B">
        <w:rPr>
          <w:bCs/>
        </w:rPr>
        <w:t xml:space="preserve"> </w:t>
      </w:r>
      <w:r w:rsidR="00F4071C" w:rsidRPr="008B039B">
        <w:rPr>
          <w:bCs/>
        </w:rPr>
        <w:t>85. st.</w:t>
      </w:r>
      <w:r w:rsidR="00990611" w:rsidRPr="008B039B">
        <w:rPr>
          <w:bCs/>
        </w:rPr>
        <w:t xml:space="preserve"> </w:t>
      </w:r>
      <w:r w:rsidR="00356070" w:rsidRPr="008B039B">
        <w:rPr>
          <w:bCs/>
        </w:rPr>
        <w:t>1</w:t>
      </w:r>
      <w:r w:rsidR="00F4071C" w:rsidRPr="008B039B">
        <w:rPr>
          <w:bCs/>
        </w:rPr>
        <w:t xml:space="preserve">. SZ-a. </w:t>
      </w:r>
    </w:p>
    <w:p w:rsidRDefault="00F4071C" w:rsidP="00F4071C" w:rsidR="00F4071C" w:rsidRPr="00532C76">
      <w:pPr>
        <w:jc w:val="both"/>
        <w:rPr>
          <w:color w:val="FF0000"/>
        </w:rPr>
      </w:pPr>
    </w:p>
    <w:p w:rsidRDefault="00F4071C" w:rsidP="0073097F" w:rsidR="00F4071C" w:rsidRPr="00A15FCC">
      <w:pPr>
        <w:jc w:val="center"/>
      </w:pPr>
      <w:r w:rsidRPr="00A15FCC">
        <w:t xml:space="preserve">U </w:t>
      </w:r>
      <w:r w:rsidR="00031A84" w:rsidRPr="00A15FCC">
        <w:t>Pazinu</w:t>
      </w:r>
      <w:r w:rsidRPr="00A15FCC">
        <w:t xml:space="preserve">, </w:t>
      </w:r>
      <w:r w:rsidR="008B039B" w:rsidRPr="00A15FCC">
        <w:t>6</w:t>
      </w:r>
      <w:r w:rsidRPr="00A15FCC">
        <w:t xml:space="preserve">. </w:t>
      </w:r>
      <w:r w:rsidR="008B039B" w:rsidRPr="00A15FCC">
        <w:t xml:space="preserve">ožujka </w:t>
      </w:r>
      <w:r w:rsidR="00744E77" w:rsidRPr="00A15FCC">
        <w:t>201</w:t>
      </w:r>
      <w:r w:rsidR="008B039B" w:rsidRPr="00A15FCC">
        <w:t>7</w:t>
      </w:r>
      <w:r w:rsidR="00744E77" w:rsidRPr="00A15FCC">
        <w:t>.</w:t>
      </w:r>
    </w:p>
    <w:p w:rsidRDefault="00031A84" w:rsidP="00EB5EAA" w:rsidR="00031A84" w:rsidRPr="00532C76">
      <w:pPr>
        <w:jc w:val="right"/>
        <w:rPr>
          <w:color w:val="FF0000"/>
        </w:rPr>
      </w:pPr>
    </w:p>
    <w:p w:rsidRDefault="00031A84" w:rsidP="00EB5EAA" w:rsidR="00031A84" w:rsidRPr="007A762B">
      <w:pPr>
        <w:jc w:val="right"/>
      </w:pPr>
    </w:p>
    <w:p w:rsidRDefault="009A23B2" w:rsidP="009A23B2" w:rsidR="00042D9D" w:rsidRPr="007A762B">
      <w:pPr>
        <w:jc w:val="both"/>
      </w:pPr>
      <w:r w:rsidRPr="007A762B">
        <w:tab/>
      </w:r>
      <w:r w:rsidRPr="007A762B">
        <w:tab/>
      </w:r>
      <w:r w:rsidRPr="007A762B">
        <w:tab/>
      </w:r>
      <w:r w:rsidRPr="007A762B">
        <w:tab/>
      </w:r>
      <w:r w:rsidRPr="007A762B">
        <w:tab/>
      </w:r>
      <w:r w:rsidRPr="007A762B">
        <w:tab/>
      </w:r>
      <w:r w:rsidRPr="007A762B">
        <w:tab/>
      </w:r>
      <w:r w:rsidRPr="007A762B">
        <w:tab/>
      </w:r>
      <w:r w:rsidRPr="007A762B">
        <w:tab/>
      </w:r>
      <w:r w:rsidRPr="007A762B">
        <w:tab/>
      </w:r>
      <w:r w:rsidRPr="007A762B">
        <w:tab/>
        <w:t xml:space="preserve">     </w:t>
      </w:r>
      <w:r w:rsidR="00F4071C" w:rsidRPr="007A762B">
        <w:t>Sudac</w:t>
      </w:r>
    </w:p>
    <w:p w:rsidRDefault="00F4071C" w:rsidP="000F0CB4" w:rsidR="00EB5EAA" w:rsidRPr="007A762B">
      <w:pPr>
        <w:ind w:firstLine="708" w:left="1416"/>
        <w:jc w:val="right"/>
      </w:pPr>
      <w:r w:rsidRPr="007A762B">
        <w:t xml:space="preserve">                                                                                  Da</w:t>
      </w:r>
      <w:r w:rsidR="009A23B2" w:rsidRPr="007A762B">
        <w:t>mir Rabar</w:t>
      </w:r>
    </w:p>
    <w:p w:rsidRDefault="00042D9D" w:rsidP="000F0CB4" w:rsidR="00042D9D">
      <w:pPr>
        <w:ind w:firstLine="708" w:left="1416"/>
        <w:jc w:val="right"/>
      </w:pPr>
    </w:p>
    <w:p w:rsidRDefault="00A15FCC" w:rsidP="000F0CB4" w:rsidR="00A15FCC">
      <w:pPr>
        <w:ind w:firstLine="708" w:left="1416"/>
        <w:jc w:val="right"/>
      </w:pPr>
    </w:p>
    <w:p w:rsidRDefault="00056839" w:rsidP="000F0CB4" w:rsidR="00056839" w:rsidRPr="007A762B">
      <w:pPr>
        <w:ind w:firstLine="708" w:left="1416"/>
        <w:jc w:val="right"/>
      </w:pPr>
    </w:p>
    <w:p w:rsidRDefault="00F4071C" w:rsidP="00F4071C" w:rsidR="00F4071C" w:rsidRPr="008B039B">
      <w:pPr>
        <w:jc w:val="both"/>
      </w:pPr>
      <w:r w:rsidRPr="008B039B">
        <w:t>UPUTA O PRAVNOM LIJEKU:</w:t>
      </w:r>
    </w:p>
    <w:p w:rsidRDefault="00F4071C" w:rsidP="00F4071C" w:rsidR="00F4071C" w:rsidRPr="008B039B">
      <w:pPr>
        <w:jc w:val="both"/>
      </w:pPr>
      <w:r w:rsidRPr="008B039B">
        <w:t>Protiv rješenja o otvaranju stečajnog postupka žalbu može podnijeti osoba koja je bila zastupnik po zakonu dužnika pravne osobe do dana nastupanja pravnih posljedica otvaranja stečajnog postupka i dužnik pojedinac (čl.</w:t>
      </w:r>
      <w:r w:rsidR="003D4BED" w:rsidRPr="008B039B">
        <w:t xml:space="preserve"> </w:t>
      </w:r>
      <w:r w:rsidRPr="008B039B">
        <w:t>128. st.</w:t>
      </w:r>
      <w:r w:rsidR="003D4BED" w:rsidRPr="008B039B">
        <w:t xml:space="preserve"> </w:t>
      </w:r>
      <w:r w:rsidRPr="008B039B">
        <w:t xml:space="preserve">8. SZ-a). </w:t>
      </w:r>
    </w:p>
    <w:p w:rsidRDefault="00F4071C" w:rsidP="00F4071C" w:rsidR="00F4071C" w:rsidRPr="008B039B">
      <w:pPr>
        <w:jc w:val="both"/>
      </w:pPr>
      <w:r w:rsidRPr="008B039B">
        <w:t xml:space="preserve">Žalba se podnosi istekom osmoga dana od dana objave pismena na mrežnoj stranici e-Oglasna ploča suda, a o žalbi odlučuje Visoki trgovački sud Republike Hrvatske. </w:t>
      </w:r>
    </w:p>
    <w:p w:rsidRDefault="00F4071C" w:rsidP="00F4071C" w:rsidR="00F4071C" w:rsidRPr="008B039B">
      <w:pPr>
        <w:jc w:val="both"/>
        <w:rPr>
          <w:sz w:val="20"/>
        </w:rPr>
      </w:pPr>
    </w:p>
    <w:p w:rsidRDefault="00356070" w:rsidP="00F4071C" w:rsidR="00356070" w:rsidRPr="00532C76">
      <w:pPr>
        <w:jc w:val="both"/>
        <w:rPr>
          <w:color w:val="FF0000"/>
          <w:sz w:val="20"/>
        </w:rPr>
      </w:pPr>
    </w:p>
    <w:p w:rsidRDefault="00356070" w:rsidP="00F4071C" w:rsidR="00356070" w:rsidRPr="00532C76">
      <w:pPr>
        <w:jc w:val="both"/>
        <w:rPr>
          <w:color w:val="FF0000"/>
          <w:sz w:val="20"/>
        </w:rPr>
      </w:pPr>
    </w:p>
    <w:p w:rsidRDefault="00F4071C" w:rsidP="00F4071C" w:rsidR="00F4071C" w:rsidRPr="00D40FEB">
      <w:pPr>
        <w:jc w:val="both"/>
      </w:pPr>
      <w:r w:rsidRPr="00D40FEB">
        <w:t>DNA:</w:t>
      </w:r>
    </w:p>
    <w:p w:rsidRDefault="00D40FEB" w:rsidP="00D40FEB" w:rsidR="00356070" w:rsidRPr="00D40FEB">
      <w:pPr>
        <w:jc w:val="both"/>
      </w:pPr>
      <w:r>
        <w:t xml:space="preserve">- </w:t>
      </w:r>
      <w:r w:rsidR="00056839">
        <w:t>predlagatelju</w:t>
      </w:r>
      <w:r w:rsidR="00A15FCC" w:rsidRPr="00D40FEB">
        <w:t xml:space="preserve"> po pun.</w:t>
      </w:r>
    </w:p>
    <w:p w:rsidRDefault="00D40FEB" w:rsidP="00D40FEB" w:rsidR="00F4071C" w:rsidRPr="00D40FEB">
      <w:pPr>
        <w:jc w:val="both"/>
      </w:pPr>
      <w:r>
        <w:t xml:space="preserve">- </w:t>
      </w:r>
      <w:r w:rsidR="00B3126A" w:rsidRPr="00D40FEB">
        <w:t>dužniku,</w:t>
      </w:r>
    </w:p>
    <w:p w:rsidRDefault="00D40FEB" w:rsidP="00D40FEB" w:rsidR="00A549B0" w:rsidRPr="00D40FEB">
      <w:pPr>
        <w:jc w:val="both"/>
      </w:pPr>
      <w:r>
        <w:t xml:space="preserve">- </w:t>
      </w:r>
      <w:r w:rsidR="00356070" w:rsidRPr="00D40FEB">
        <w:t xml:space="preserve">stečajnom upravitelju </w:t>
      </w:r>
      <w:r w:rsidR="00E36A8D" w:rsidRPr="00D40FEB">
        <w:t>Borisu Zadkoviću iz Buzeta, Sportska 2</w:t>
      </w:r>
      <w:r w:rsidR="00A549B0" w:rsidRPr="00D40FEB">
        <w:t xml:space="preserve">, </w:t>
      </w:r>
    </w:p>
    <w:p w:rsidRDefault="00D40FEB" w:rsidP="00D40FEB" w:rsidR="00A15FCC">
      <w:pPr>
        <w:jc w:val="both"/>
      </w:pPr>
      <w:r>
        <w:t xml:space="preserve">- </w:t>
      </w:r>
      <w:r w:rsidR="00A15FCC">
        <w:t>Republika Hrvatska po ŽDO,</w:t>
      </w:r>
    </w:p>
    <w:p w:rsidRDefault="00D40FEB" w:rsidP="00D40FEB" w:rsidR="00A15FCC" w:rsidRPr="00450A03">
      <w:pPr>
        <w:jc w:val="both"/>
      </w:pPr>
      <w:r>
        <w:t xml:space="preserve">- </w:t>
      </w:r>
      <w:r w:rsidR="00A15FCC" w:rsidRPr="00450A03">
        <w:t xml:space="preserve">FINA – Poslovnica </w:t>
      </w:r>
      <w:r>
        <w:t>Pula, Giardini 5,</w:t>
      </w:r>
    </w:p>
    <w:p w:rsidRDefault="00D40FEB" w:rsidP="00D40FEB" w:rsidR="00A15FCC" w:rsidRPr="00450A03">
      <w:pPr>
        <w:jc w:val="both"/>
      </w:pPr>
      <w:r>
        <w:t xml:space="preserve">- </w:t>
      </w:r>
      <w:r w:rsidR="00A15FCC" w:rsidRPr="00450A03">
        <w:t>Porezna uprava Pazin, M. B. Rašana 2/4,</w:t>
      </w:r>
    </w:p>
    <w:p w:rsidRDefault="00D40FEB" w:rsidP="00D40FEB" w:rsidR="00A15FCC">
      <w:pPr>
        <w:jc w:val="both"/>
      </w:pPr>
      <w:r>
        <w:t xml:space="preserve">- </w:t>
      </w:r>
      <w:r w:rsidR="00A15FCC">
        <w:t>Općinski</w:t>
      </w:r>
      <w:r>
        <w:t xml:space="preserve"> sud u Puli, Zemljišnoknjižni odjel</w:t>
      </w:r>
      <w:r w:rsidR="00A15FCC" w:rsidRPr="00CE501D">
        <w:t xml:space="preserve"> Poreč</w:t>
      </w:r>
      <w:r>
        <w:t>, Turistička 2,</w:t>
      </w:r>
    </w:p>
    <w:p w:rsidRDefault="00D40FEB" w:rsidP="00D40FEB" w:rsidR="00A15FCC" w:rsidRPr="00E605C9">
      <w:pPr>
        <w:jc w:val="both"/>
      </w:pPr>
      <w:r>
        <w:t xml:space="preserve">- </w:t>
      </w:r>
      <w:r w:rsidR="00A15FCC" w:rsidRPr="00E605C9">
        <w:t>sudski registar</w:t>
      </w:r>
      <w:r w:rsidR="00A15FCC">
        <w:t xml:space="preserve"> ovoga suda</w:t>
      </w:r>
    </w:p>
    <w:p w:rsidRDefault="00D40FEB" w:rsidP="00D40FEB" w:rsidR="00A15FCC">
      <w:pPr>
        <w:jc w:val="both"/>
      </w:pPr>
      <w:r>
        <w:t xml:space="preserve">- </w:t>
      </w:r>
      <w:r w:rsidR="00A15FCC">
        <w:t>e-</w:t>
      </w:r>
      <w:r w:rsidR="00A15FCC" w:rsidRPr="00E605C9">
        <w:t>oglasna ploča</w:t>
      </w:r>
      <w:r w:rsidR="00A15FCC">
        <w:t xml:space="preserve"> 8 dana</w:t>
      </w:r>
    </w:p>
    <w:p w:rsidRDefault="00F4071C" w:rsidP="00F4071C" w:rsidR="00F4071C" w:rsidRPr="00532C76">
      <w:pPr>
        <w:jc w:val="both"/>
        <w:rPr>
          <w:color w:val="FF0000"/>
          <w:sz w:val="20"/>
        </w:rPr>
      </w:pPr>
    </w:p>
    <w:p w:rsidRDefault="00BC2635" w:rsidP="00034EB5" w:rsidR="00BC2635" w:rsidRPr="00532C76">
      <w:pPr>
        <w:jc w:val="both"/>
        <w:rPr>
          <w:color w:val="FF0000"/>
          <w:sz w:val="20"/>
          <w:szCs w:val="20"/>
        </w:rPr>
      </w:pPr>
    </w:p>
    <w:sectPr w:rsidSect="00D035C5" w:rsidR="00BC2635" w:rsidRPr="00532C76">
      <w:headerReference w:type="default" r:id="rId11"/>
      <w:footerReference w:type="even"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FEB" w:rsidR="00D40FEB">
      <w:r>
        <w:separator/>
      </w:r>
    </w:p>
  </w:endnote>
  <w:endnote w:id="0" w:type="continuationSeparator">
    <w:p w:rsidRDefault="00D40FEB" w:rsidR="00D40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FEB" w:rsidP="00F40B41" w:rsidR="00D40FE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0FEB" w:rsidR="00D40FE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FEB" w:rsidR="00D40FEB">
      <w:r>
        <w:separator/>
      </w:r>
    </w:p>
  </w:footnote>
  <w:footnote w:id="0" w:type="continuationSeparator">
    <w:p w:rsidRDefault="00D40FEB" w:rsidR="00D40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081699"/>
      <w:docPartObj>
        <w:docPartGallery w:val="Page Numbers (Top of Page)"/>
        <w:docPartUnique/>
      </w:docPartObj>
    </w:sdtPr>
    <w:sdtEndPr/>
    <w:sdtContent>
      <w:p w:rsidRDefault="00D035C5" w:rsidP="00D035C5" w:rsidR="00D035C5">
        <w:pPr>
          <w:pStyle w:val="Zaglavlje"/>
          <w:ind w:firstLine="4536"/>
          <w:jc w:val="center"/>
        </w:pPr>
        <w:r>
          <w:fldChar w:fldCharType="begin"/>
        </w:r>
        <w:r>
          <w:instrText>PAGE   \* MERGEFORMAT</w:instrText>
        </w:r>
        <w:r>
          <w:fldChar w:fldCharType="separate"/>
        </w:r>
        <w:r w:rsidR="006B732A">
          <w:rPr>
            <w:noProof/>
          </w:rPr>
          <w:t>4</w:t>
        </w:r>
        <w:r>
          <w:fldChar w:fldCharType="end"/>
        </w:r>
        <w:r w:rsidRPr="00D035C5">
          <w:t xml:space="preserve"> </w:t>
        </w:r>
        <w:r>
          <w:tab/>
          <w:t>Poslovni broj: 1 St-1087/16-19</w:t>
        </w:r>
      </w:p>
    </w:sdtContent>
  </w:sdt>
  <w:p w:rsidRDefault="00D40FEB" w:rsidP="001733E3" w:rsidR="00D40FEB" w:rsidRPr="007E04F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5C5" w:rsidP="00D035C5" w:rsidR="00D035C5">
    <w:pPr>
      <w:pStyle w:val="Zaglavlje"/>
      <w:jc w:val="right"/>
    </w:pPr>
    <w:r>
      <w:t>Poslovni broj: 1 St-1087/16-19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9282F"/>
    <w:multiLevelType w:val="hybridMultilevel"/>
    <w:tmpl w:val="B536507A"/>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3B7410"/>
    <w:multiLevelType w:val="hybridMultilevel"/>
    <w:tmpl w:val="24EA86E6"/>
    <w:lvl w:tplc="CDBE98B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6">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7">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2">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8">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9">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3"/>
  </w:num>
  <w:num w:numId="2">
    <w:abstractNumId w:val="13"/>
  </w:num>
  <w:num w:numId="3">
    <w:abstractNumId w:val="6"/>
  </w:num>
  <w:num w:numId="4">
    <w:abstractNumId w:val="22"/>
  </w:num>
  <w:num w:numId="5">
    <w:abstractNumId w:val="5"/>
  </w:num>
  <w:num w:numId="6">
    <w:abstractNumId w:val="14"/>
  </w:num>
  <w:num w:numId="7">
    <w:abstractNumId w:val="24"/>
  </w:num>
  <w:num w:numId="8">
    <w:abstractNumId w:val="9"/>
  </w:num>
  <w:num w:numId="9">
    <w:abstractNumId w:val="21"/>
  </w:num>
  <w:num w:numId="10">
    <w:abstractNumId w:val="15"/>
  </w:num>
  <w:num w:numId="11">
    <w:abstractNumId w:val="7"/>
  </w:num>
  <w:num w:numId="12">
    <w:abstractNumId w:val="8"/>
  </w:num>
  <w:num w:numId="13">
    <w:abstractNumId w:val="23"/>
  </w:num>
  <w:num w:numId="14">
    <w:abstractNumId w:val="4"/>
  </w:num>
  <w:num w:numId="15">
    <w:abstractNumId w:val="10"/>
  </w:num>
  <w:num w:numId="16">
    <w:abstractNumId w:val="19"/>
  </w:num>
  <w:num w:numId="17">
    <w:abstractNumId w:val="2"/>
  </w:num>
  <w:num w:numId="18">
    <w:abstractNumId w:val="1"/>
  </w:num>
  <w:num w:numId="19">
    <w:abstractNumId w:val="16"/>
  </w:num>
  <w:num w:numId="20">
    <w:abstractNumId w:val="11"/>
  </w:num>
  <w:num w:numId="21">
    <w:abstractNumId w:val="25"/>
  </w:num>
  <w:num w:numId="22">
    <w:abstractNumId w:val="18"/>
  </w:num>
  <w:num w:numId="23">
    <w:abstractNumId w:val="12"/>
  </w:num>
  <w:num w:numId="24">
    <w:abstractNumId w:val="17"/>
  </w:num>
  <w:num w:numId="25">
    <w:abstractNumId w:val="20"/>
  </w:num>
  <w:num w:numId="26">
    <w:abstractNumId w:val="3"/>
  </w:num>
  <w:num w:numId="27">
    <w:abstractNumId w:val="24"/>
  </w:num>
  <w:num w:numId="2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6380"/>
    <w:rsid w:val="0001744C"/>
    <w:rsid w:val="00022DBE"/>
    <w:rsid w:val="00031A84"/>
    <w:rsid w:val="00034EB5"/>
    <w:rsid w:val="0004280A"/>
    <w:rsid w:val="00042D9D"/>
    <w:rsid w:val="000520BE"/>
    <w:rsid w:val="00056839"/>
    <w:rsid w:val="000635E9"/>
    <w:rsid w:val="000A4636"/>
    <w:rsid w:val="000C5F86"/>
    <w:rsid w:val="000C7A85"/>
    <w:rsid w:val="000E5EAD"/>
    <w:rsid w:val="000F0CB4"/>
    <w:rsid w:val="000F391A"/>
    <w:rsid w:val="001149CE"/>
    <w:rsid w:val="0011557F"/>
    <w:rsid w:val="0016181C"/>
    <w:rsid w:val="001733E3"/>
    <w:rsid w:val="00187469"/>
    <w:rsid w:val="0019230B"/>
    <w:rsid w:val="001A2A72"/>
    <w:rsid w:val="001A5BAC"/>
    <w:rsid w:val="001B4340"/>
    <w:rsid w:val="001C097C"/>
    <w:rsid w:val="001C6B89"/>
    <w:rsid w:val="001D7262"/>
    <w:rsid w:val="001E61DC"/>
    <w:rsid w:val="002013AA"/>
    <w:rsid w:val="00202513"/>
    <w:rsid w:val="002105E1"/>
    <w:rsid w:val="002301B7"/>
    <w:rsid w:val="002432C5"/>
    <w:rsid w:val="002501A2"/>
    <w:rsid w:val="002506DD"/>
    <w:rsid w:val="0025125F"/>
    <w:rsid w:val="00256974"/>
    <w:rsid w:val="00261A73"/>
    <w:rsid w:val="00271E8B"/>
    <w:rsid w:val="0027259D"/>
    <w:rsid w:val="00277413"/>
    <w:rsid w:val="002830DE"/>
    <w:rsid w:val="00287A13"/>
    <w:rsid w:val="002A18EC"/>
    <w:rsid w:val="002B70EF"/>
    <w:rsid w:val="002C39EE"/>
    <w:rsid w:val="002D0963"/>
    <w:rsid w:val="00317E29"/>
    <w:rsid w:val="00332A94"/>
    <w:rsid w:val="003401A8"/>
    <w:rsid w:val="00344173"/>
    <w:rsid w:val="00353092"/>
    <w:rsid w:val="00356070"/>
    <w:rsid w:val="00357B84"/>
    <w:rsid w:val="00373D57"/>
    <w:rsid w:val="003858CB"/>
    <w:rsid w:val="003930AB"/>
    <w:rsid w:val="003B213E"/>
    <w:rsid w:val="003C2A27"/>
    <w:rsid w:val="003D4BED"/>
    <w:rsid w:val="003E076E"/>
    <w:rsid w:val="003F74BF"/>
    <w:rsid w:val="004020B8"/>
    <w:rsid w:val="0044024F"/>
    <w:rsid w:val="00476240"/>
    <w:rsid w:val="004B39FC"/>
    <w:rsid w:val="004D44CF"/>
    <w:rsid w:val="004E018D"/>
    <w:rsid w:val="004E6668"/>
    <w:rsid w:val="004F346A"/>
    <w:rsid w:val="00500258"/>
    <w:rsid w:val="00514290"/>
    <w:rsid w:val="005156DD"/>
    <w:rsid w:val="00525C00"/>
    <w:rsid w:val="00532C76"/>
    <w:rsid w:val="00540AA3"/>
    <w:rsid w:val="00542252"/>
    <w:rsid w:val="0056590B"/>
    <w:rsid w:val="005912AA"/>
    <w:rsid w:val="005915A5"/>
    <w:rsid w:val="005927E2"/>
    <w:rsid w:val="005A7105"/>
    <w:rsid w:val="005B2AF2"/>
    <w:rsid w:val="005F2C27"/>
    <w:rsid w:val="005F2D5A"/>
    <w:rsid w:val="006046C2"/>
    <w:rsid w:val="00617E91"/>
    <w:rsid w:val="00642D23"/>
    <w:rsid w:val="006447CD"/>
    <w:rsid w:val="00656B5E"/>
    <w:rsid w:val="00657325"/>
    <w:rsid w:val="0066330B"/>
    <w:rsid w:val="00663E4D"/>
    <w:rsid w:val="00674B86"/>
    <w:rsid w:val="006817BC"/>
    <w:rsid w:val="0068476E"/>
    <w:rsid w:val="00687AAC"/>
    <w:rsid w:val="006A1F89"/>
    <w:rsid w:val="006B12B4"/>
    <w:rsid w:val="006B1C1F"/>
    <w:rsid w:val="006B732A"/>
    <w:rsid w:val="006D48F7"/>
    <w:rsid w:val="006E6819"/>
    <w:rsid w:val="0072748A"/>
    <w:rsid w:val="00730271"/>
    <w:rsid w:val="0073097F"/>
    <w:rsid w:val="00744E77"/>
    <w:rsid w:val="0075514B"/>
    <w:rsid w:val="0075732C"/>
    <w:rsid w:val="00764375"/>
    <w:rsid w:val="007659B7"/>
    <w:rsid w:val="0076610F"/>
    <w:rsid w:val="00775A6A"/>
    <w:rsid w:val="00790A62"/>
    <w:rsid w:val="007A2A7E"/>
    <w:rsid w:val="007A762B"/>
    <w:rsid w:val="007C3583"/>
    <w:rsid w:val="007C3750"/>
    <w:rsid w:val="007D471A"/>
    <w:rsid w:val="007D625F"/>
    <w:rsid w:val="007D7E40"/>
    <w:rsid w:val="007E04FC"/>
    <w:rsid w:val="008146A1"/>
    <w:rsid w:val="00816142"/>
    <w:rsid w:val="00817D7F"/>
    <w:rsid w:val="00850A25"/>
    <w:rsid w:val="008570E0"/>
    <w:rsid w:val="008678CC"/>
    <w:rsid w:val="008B039B"/>
    <w:rsid w:val="008B4B38"/>
    <w:rsid w:val="008D49EB"/>
    <w:rsid w:val="008E5736"/>
    <w:rsid w:val="008F61B4"/>
    <w:rsid w:val="00910AF5"/>
    <w:rsid w:val="00914E92"/>
    <w:rsid w:val="0092065A"/>
    <w:rsid w:val="00927925"/>
    <w:rsid w:val="00934B63"/>
    <w:rsid w:val="00942D1B"/>
    <w:rsid w:val="00946737"/>
    <w:rsid w:val="00956B8C"/>
    <w:rsid w:val="009667BE"/>
    <w:rsid w:val="009671B2"/>
    <w:rsid w:val="00971169"/>
    <w:rsid w:val="00973F2B"/>
    <w:rsid w:val="0097552E"/>
    <w:rsid w:val="00975EF9"/>
    <w:rsid w:val="00990611"/>
    <w:rsid w:val="009A23B2"/>
    <w:rsid w:val="009B2315"/>
    <w:rsid w:val="009B35CF"/>
    <w:rsid w:val="009B36DA"/>
    <w:rsid w:val="009D1117"/>
    <w:rsid w:val="009E16BD"/>
    <w:rsid w:val="00A15FCC"/>
    <w:rsid w:val="00A212C9"/>
    <w:rsid w:val="00A239B3"/>
    <w:rsid w:val="00A3498A"/>
    <w:rsid w:val="00A5395F"/>
    <w:rsid w:val="00A53A39"/>
    <w:rsid w:val="00A549B0"/>
    <w:rsid w:val="00A57DDE"/>
    <w:rsid w:val="00A72815"/>
    <w:rsid w:val="00A75596"/>
    <w:rsid w:val="00AA1FF1"/>
    <w:rsid w:val="00AA4E45"/>
    <w:rsid w:val="00AB722B"/>
    <w:rsid w:val="00AB7AA5"/>
    <w:rsid w:val="00AC1224"/>
    <w:rsid w:val="00AC2B54"/>
    <w:rsid w:val="00AE3F3C"/>
    <w:rsid w:val="00AF7818"/>
    <w:rsid w:val="00B167E7"/>
    <w:rsid w:val="00B300A3"/>
    <w:rsid w:val="00B3126A"/>
    <w:rsid w:val="00B547F9"/>
    <w:rsid w:val="00B8320D"/>
    <w:rsid w:val="00B95A74"/>
    <w:rsid w:val="00BB1963"/>
    <w:rsid w:val="00BB729A"/>
    <w:rsid w:val="00BC2635"/>
    <w:rsid w:val="00BC3E9B"/>
    <w:rsid w:val="00BD05B7"/>
    <w:rsid w:val="00BD776D"/>
    <w:rsid w:val="00BE60AB"/>
    <w:rsid w:val="00BF60DA"/>
    <w:rsid w:val="00C1087D"/>
    <w:rsid w:val="00C13BB7"/>
    <w:rsid w:val="00C14E5D"/>
    <w:rsid w:val="00C2361F"/>
    <w:rsid w:val="00C253C0"/>
    <w:rsid w:val="00C41A51"/>
    <w:rsid w:val="00C445DA"/>
    <w:rsid w:val="00C55D94"/>
    <w:rsid w:val="00C76C87"/>
    <w:rsid w:val="00C77E6E"/>
    <w:rsid w:val="00C8345A"/>
    <w:rsid w:val="00CC1872"/>
    <w:rsid w:val="00CD217B"/>
    <w:rsid w:val="00CE4802"/>
    <w:rsid w:val="00CE501D"/>
    <w:rsid w:val="00CE61D3"/>
    <w:rsid w:val="00CF0B25"/>
    <w:rsid w:val="00CF2F27"/>
    <w:rsid w:val="00CF5E51"/>
    <w:rsid w:val="00CF745B"/>
    <w:rsid w:val="00D035C5"/>
    <w:rsid w:val="00D123C9"/>
    <w:rsid w:val="00D32731"/>
    <w:rsid w:val="00D37D11"/>
    <w:rsid w:val="00D40FEB"/>
    <w:rsid w:val="00D45AC0"/>
    <w:rsid w:val="00D46510"/>
    <w:rsid w:val="00D506BD"/>
    <w:rsid w:val="00D60B67"/>
    <w:rsid w:val="00D84794"/>
    <w:rsid w:val="00DA1AD8"/>
    <w:rsid w:val="00DA32F0"/>
    <w:rsid w:val="00DA639A"/>
    <w:rsid w:val="00DA7986"/>
    <w:rsid w:val="00DB5A78"/>
    <w:rsid w:val="00DD1EB6"/>
    <w:rsid w:val="00DD2638"/>
    <w:rsid w:val="00DD5145"/>
    <w:rsid w:val="00DE16B5"/>
    <w:rsid w:val="00E0215E"/>
    <w:rsid w:val="00E36A8D"/>
    <w:rsid w:val="00E428B9"/>
    <w:rsid w:val="00E44F16"/>
    <w:rsid w:val="00E516D1"/>
    <w:rsid w:val="00E6499B"/>
    <w:rsid w:val="00E65125"/>
    <w:rsid w:val="00E85DB7"/>
    <w:rsid w:val="00E964B1"/>
    <w:rsid w:val="00E97099"/>
    <w:rsid w:val="00EA53D3"/>
    <w:rsid w:val="00EB2D38"/>
    <w:rsid w:val="00EB56E1"/>
    <w:rsid w:val="00EB5EAA"/>
    <w:rsid w:val="00EC29B5"/>
    <w:rsid w:val="00EE64AD"/>
    <w:rsid w:val="00EF2D15"/>
    <w:rsid w:val="00EF7E18"/>
    <w:rsid w:val="00F305B3"/>
    <w:rsid w:val="00F364C9"/>
    <w:rsid w:val="00F4071C"/>
    <w:rsid w:val="00F40B41"/>
    <w:rsid w:val="00F41D54"/>
    <w:rsid w:val="00F50F89"/>
    <w:rsid w:val="00F64928"/>
    <w:rsid w:val="00F701C1"/>
    <w:rsid w:val="00F817E4"/>
    <w:rsid w:val="00F90787"/>
    <w:rsid w:val="00F909CB"/>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F0CB4"/>
    <w:rPr>
      <w:color w:val="808080"/>
      <w:bdr w:space="0" w:sz="0" w:color="auto" w:val="none"/>
      <w:shd w:fill="auto" w:color="auto" w:val="clear"/>
    </w:rPr>
  </w:style>
  <w:style w:customStyle="true" w:styleId="eSPISCCParagraphDefaultFont" w:type="character">
    <w:name w:val="eSPIS_CC_Paragraph Default Font"/>
    <w:basedOn w:val="Zadanifontodlomka"/>
    <w:rsid w:val="000F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CB4"/>
    <w:rPr>
      <w:bdr w:space="0" w:sz="0" w:color="auto" w:val="none"/>
      <w:shd w:fill="FFFFCC" w:color="auto" w:val="clear"/>
      <w:lang w:val="hr-HR"/>
    </w:rPr>
  </w:style>
  <w:style w:customStyle="true" w:styleId="PozadinaSvijetloCrvena" w:type="character">
    <w:name w:val="Pozadina_SvijetloCrvena"/>
    <w:basedOn w:val="eSPISCCParagraphDefaultFont"/>
    <w:rsid w:val="000F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CB4"/>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unhideWhenUsed/>
    <w:rsid w:val="00031A84"/>
    <w:pPr>
      <w:jc w:val="both"/>
    </w:pPr>
  </w:style>
  <w:style w:customStyle="true" w:styleId="TijelotekstaChar" w:type="character">
    <w:name w:val="Tijelo teksta Char"/>
    <w:basedOn w:val="Zadanifontodlomka"/>
    <w:link w:val="Tijeloteksta"/>
    <w:rsid w:val="00031A84"/>
    <w:rPr>
      <w:sz w:val="24"/>
      <w:szCs w:val="24"/>
    </w:rPr>
  </w:style>
  <w:style w:customStyle="true" w:styleId="ZaglavljeChar" w:type="character">
    <w:name w:val="Zaglavlje Char"/>
    <w:basedOn w:val="Zadanifontodlomka"/>
    <w:link w:val="Zaglavlje"/>
    <w:uiPriority w:val="99"/>
    <w:rsid w:val="00D035C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F0CB4"/>
    <w:rPr>
      <w:color w:val="808080"/>
      <w:bdr w:color="auto" w:space="0" w:sz="0" w:val="none"/>
      <w:shd w:color="auto" w:fill="auto" w:val="clear"/>
    </w:rPr>
  </w:style>
  <w:style w:customStyle="1" w:styleId="eSPISCCParagraphDefaultFont" w:type="character">
    <w:name w:val="eSPIS_CC_Paragraph Default Font"/>
    <w:basedOn w:val="Zadanifontodlomka"/>
    <w:rsid w:val="000F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CB4"/>
    <w:rPr>
      <w:bdr w:color="auto" w:space="0" w:sz="0" w:val="none"/>
      <w:shd w:color="auto" w:fill="FFFFCC" w:val="clear"/>
      <w:lang w:val="hr-HR"/>
    </w:rPr>
  </w:style>
  <w:style w:customStyle="1" w:styleId="PozadinaSvijetloCrvena" w:type="character">
    <w:name w:val="Pozadina_SvijetloCrvena"/>
    <w:basedOn w:val="eSPISCCParagraphDefaultFont"/>
    <w:rsid w:val="000F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CB4"/>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unhideWhenUsed/>
    <w:rsid w:val="00031A84"/>
    <w:pPr>
      <w:jc w:val="both"/>
    </w:pPr>
  </w:style>
  <w:style w:customStyle="1" w:styleId="TijelotekstaChar" w:type="character">
    <w:name w:val="Tijelo teksta Char"/>
    <w:basedOn w:val="Zadanifontodlomka"/>
    <w:link w:val="Tijeloteksta"/>
    <w:rsid w:val="00031A84"/>
    <w:rPr>
      <w:sz w:val="24"/>
      <w:szCs w:val="24"/>
    </w:rPr>
  </w:style>
  <w:style w:customStyle="1" w:styleId="ZaglavljeChar" w:type="character">
    <w:name w:val="Zaglavlje Char"/>
    <w:basedOn w:val="Zadanifontodlomka"/>
    <w:link w:val="Zaglavlje"/>
    <w:uiPriority w:val="99"/>
    <w:rsid w:val="00D035C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233400014">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49558125">
      <w:bodyDiv w:val="true"/>
      <w:marLeft w:val="0"/>
      <w:marRight w:val="0"/>
      <w:marTop w:val="0"/>
      <w:marBottom w:val="0"/>
      <w:divBdr>
        <w:top w:space="0" w:sz="0" w:color="auto" w:val="none"/>
        <w:left w:space="0" w:sz="0" w:color="auto" w:val="none"/>
        <w:bottom w:space="0" w:sz="0" w:color="auto" w:val="none"/>
        <w:right w:space="0" w:sz="0" w:color="auto" w:val="none"/>
      </w:divBdr>
    </w:div>
    <w:div w:id="784546663">
      <w:bodyDiv w:val="true"/>
      <w:marLeft w:val="0"/>
      <w:marRight w:val="0"/>
      <w:marTop w:val="0"/>
      <w:marBottom w:val="0"/>
      <w:divBdr>
        <w:top w:space="0" w:sz="0" w:color="auto" w:val="none"/>
        <w:left w:space="0" w:sz="0" w:color="auto" w:val="none"/>
        <w:bottom w:space="0" w:sz="0" w:color="auto" w:val="none"/>
        <w:right w:space="0" w:sz="0" w:color="auto" w:val="none"/>
      </w:divBdr>
    </w:div>
    <w:div w:id="904413415">
      <w:bodyDiv w:val="true"/>
      <w:marLeft w:val="0"/>
      <w:marRight w:val="0"/>
      <w:marTop w:val="0"/>
      <w:marBottom w:val="0"/>
      <w:divBdr>
        <w:top w:space="0" w:sz="0" w:color="auto" w:val="none"/>
        <w:left w:space="0" w:sz="0" w:color="auto" w:val="none"/>
        <w:bottom w:space="0" w:sz="0" w:color="auto" w:val="none"/>
        <w:right w:space="0" w:sz="0" w:color="auto" w:val="none"/>
      </w:divBdr>
    </w:div>
    <w:div w:id="1175192898">
      <w:bodyDiv w:val="true"/>
      <w:marLeft w:val="0"/>
      <w:marRight w:val="0"/>
      <w:marTop w:val="0"/>
      <w:marBottom w:val="0"/>
      <w:divBdr>
        <w:top w:space="0" w:sz="0" w:color="auto" w:val="none"/>
        <w:left w:space="0" w:sz="0" w:color="auto" w:val="none"/>
        <w:bottom w:space="0" w:sz="0" w:color="auto" w:val="none"/>
        <w:right w:space="0" w:sz="0" w:color="auto" w:val="none"/>
      </w:divBdr>
    </w:div>
    <w:div w:id="1267423506">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754618913">
      <w:bodyDiv w:val="true"/>
      <w:marLeft w:val="0"/>
      <w:marRight w:val="0"/>
      <w:marTop w:val="0"/>
      <w:marBottom w:val="0"/>
      <w:divBdr>
        <w:top w:space="0" w:sz="0" w:color="auto" w:val="none"/>
        <w:left w:space="0" w:sz="0" w:color="auto" w:val="none"/>
        <w:bottom w:space="0" w:sz="0" w:color="auto" w:val="none"/>
        <w:right w:space="0" w:sz="0" w:color="auto" w:val="none"/>
      </w:divBdr>
    </w:div>
    <w:div w:id="1947538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St-1087/2016</izvorni_sadrzaj>
    <derivirana_varijabla naziv="DomainObject.Predmet.OznakaBroj_1">St-1087/2016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Citygreen Četrdeset i pet d.o.o. POREČ</izvorni_sadrzaj>
    <derivirana_varijabla naziv="DomainObject.Predmet.ProtustrankaFormated_1">  Citygreen Četrdeset i pet d.o.o. POREČ</derivirana_varijabla>
  </DomainObject.Predmet.ProtustrankaFormated>
  <DomainObject.Predmet.ProtustrankaFormatedOIB>
    <izvorni_sadrzaj>  Citygreen Četrdeset i pet d.o.o. POREČ, OIB 10640289796</izvorni_sadrzaj>
    <derivirana_varijabla naziv="DomainObject.Predmet.ProtustrankaFormatedOIB_1">  Citygreen Četrdeset i pet d.o.o. POREČ, OIB 10640289796</derivirana_varijabla>
  </DomainObject.Predmet.ProtustrankaFormatedOIB>
  <DomainObject.Predmet.ProtustrankaFormatedWithAdress>
    <izvorni_sadrzaj> Citygreen Četrdeset i pet d.o.o. POREČ, Partizanska 4/1, 52440 Poreč</izvorni_sadrzaj>
    <derivirana_varijabla naziv="DomainObject.Predmet.ProtustrankaFormatedWithAdress_1"> Citygreen Četrdeset i pet d.o.o. POREČ, Partizanska 4/1, 52440 Poreč</derivirana_varijabla>
  </DomainObject.Predmet.ProtustrankaFormatedWithAdress>
  <DomainObject.Predmet.ProtustrankaFormatedWithAdressOIB>
    <izvorni_sadrzaj> Citygreen Četrdeset i pet d.o.o. POREČ, OIB 10640289796, Partizanska 4/1, 52440 Poreč</izvorni_sadrzaj>
    <derivirana_varijabla naziv="DomainObject.Predmet.ProtustrankaFormatedWithAdressOIB_1"> Citygreen Četrdeset i pet d.o.o. POREČ, OIB 10640289796, Partizanska 4/1, 52440 Poreč</derivirana_varijabla>
  </DomainObject.Predmet.ProtustrankaFormatedWithAdressOIB>
  <DomainObject.Predmet.ProtustrankaWithAdress>
    <izvorni_sadrzaj>Citygreen Četrdeset i pet d.o.o. POREČ Partizanska 4/1, 52440 Poreč</izvorni_sadrzaj>
    <derivirana_varijabla naziv="DomainObject.Predmet.ProtustrankaWithAdress_1">Citygreen Četrdeset i pet d.o.o. POREČ Partizanska 4/1, 52440 Poreč</derivirana_varijabla>
  </DomainObject.Predmet.ProtustrankaWithAdress>
  <DomainObject.Predmet.ProtustrankaWithAdressOIB>
    <izvorni_sadrzaj>Citygreen Četrdeset i pet d.o.o. POREČ, OIB 10640289796, Partizanska 4/1, 52440 Poreč</izvorni_sadrzaj>
    <derivirana_varijabla naziv="DomainObject.Predmet.ProtustrankaWithAdressOIB_1">Citygreen Četrdeset i pet d.o.o. POREČ, OIB 10640289796, Partizanska 4/1, 52440 Poreč</derivirana_varijabla>
  </DomainObject.Predmet.ProtustrankaWithAdressOIB>
  <DomainObject.Predmet.ProtustrankaNazivFormated>
    <izvorni_sadrzaj>Citygreen Četrdeset i pet d.o.o. POREČ</izvorni_sadrzaj>
    <derivirana_varijabla naziv="DomainObject.Predmet.ProtustrankaNazivFormated_1">Citygreen Četrdeset i pet d.o.o. POREČ</derivirana_varijabla>
  </DomainObject.Predmet.ProtustrankaNazivFormated>
  <DomainObject.Predmet.ProtustrankaNazivFormatedOIB>
    <izvorni_sadrzaj>Citygreen Četrdeset i pet d.o.o. POREČ, OIB 10640289796</izvorni_sadrzaj>
    <derivirana_varijabla naziv="DomainObject.Predmet.ProtustrankaNazivFormatedOIB_1">Citygreen Četrdeset i pet d.o.o. POREČ, OIB 10640289796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 zastupanog po punomoćniku Odvjetničko društvo Hanžeković &amp; Partneri d.o.o.</izvorni_sadrzaj>
    <derivirana_varijabla naziv="DomainObject.Predmet.StrankaFormated_1">  ZAGREBAČKA BANKA d.d. ZAGREB zastupanog po punomoćniku Odvjetničko društvo Hanžeković &amp; Partneri d.o.o.</derivirana_varijabla>
  </DomainObject.Predmet.StrankaFormated>
  <DomainObject.Predmet.StrankaFormatedOIB>
    <izvorni_sadrzaj>  ZAGREBAČKA BANKA d.d. ZAGREB, OIB 92963223473 zastupanog po punomoćniku Odvjetničko društvo Hanžeković &amp; Partneri d.o.o.</izvorni_sadrzaj>
    <derivirana_varijabla naziv="DomainObject.Predmet.StrankaFormatedOIB_1">  ZAGREBAČKA BANKA d.d. ZAGREB, OIB 92963223473 zastupanog po punomoćniku Odvjetničko društvo Hanžeković &amp; Partneri d.o.o.</derivirana_varijabla>
  </DomainObject.Predmet.StrankaFormatedOIB>
  <DomainObject.Predmet.StrankaFormatedWithAdress>
    <izvorni_sadrzaj> ZAGREBAČKA BANKA d.d. ZAGREB, Trg bana Josipa Jelačića 10, 10000 Zagreb zastupanog po punomoćniku Odvjetničko društvo Hanžeković &amp; Partneri d.o.o.</izvorni_sadrzaj>
    <derivirana_varijabla naziv="DomainObject.Predmet.StrankaFormatedWithAdress_1"> ZAGREBAČKA BANKA d.d. ZAGREB, Trg bana Josipa Jelačića 10, 10000 Zagreb zastupanog po punomoćniku Odvjetničko društvo Hanžeković &amp; Partneri d.o.o.</derivirana_varijabla>
  </DomainObject.Predmet.StrankaFormatedWithAdress>
  <DomainObject.Predmet.StrankaFormatedWithAdressOIB>
    <izvorni_sadrzaj> ZAGREBAČKA BANKA d.d. ZAGREB, OIB 92963223473, Trg bana Josipa Jelačića 10, 10000 Zagreb zastupanog po punomoćniku Odvjetničko društvo Hanžeković &amp; Partneri d.o.o.</izvorni_sadrzaj>
    <derivirana_varijabla naziv="DomainObject.Predmet.StrankaFormatedWithAdressOIB_1"> ZAGREBAČKA BANKA d.d. ZAGREB, OIB 92963223473, Trg bana Josipa Jelačića 10, 10000 Zagreb zastupanog po punomoćniku Odvjetničko društvo Hanžeković &amp; Partneri d.o.o.</derivirana_varijabla>
  </DomainObject.Predmet.StrankaFormatedWithAdressOIB>
  <DomainObject.Predmet.StrankaWithAdress>
    <izvorni_sadrzaj>ZAGREBAČKA BANKA d.d. ZAGREB Trg bana Josipa Jelačića 10,10000 Zagreb</izvorni_sadrzaj>
    <derivirana_varijabla naziv="DomainObject.Predmet.StrankaWithAdress_1">ZAGREBAČKA BANKA d.d. ZAGREB Trg bana Josipa Jelačića 10,10000 Zagreb</derivirana_varijabla>
  </DomainObject.Predmet.StrankaWithAdress>
  <DomainObject.Predmet.StrankaWithAdressOIB>
    <izvorni_sadrzaj>ZAGREBAČKA BANKA d.d. ZAGREB, OIB 92963223473, Trg bana Josipa Jelačića 10,10000 Zagreb</izvorni_sadrzaj>
    <derivirana_varijabla naziv="DomainObject.Predmet.StrankaWithAdressOIB_1">ZAGREBAČKA BANKA d.d. ZAGREB, OIB 92963223473, Trg bana Josipa Jelačića 10,10000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83021817.74</izvorni_sadrzaj>
    <derivirana_varijabla naziv="DomainObject.Predmet.TrenutnaVrijednost_1">83021817.74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ZAGREBAČKA BANKA d.d. ZAGREB zastupanog po punomoćniku Odvjetničko društvo Hanžeković &amp; Partneri d.o.o.</item>
    </izvorni_sadrzaj>
    <derivirana_varijabla naziv="DomainObject.Predmet.StrankaListFormated_1">
      <item>ZAGREBAČKA BANKA d.d. ZAGREB zastupanog po punomoćniku Odvjetničko društvo Hanžeković &amp; Partneri d.o.o.</item>
    </derivirana_varijabla>
  </DomainObject.Predmet.StrankaListFormated>
  <DomainObject.Predmet.StrankaListFormatedOIB>
    <izvorni_sadrzaj>
      <item>ZAGREBAČKA BANKA d.d. ZAGREB, OIB 92963223473 zastupanog po punomoćniku Odvjetničko društvo Hanžeković &amp; Partneri d.o.o.</item>
    </izvorni_sadrzaj>
    <derivirana_varijabla naziv="DomainObject.Predmet.StrankaListFormatedOIB_1">
      <item>ZAGREBAČKA BANKA d.d. ZAGREB, OIB 92963223473 zastupanog po punomoćniku Odvjetničko društvo Hanžeković &amp; Partneri d.o.o.</item>
    </derivirana_varijabla>
  </DomainObject.Predmet.StrankaListFormatedOIB>
  <DomainObject.Predmet.StrankaListFormatedWithAdress>
    <izvorni_sadrzaj>
      <item>ZAGREBAČKA BANKA d.d. ZAGREB, Trg bana Josipa Jelačića 10, 10000 Zagreb zastupanog po punomoćniku Odvjetničko društvo Hanžeković &amp; Partneri d.o.o.</item>
    </izvorni_sadrzaj>
    <derivirana_varijabla naziv="DomainObject.Predmet.StrankaListFormatedWithAdress_1">
      <item>ZAGREBAČKA BANKA d.d. ZAGREB, Trg bana Josipa Jelačića 10, 10000 Zagreb zastupanog po punomoćniku Odvjetničko društvo Hanžeković &amp; Partneri d.o.o.</item>
    </derivirana_varijabla>
  </DomainObject.Predmet.StrankaListFormatedWithAdress>
  <DomainObject.Predmet.StrankaListFormatedWithAdressOIB>
    <izvorni_sadrzaj>
      <item>ZAGREBAČKA BANKA d.d. ZAGREB, OIB 92963223473, Trg bana Josipa Jelačića 10, 10000 Zagreb zastupanog po punomoćniku Odvjetničko društvo Hanžeković &amp; Partneri d.o.o.</item>
    </izvorni_sadrzaj>
    <derivirana_varijabla naziv="DomainObject.Predmet.StrankaListFormatedWithAdressOIB_1">
      <item>ZAGREBAČKA BANKA d.d. ZAGREB, OIB 92963223473, Trg bana Josipa Jelačića 10, 10000 Zagreb zastupanog po punomoćniku Odvjetničko društvo Hanžeković &amp; Partneri d.o.o.</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Citygreen Četrdeset i pet d.o.o. POREČ</item>
    </izvorni_sadrzaj>
    <derivirana_varijabla naziv="DomainObject.Predmet.ProtuStrankaListFormated_1">
      <item>Citygreen Četrdeset i pet d.o.o. POREČ</item>
    </derivirana_varijabla>
  </DomainObject.Predmet.ProtuStrankaListFormated>
  <DomainObject.Predmet.ProtuStrankaListFormatedOIB>
    <izvorni_sadrzaj>
      <item>Citygreen Četrdeset i pet d.o.o. POREČ, OIB 10640289796</item>
    </izvorni_sadrzaj>
    <derivirana_varijabla naziv="DomainObject.Predmet.ProtuStrankaListFormatedOIB_1">
      <item>Citygreen Četrdeset i pet d.o.o. POREČ, OIB 10640289796</item>
    </derivirana_varijabla>
  </DomainObject.Predmet.ProtuStrankaListFormatedOIB>
  <DomainObject.Predmet.ProtuStrankaListFormatedWithAdress>
    <izvorni_sadrzaj>
      <item>Citygreen Četrdeset i pet d.o.o. POREČ, Partizanska 4/1, 52440 Poreč</item>
    </izvorni_sadrzaj>
    <derivirana_varijabla naziv="DomainObject.Predmet.ProtuStrankaListFormatedWithAdress_1">
      <item>Citygreen Četrdeset i pet d.o.o. POREČ, Partizanska 4/1, 52440 Poreč</item>
    </derivirana_varijabla>
  </DomainObject.Predmet.ProtuStrankaListFormatedWithAdress>
  <DomainObject.Predmet.ProtuStrankaListFormatedWithAdressOIB>
    <izvorni_sadrzaj>
      <item>Citygreen Četrdeset i pet d.o.o. POREČ, OIB 10640289796, Partizanska 4/1, 52440 Poreč</item>
    </izvorni_sadrzaj>
    <derivirana_varijabla naziv="DomainObject.Predmet.ProtuStrankaListFormatedWithAdressOIB_1">
      <item>Citygreen Četrdeset i pet d.o.o. POREČ, OIB 10640289796, Partizanska 4/1, 52440 Poreč</item>
    </derivirana_varijabla>
  </DomainObject.Predmet.ProtuStrankaListFormatedWithAdressOIB>
  <DomainObject.Predmet.ProtuStrankaListNazivFormated>
    <izvorni_sadrzaj>
      <item>Citygreen Četrdeset i pet d.o.o. POREČ</item>
    </izvorni_sadrzaj>
    <derivirana_varijabla naziv="DomainObject.Predmet.ProtuStrankaListNazivFormated_1">
      <item>Citygreen Četrdeset i pet d.o.o. POREČ</item>
    </derivirana_varijabla>
  </DomainObject.Predmet.ProtuStrankaListNazivFormated>
  <DomainObject.Predmet.ProtuStrankaListNazivFormatedOIB>
    <izvorni_sadrzaj>
      <item>Citygreen Četrdeset i pet d.o.o. POREČ, OIB 10640289796</item>
    </izvorni_sadrzaj>
    <derivirana_varijabla naziv="DomainObject.Predmet.ProtuStrankaListNazivFormatedOIB_1">
      <item>Citygreen Četrdeset i pet d.o.o. POREČ, OIB 10640289796</item>
    </derivirana_varijabla>
  </DomainObject.Predmet.ProtuStrankaListNazivFormatedOIB>
  <DomainObject.Predmet.OstaliListFormated>
    <izvorni_sadrzaj>
      <item>Odvjetničko društvo Hanžeković &amp; Partneri d.o.o. punomoćnik sudionika u postupku ZAGREBAČKA BANKA d.d. ZAGREB</item>
    </izvorni_sadrzaj>
    <derivirana_varijabla naziv="DomainObject.Predmet.OstaliListFormated_1">
      <item>Odvjetničko društvo Hanžeković &amp; Partneri d.o.o. punomoćnik sudionika u postupku ZAGREBAČKA BANKA d.d. ZAGREB</item>
    </derivirana_varijabla>
  </DomainObject.Predmet.OstaliListFormated>
  <DomainObject.Predmet.OstaliListFormatedOIB>
    <izvorni_sadrzaj>
      <item>Odvjetničko društvo Hanžeković &amp; Partneri d.o.o., OIB 85127306373 punomoćnik sudionika u postupku ZAGREBAČKA BANKA d.d. ZAGREB</item>
    </izvorni_sadrzaj>
    <derivirana_varijabla naziv="DomainObject.Predmet.OstaliListFormatedOIB_1">
      <item>Odvjetničko društvo Hanžeković &amp; Partneri d.o.o., OIB 85127306373 punomoćnik sudionika u postupku ZAGREBAČKA BANKA d.d. ZAGREB</item>
    </derivirana_varijabla>
  </DomainObject.Predmet.OstaliListFormatedOIB>
  <DomainObject.Predmet.OstaliListFormatedWithAdress>
    <izvorni_sadrzaj>
      <item>Odvjetničko društvo Hanžeković &amp; Partneri d.o.o., Radnička Cesta 22, 10000 Zagreb punomoćnik sudionika u postupku ZAGREBAČKA BANKA d.d. ZAGREB</item>
    </izvorni_sadrzaj>
    <derivirana_varijabla naziv="DomainObject.Predmet.OstaliListFormatedWithAdress_1">
      <item>Odvjetničko društvo Hanžeković &amp; Partneri d.o.o., Radnička Cesta 22, 10000 Zagreb punomoćnik sudionika u postupku ZAGREBAČKA BANKA d.d. ZAGREB</item>
    </derivirana_varijabla>
  </DomainObject.Predmet.OstaliListFormatedWithAdress>
  <DomainObject.Predmet.OstaliListFormatedWithAdressOIB>
    <izvorni_sadrzaj>
      <item>Odvjetničko društvo Hanžeković &amp; Partneri d.o.o., OIB 85127306373, Radnička Cesta 22, 10000 Zagreb punomoćnik sudionika u postupku ZAGREBAČKA BANKA d.d. ZAGREB</item>
    </izvorni_sadrzaj>
    <derivirana_varijabla naziv="DomainObject.Predmet.OstaliListFormatedWithAdressOIB_1">
      <item>Odvjetničko društvo Hanžeković &amp; Partneri d.o.o., OIB 85127306373, Radnička Cesta 22, 10000 Zagreb punomoćnik sudionika u postupku ZAGREBAČKA BANKA d.d. ZAGREB</item>
    </derivirana_varijabla>
  </DomainObject.Predmet.OstaliListFormatedWithAdressOIB>
  <DomainObject.Predmet.OstaliListNazivFormated>
    <izvorni_sadrzaj>
      <item>Odvjetničko društvo Hanžeković &amp; Partneri d.o.o.</item>
    </izvorni_sadrzaj>
    <derivirana_varijabla naziv="DomainObject.Predmet.OstaliListNazivFormated_1">
      <item>Odvjetničko društvo Hanžeković &amp; Partneri d.o.o.</item>
    </derivirana_varijabla>
  </DomainObject.Predmet.OstaliListNazivFormated>
  <DomainObject.Predmet.OstaliListNazivFormatedOIB>
    <izvorni_sadrzaj>
      <item>Odvjetničko društvo Hanžeković &amp; Partneri d.o.o., OIB 85127306373</item>
    </izvorni_sadrzaj>
    <derivirana_varijabla naziv="DomainObject.Predmet.OstaliListNazivFormatedOIB_1">
      <item>Odvjetničko društvo Hanžeković &amp; Partneri d.o.o.,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Citygreen Četrdeset i pet d.o.o. POREČ</izvorni_sadrzaj>
    <derivirana_varijabla naziv="DomainObject.Predmet.ProtustrankaIDrugi_1">Citygreen Četrdeset i pet d.o.o. POREČ</derivirana_varijabla>
  </DomainObject.Predmet.ProtustrankaIDrugi>
  <DomainObject.Predmet.StrankaIDrugiAdressOIB>
    <izvorni_sadrzaj>ZAGREBAČKA BANKA d.d. ZAGREB, OIB 92963223473, Trg bana Josipa Jelačića 10, 10000 Zagreb</izvorni_sadrzaj>
    <derivirana_varijabla naziv="DomainObject.Predmet.StrankaIDrugiAdressOIB_1">ZAGREBAČKA BANKA d.d. ZAGREB, OIB 92963223473, Trg bana Josipa Jelačića 10, 10000 Zagreb</derivirana_varijabla>
  </DomainObject.Predmet.StrankaIDrugiAdressOIB>
  <DomainObject.Predmet.ProtustrankaIDrugiAdressOIB>
    <izvorni_sadrzaj>Citygreen Četrdeset i pet d.o.o. POREČ, OIB 10640289796, Partizanska 4/1, 52440 Poreč</izvorni_sadrzaj>
    <derivirana_varijabla naziv="DomainObject.Predmet.ProtustrankaIDrugiAdressOIB_1">Citygreen Četrdeset i pet d.o.o. POREČ, OIB 10640289796,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Citygreen Četrdeset i pet d.o.o. POREČ</item>
      <item>Odvjetničko društvo Hanžeković &amp; Partneri d.o.o.</item>
      <item>ZAGREBAČKA BANKA d.d. ZAGREB</item>
    </izvorni_sadrzaj>
    <derivirana_varijabla naziv="DomainObject.Predmet.SudioniciListNaziv_1">
      <item>Citygreen Četrdeset i pet d.o.o. POREČ</item>
      <item>Odvjetničko društvo Hanžeković &amp; Partneri d.o.o.</item>
      <item>ZAGREBAČKA BANKA d.d. ZAGREB</item>
    </derivirana_varijabla>
  </DomainObject.Predmet.SudioniciListNaziv>
  <DomainObject.Predmet.SudioniciListAdressOIB>
    <izvorni_sadrzaj>
      <item>Citygreen Četrdeset i pet d.o.o. POREČ, OIB 10640289796, Partizanska 4/1,52440 Poreč</item>
      <item>Odvjetničko društvo Hanžeković &amp; Partneri d.o.o., OIB 85127306373, Radnička Cesta 22,10000 Zagreb</item>
      <item>ZAGREBAČKA BANKA d.d. ZAGREB, OIB 92963223473, Trg bana Josipa Jelačića 10,10000 Zagreb</item>
    </izvorni_sadrzaj>
    <derivirana_varijabla naziv="DomainObject.Predmet.SudioniciListAdressOIB_1">
      <item>Citygreen Četrdeset i pet d.o.o. POREČ, OIB 10640289796, Partizanska 4/1,52440 Poreč</item>
      <item>Odvjetničko društvo Hanžeković &amp; Partneri d.o.o., OIB 85127306373, Radnička Cesta 22,10000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10640289796</item>
      <item>, OIB 85127306373</item>
      <item>, OIB 92963223473</item>
    </izvorni_sadrzaj>
    <derivirana_varijabla naziv="DomainObject.Predmet.SudioniciListNazivOIB_1">
      <item>, OIB 10640289796</item>
      <item>, OIB 85127306373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75417-5464-4DC3-92DA-BE4773700D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1068</properties:Words>
  <properties:Characters>5787</properties:Characters>
  <properties:Lines>161</properties:Lines>
  <properties:Paragraphs>61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2017-03-06T13:04:00Z</dcterms:created>
  <dc:creator>ksarlija</dc:creator>
  <cp:lastModifiedBy>Lorena Paris Aničić</cp:lastModifiedBy>
  <cp:lastPrinted>2017-03-06T13:32:00Z</cp:lastPrinted>
  <dcterms:modified xmlns:xsi="http://www.w3.org/2001/XMLSchema-instance" xsi:type="dcterms:W3CDTF">2017-03-06T13:33:00Z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