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61119" w14:paraId="e661119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DC3E1D">
        <w:t xml:space="preserve"> </w:t>
      </w:r>
      <w:r w:rsidR="00171B27">
        <w:t>ARNIR,</w:t>
      </w:r>
      <w:r w:rsidR="00CC3927">
        <w:t xml:space="preserve"> d.o.o., </w:t>
      </w:r>
      <w:r w:rsidR="00171B27">
        <w:t>Kralja Zvonimira 6, Solin</w:t>
      </w:r>
      <w:r w:rsidR="00CC3927">
        <w:t xml:space="preserve">, OIB: </w:t>
      </w:r>
      <w:r w:rsidR="00171B27">
        <w:t>21941197126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7D64D5">
        <w:rPr>
          <w:rFonts w:eastAsiaTheme="minorHAnsi"/>
          <w:lang w:eastAsia="en-US"/>
        </w:rPr>
        <w:t>01. lipnja</w:t>
      </w:r>
      <w:r w:rsidR="004B303C">
        <w:rPr>
          <w:rFonts w:eastAsiaTheme="minorHAnsi"/>
          <w:lang w:eastAsia="en-US"/>
        </w:rPr>
        <w:t xml:space="preserve">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171B27">
        <w:t>ARNIR, d.o.o., Kralja Zvonimira 6, Solin, OIB: 21941197126</w:t>
      </w:r>
      <w:r>
        <w:t xml:space="preserve">, zaprimljen na ovom sudu </w:t>
      </w:r>
      <w:r w:rsidR="00171B27">
        <w:t>13. studenog</w:t>
      </w:r>
      <w:r>
        <w:t xml:space="preserve"> 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171B27">
        <w:t>13. studenog</w:t>
      </w:r>
      <w:r>
        <w:t xml:space="preserve"> 2015. godine podnio zahtjev za provedbu skraćenog stečajnog postupka nad dužnikom </w:t>
      </w:r>
      <w:r w:rsidR="00171B27">
        <w:t>ARNIR, d.o.o., Kralja Zvonimira 6, Solin, OIB: 21941197126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</w:t>
      </w:r>
      <w:r w:rsidR="00CC3927">
        <w:t>15</w:t>
      </w:r>
      <w:r>
        <w:t>/</w:t>
      </w:r>
      <w:r w:rsidR="00171B27">
        <w:t>9527</w:t>
      </w:r>
      <w:r>
        <w:t xml:space="preserve">-1 od </w:t>
      </w:r>
      <w:r w:rsidR="00CC3927">
        <w:t>18</w:t>
      </w:r>
      <w:r w:rsidR="00F64137">
        <w:t>. veljače</w:t>
      </w:r>
      <w:r w:rsidR="00DC3E1D">
        <w:t xml:space="preserve"> 2016</w:t>
      </w:r>
      <w:r>
        <w:t>. godine  pokrenut postupak brisanja po čl. 7</w:t>
      </w:r>
      <w:r w:rsidR="00DC3E1D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CC3927" w:rsidP="00CC3927" w:rsidR="00967806">
      <w:pPr>
        <w:tabs>
          <w:tab w:pos="4536" w:val="center"/>
          <w:tab w:pos="6615" w:val="left"/>
        </w:tabs>
      </w:pPr>
      <w:r>
        <w:tab/>
      </w:r>
      <w:r w:rsidR="00967806">
        <w:t xml:space="preserve">U Splitu, </w:t>
      </w:r>
      <w:r w:rsidR="007D64D5">
        <w:t>01. lipnja</w:t>
      </w:r>
      <w:r w:rsidR="004B303C">
        <w:t xml:space="preserve"> 2016</w:t>
      </w:r>
      <w:r w:rsidR="00967806">
        <w:t>. godine</w:t>
      </w:r>
      <w:r>
        <w:tab/>
      </w:r>
    </w:p>
    <w:p w:rsidRDefault="00967806" w:rsidP="00967806" w:rsidR="00967806">
      <w:pPr>
        <w:ind w:firstLine="708"/>
        <w:jc w:val="both"/>
      </w:pPr>
    </w:p>
    <w:p w:rsidRDefault="00967806" w:rsidP="002159D5" w:rsidR="002F2ED4">
      <w:pPr>
        <w:spacing w:before="240"/>
        <w:jc w:val="right"/>
      </w:pPr>
      <w:r>
        <w:tab/>
      </w:r>
      <w:r>
        <w:tab/>
      </w: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E83067" w:rsidP="00E83067" w:rsidR="00E83067">
      <w:pPr>
        <w:spacing w:before="160"/>
        <w:jc w:val="both"/>
      </w:pPr>
      <w: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83067" w:rsidP="00E83067" w:rsidR="00E83067">
      <w:pPr>
        <w:jc w:val="both"/>
      </w:pP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68C3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171B27">
      <w:t>2095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F64137">
      <w:t>.</w:t>
    </w:r>
    <w:r w:rsidR="00DE2B55">
      <w:t>St</w:t>
    </w:r>
    <w:r w:rsidR="00AD2623">
      <w:t>-</w:t>
    </w:r>
    <w:r w:rsidR="00171B27">
      <w:t>2095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71B27"/>
    <w:rsid w:val="001C2F44"/>
    <w:rsid w:val="001D2072"/>
    <w:rsid w:val="001D2EB8"/>
    <w:rsid w:val="002010AB"/>
    <w:rsid w:val="002067C4"/>
    <w:rsid w:val="00207B3C"/>
    <w:rsid w:val="00211C82"/>
    <w:rsid w:val="002159D5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2848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55AE6"/>
    <w:rsid w:val="003647D7"/>
    <w:rsid w:val="0038601C"/>
    <w:rsid w:val="003877B6"/>
    <w:rsid w:val="003947B7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C7C90"/>
    <w:rsid w:val="005E07F7"/>
    <w:rsid w:val="005E321A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4D02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6F68C3"/>
    <w:rsid w:val="00706BA1"/>
    <w:rsid w:val="00712C93"/>
    <w:rsid w:val="00720F2C"/>
    <w:rsid w:val="00721E63"/>
    <w:rsid w:val="007353A0"/>
    <w:rsid w:val="007353D7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A71D1"/>
    <w:rsid w:val="007B39F6"/>
    <w:rsid w:val="007B3F07"/>
    <w:rsid w:val="007B5893"/>
    <w:rsid w:val="007C41DF"/>
    <w:rsid w:val="007C5025"/>
    <w:rsid w:val="007D33D3"/>
    <w:rsid w:val="007D5812"/>
    <w:rsid w:val="007D64D5"/>
    <w:rsid w:val="007F0DBF"/>
    <w:rsid w:val="007F329D"/>
    <w:rsid w:val="007F72D0"/>
    <w:rsid w:val="00811CA0"/>
    <w:rsid w:val="0081370F"/>
    <w:rsid w:val="00815E0A"/>
    <w:rsid w:val="00834ACA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40C7E"/>
    <w:rsid w:val="009505D9"/>
    <w:rsid w:val="00951C24"/>
    <w:rsid w:val="00953D3D"/>
    <w:rsid w:val="00955CD8"/>
    <w:rsid w:val="00960E2D"/>
    <w:rsid w:val="00967806"/>
    <w:rsid w:val="00976439"/>
    <w:rsid w:val="0099084A"/>
    <w:rsid w:val="009B0D16"/>
    <w:rsid w:val="009B1540"/>
    <w:rsid w:val="009B7BE9"/>
    <w:rsid w:val="009C0005"/>
    <w:rsid w:val="009E74D1"/>
    <w:rsid w:val="009F72D0"/>
    <w:rsid w:val="00A01915"/>
    <w:rsid w:val="00A0326B"/>
    <w:rsid w:val="00A04218"/>
    <w:rsid w:val="00A11CD5"/>
    <w:rsid w:val="00A3187C"/>
    <w:rsid w:val="00A32BBB"/>
    <w:rsid w:val="00A36243"/>
    <w:rsid w:val="00A45C23"/>
    <w:rsid w:val="00A47153"/>
    <w:rsid w:val="00A5198B"/>
    <w:rsid w:val="00A5609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65CAE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C3927"/>
    <w:rsid w:val="00CE27EC"/>
    <w:rsid w:val="00CE70B0"/>
    <w:rsid w:val="00CF3410"/>
    <w:rsid w:val="00CF51E1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C3E1D"/>
    <w:rsid w:val="00DD10B2"/>
    <w:rsid w:val="00DD3E9E"/>
    <w:rsid w:val="00DD5FE9"/>
    <w:rsid w:val="00DE2B55"/>
    <w:rsid w:val="00DF2458"/>
    <w:rsid w:val="00DF748F"/>
    <w:rsid w:val="00E03193"/>
    <w:rsid w:val="00E03D7B"/>
    <w:rsid w:val="00E14A99"/>
    <w:rsid w:val="00E161B7"/>
    <w:rsid w:val="00E23552"/>
    <w:rsid w:val="00E45782"/>
    <w:rsid w:val="00E53574"/>
    <w:rsid w:val="00E538E7"/>
    <w:rsid w:val="00E557F6"/>
    <w:rsid w:val="00E55DFF"/>
    <w:rsid w:val="00E56836"/>
    <w:rsid w:val="00E83067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137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2095</izvorni_sadrzaj>
    <derivirana_varijabla naziv="DomainObject.Predmet.Broj_1">2095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St-2095/2015</izvorni_sadrzaj>
    <derivirana_varijabla naziv="DomainObject.Predmet.OznakaBroj_1">St-2095/2015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ARNIR, d.o.o. za graditeljstvo, kupnju i prodaju robe, te trgovačko posredovanje na domaćem i inozemnom tržištu</izvorni_sadrzaj>
    <derivirana_varijabla naziv="DomainObject.Predmet.ProtustrankaFormated_1">  ARNIR, d.o.o. za graditeljstvo, kupnju i prodaju robe, te trgovačko posredovanje na domaćem i inozemnom tržištu</derivirana_varijabla>
  </DomainObject.Predmet.ProtustrankaFormated>
  <DomainObject.Predmet.ProtustrankaFormatedOIB>
    <izvorni_sadrzaj>  ARNIR, d.o.o. za graditeljstvo, kupnju i prodaju robe, te trgovačko posredovanje na domaćem i inozemnom tržištu, OIB 21941197126</izvorni_sadrzaj>
    <derivirana_varijabla naziv="DomainObject.Predmet.ProtustrankaFormatedOIB_1">  ARNIR, d.o.o. za graditeljstvo, kupnju i prodaju robe, te trgovačko posredovanje na domaćem i inozemnom tržištu, OIB 21941197126</derivirana_varijabla>
  </DomainObject.Predmet.ProtustrankaFormatedOIB>
  <DomainObject.Predmet.ProtustrankaFormatedWithAdress>
    <izvorni_sadrzaj> ARNIR, d.o.o. za graditeljstvo, kupnju i prodaju robe, te trgovačko posredovanje na domaćem i inozemnom tržištu, Kralja Zvonimira 6, 21210 Solin</izvorni_sadrzaj>
    <derivirana_varijabla naziv="DomainObject.Predmet.ProtustrankaFormatedWithAdress_1"> ARNIR, d.o.o. za graditeljstvo, kupnju i prodaju robe, te trgovačko posredovanje na domaćem i inozemnom tržištu, Kralja Zvonimira 6, 21210 Solin</derivirana_varijabla>
  </DomainObject.Predmet.ProtustrankaFormatedWithAdress>
  <DomainObject.Predmet.ProtustrankaFormatedWithAdressOIB>
    <izvorni_sadrzaj> ARNIR, d.o.o. za graditeljstvo, kupnju i prodaju robe, te trgovačko posredovanje na domaćem i inozemnom tržištu, OIB 21941197126, Kralja Zvonimira 6, 21210 Solin</izvorni_sadrzaj>
    <derivirana_varijabla naziv="DomainObject.Predmet.ProtustrankaFormatedWithAdressOIB_1"> ARNIR, d.o.o. za graditeljstvo, kupnju i prodaju robe, te trgovačko posredovanje na domaćem i inozemnom tržištu, OIB 21941197126, Kralja Zvonimira 6, 21210 Solin</derivirana_varijabla>
  </DomainObject.Predmet.ProtustrankaFormatedWithAdressOIB>
  <DomainObject.Predmet.ProtustrankaWithAdress>
    <izvorni_sadrzaj>ARNIR, d.o.o. za graditeljstvo, kupnju i prodaju robe, te trgovačko posredovanje na domaćem i inozemnom tržištu Kralja Zvonimira 6, 21210 Solin</izvorni_sadrzaj>
    <derivirana_varijabla naziv="DomainObject.Predmet.ProtustrankaWithAdress_1">ARNIR, d.o.o. za graditeljstvo, kupnju i prodaju robe, te trgovačko posredovanje na domaćem i inozemnom tržištu Kralja Zvonimira 6, 21210 Solin</derivirana_varijabla>
  </DomainObject.Predmet.ProtustrankaWithAdress>
  <DomainObject.Predmet.ProtustrankaWithAdressOIB>
    <izvorni_sadrzaj>ARNIR, d.o.o. za graditeljstvo, kupnju i prodaju robe, te trgovačko posredovanje na domaćem i inozemnom tržištu, OIB 21941197126, Kralja Zvonimira 6, 21210 Solin</izvorni_sadrzaj>
    <derivirana_varijabla naziv="DomainObject.Predmet.ProtustrankaWithAdressOIB_1">ARNIR, d.o.o. za graditeljstvo, kupnju i prodaju robe, te trgovačko posredovanje na domaćem i inozemnom tržištu, OIB 21941197126, Kralja Zvonimira 6, 21210 Solin</derivirana_varijabla>
  </DomainObject.Predmet.ProtustrankaWithAdressOIB>
  <DomainObject.Predmet.ProtustrankaNazivFormated>
    <izvorni_sadrzaj>ARNIR, d.o.o. za graditeljstvo, kupnju i prodaju robe, te trgovačko posredovanje na domaćem i inozemnom tržištu</izvorni_sadrzaj>
    <derivirana_varijabla naziv="DomainObject.Predmet.ProtustrankaNazivFormated_1">ARNIR, d.o.o. za graditeljstvo, kupnju i prodaju robe, te trgovačko posredovanje na domaćem i inozemnom tržištu</derivirana_varijabla>
  </DomainObject.Predmet.ProtustrankaNazivFormated>
  <DomainObject.Predmet.ProtustrankaNazivFormatedOIB>
    <izvorni_sadrzaj>ARNIR, d.o.o. za graditeljstvo, kupnju i prodaju robe, te trgovačko posredovanje na domaćem i inozemnom tržištu, OIB 21941197126</izvorni_sadrzaj>
    <derivirana_varijabla naziv="DomainObject.Predmet.ProtustrankaNazivFormatedOIB_1">ARNIR, d.o.o. za graditeljstvo, kupnju i prodaju robe, te trgovačko posredovanje na domaćem i inozemnom tržištu, OIB 21941197126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24116.46</izvorni_sadrzaj>
    <derivirana_varijabla naziv="DomainObject.Predmet.TrenutnaVrijednost_1">24116.46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ARNIR, d.o.o. za graditeljstvo, kupnju i prodaju robe, te trgovačko posredovanje na domaćem i inozemnom tržištu</item>
    </izvorni_sadrzaj>
    <derivirana_varijabla naziv="DomainObject.Predmet.ProtuStrankaListFormated_1">
      <item>ARNIR, d.o.o. za graditeljstvo, kupnju i prodaju robe, te trgovačko posredovanje na domaćem i inozemnom tržištu</item>
    </derivirana_varijabla>
  </DomainObject.Predmet.ProtuStrankaListFormated>
  <DomainObject.Predmet.ProtuStrankaListFormatedOIB>
    <izvorni_sadrzaj>
      <item>ARNIR, d.o.o. za graditeljstvo, kupnju i prodaju robe, te trgovačko posredovanje na domaćem i inozemnom tržištu, OIB 21941197126</item>
    </izvorni_sadrzaj>
    <derivirana_varijabla naziv="DomainObject.Predmet.ProtuStrankaListFormatedOIB_1">
      <item>ARNIR, d.o.o. za graditeljstvo, kupnju i prodaju robe, te trgovačko posredovanje na domaćem i inozemnom tržištu, OIB 21941197126</item>
    </derivirana_varijabla>
  </DomainObject.Predmet.ProtuStrankaListFormatedOIB>
  <DomainObject.Predmet.ProtuStrankaListFormatedWithAdress>
    <izvorni_sadrzaj>
      <item>ARNIR, d.o.o. za graditeljstvo, kupnju i prodaju robe, te trgovačko posredovanje na domaćem i inozemnom tržištu, Kralja Zvonimira 6, 21210 Solin</item>
    </izvorni_sadrzaj>
    <derivirana_varijabla naziv="DomainObject.Predmet.ProtuStrankaListFormatedWithAdress_1">
      <item>ARNIR, d.o.o. za graditeljstvo, kupnju i prodaju robe, te trgovačko posredovanje na domaćem i inozemnom tržištu, Kralja Zvonimira 6, 21210 Solin</item>
    </derivirana_varijabla>
  </DomainObject.Predmet.ProtuStrankaListFormatedWithAdress>
  <DomainObject.Predmet.ProtuStrankaListFormatedWithAdressOIB>
    <izvorni_sadrzaj>
      <item>ARNIR, d.o.o. za graditeljstvo, kupnju i prodaju robe, te trgovačko posredovanje na domaćem i inozemnom tržištu, OIB 21941197126, Kralja Zvonimira 6, 21210 Solin</item>
    </izvorni_sadrzaj>
    <derivirana_varijabla naziv="DomainObject.Predmet.ProtuStrankaListFormatedWithAdressOIB_1">
      <item>ARNIR, d.o.o. za graditeljstvo, kupnju i prodaju robe, te trgovačko posredovanje na domaćem i inozemnom tržištu, OIB 21941197126, Kralja Zvonimira 6, 21210 Solin</item>
    </derivirana_varijabla>
  </DomainObject.Predmet.ProtuStrankaListFormatedWithAdressOIB>
  <DomainObject.Predmet.ProtuStrankaListNazivFormated>
    <izvorni_sadrzaj>
      <item>ARNIR, d.o.o. za graditeljstvo, kupnju i prodaju robe, te trgovačko posredovanje na domaćem i inozemnom tržištu</item>
    </izvorni_sadrzaj>
    <derivirana_varijabla naziv="DomainObject.Predmet.ProtuStrankaListNazivFormated_1">
      <item>ARNIR, d.o.o. za graditeljstvo, kupnju i prodaju robe, te trgovačko posredovanje na domaćem i inozemnom tržištu</item>
    </derivirana_varijabla>
  </DomainObject.Predmet.ProtuStrankaListNazivFormated>
  <DomainObject.Predmet.ProtuStrankaListNazivFormatedOIB>
    <izvorni_sadrzaj>
      <item>ARNIR, d.o.o. za graditeljstvo, kupnju i prodaju robe, te trgovačko posredovanje na domaćem i inozemnom tržištu, OIB 21941197126</item>
    </izvorni_sadrzaj>
    <derivirana_varijabla naziv="DomainObject.Predmet.ProtuStrankaListNazivFormatedOIB_1">
      <item>ARNIR, d.o.o. za graditeljstvo, kupnju i prodaju robe, te trgovačko posredovanje na domaćem i inozemnom tržištu, OIB 21941197126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ARNIR, d.o.o. za graditeljstvo, kupnju i prodaju robe, te trgovačko posredovanje na domaćem i inozemnom tržištu</izvorni_sadrzaj>
    <derivirana_varijabla naziv="DomainObject.Predmet.ProtustrankaIDrugi_1">ARNIR, d.o.o. za graditeljstvo, kupnju i prodaju robe, te trgovačko posredovanje na domaćem i inozemnom tržištu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ARNIR, d.o.o. za graditeljstvo, kupnju i prodaju robe, te trgovačko posredovanje na domaćem i inozemnom tržištu, OIB 21941197126, Kralja Zvonimira 6, 21210 Solin</izvorni_sadrzaj>
    <derivirana_varijabla naziv="DomainObject.Predmet.ProtustrankaIDrugiAdressOIB_1">ARNIR, d.o.o. za graditeljstvo, kupnju i prodaju robe, te trgovačko posredovanje na domaćem i inozemnom tržištu, OIB 21941197126, Kralja Zvonimira 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ARNIR, d.o.o. za graditeljstvo, kupnju i prodaju robe, te trgovačko posredovanje na domaćem i inozemnom tržištu</item>
      <item>FINANCIJSKA AGENCIJA, RC SPLIT</item>
    </izvorni_sadrzaj>
    <derivirana_varijabla naziv="DomainObject.Predmet.SudioniciListNaziv_1">
      <item>ARNIR, d.o.o. za graditeljstvo, kupnju i prodaju robe, te trgovačko posredovanje na domaćem i inozemnom tržištu</item>
      <item>FINANCIJSKA AGENCIJA, RC SPLIT</item>
    </derivirana_varijabla>
  </DomainObject.Predmet.SudioniciListNaziv>
  <DomainObject.Predmet.SudioniciListAdressOIB>
    <izvorni_sadrzaj>
      <item>ARNIR, d.o.o. za graditeljstvo, kupnju i prodaju robe, te trgovačko posredovanje na domaćem i inozemnom tržištu, OIB 21941197126, Kralja Zvonimira 6,21210 Solin</item>
      <item>FINANCIJSKA AGENCIJA, RC SPLIT, OIB 85821130368, Mažuranićevo šetalište 24 b,21000 Split</item>
    </izvorni_sadrzaj>
    <derivirana_varijabla naziv="DomainObject.Predmet.SudioniciListAdressOIB_1">
      <item>ARNIR, d.o.o. za graditeljstvo, kupnju i prodaju robe, te trgovačko posredovanje na domaćem i inozemnom tržištu, OIB 21941197126, Kralja Zvonimira 6,21210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21941197126</item>
      <item>, OIB 85821130368</item>
    </izvorni_sadrzaj>
    <derivirana_varijabla naziv="DomainObject.Predmet.SudioniciListNazivOIB_1">
      <item>, OIB 21941197126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419CD0-CBB8-469C-96FA-40BA8079F5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354</properties:Words>
  <properties:Characters>2069</properties:Characters>
  <properties:Lines>60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2016-06-01T05:24:00Z</cp:lastPrinted>
  <dcterms:modified xmlns:xsi="http://www.w3.org/2001/XMLSchema-instance" xsi:type="dcterms:W3CDTF">2016-06-01T12:09:00Z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