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a4f3" w14:paraId="f48a4f3" w:rsidRDefault="008136E4" w:rsidP="008136E4" w:rsidR="008136E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308</w:t>
      </w:r>
      <w:r>
        <w:rPr>
          <w:szCs w:val="24"/>
        </w:rPr>
        <w:t>/2015-5</w:t>
      </w:r>
    </w:p>
    <w:p w:rsidRDefault="008136E4" w:rsidP="008136E4" w:rsidR="008136E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136E4" w:rsidP="008136E4" w:rsidR="008136E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136E4" w:rsidP="008136E4" w:rsidR="008136E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136E4" w:rsidP="008136E4" w:rsidR="008136E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TRUGA d.o.o. za poslovne usluge, trgovinu i marketing, OIB: 23722684797 sa sjedištem u Rade Končara 63, Mursko Središće</w:t>
      </w:r>
      <w:r>
        <w:t>, dana 27. siječnja 2016. godine</w:t>
      </w:r>
    </w:p>
    <w:p w:rsidRDefault="008136E4" w:rsidP="008136E4" w:rsidR="008136E4">
      <w:pPr>
        <w:jc w:val="both"/>
      </w:pPr>
    </w:p>
    <w:p w:rsidRDefault="008136E4" w:rsidP="008136E4" w:rsidR="008136E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TRUGA d.o.o. za poslovne usluge, trgovinu i marketing, OIB: 23722684797 sa sjedištem u Rade Končara 63, Mursko Središće</w:t>
      </w:r>
      <w:r>
        <w:rPr>
          <w:szCs w:val="24"/>
        </w:rPr>
        <w:t>, s danom 27. siječnja 2016. u 14,00 sati.</w:t>
      </w:r>
    </w:p>
    <w:p w:rsidRDefault="008136E4" w:rsidP="008136E4" w:rsidR="008136E4">
      <w:pPr>
        <w:jc w:val="both"/>
        <w:rPr>
          <w:szCs w:val="24"/>
        </w:rPr>
      </w:pPr>
    </w:p>
    <w:p w:rsidRDefault="008136E4" w:rsidP="008136E4" w:rsidR="008136E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TRUGA d.o.o. za poslovne usluge, trgovinu i marketing, OIB: 23722684797 sa sjedištem u Rade Končara 63, Mursko Središće.</w:t>
      </w:r>
    </w:p>
    <w:p w:rsidRDefault="008136E4" w:rsidP="008136E4" w:rsidR="008136E4">
      <w:pPr>
        <w:jc w:val="both"/>
      </w:pPr>
    </w:p>
    <w:p w:rsidRDefault="008136E4" w:rsidP="008136E4" w:rsidR="008136E4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OIB: 80924395653, Zavojna ulica 3, Ivanec.</w:t>
      </w:r>
    </w:p>
    <w:p w:rsidRDefault="008136E4" w:rsidP="008136E4" w:rsidR="008136E4">
      <w:pPr>
        <w:jc w:val="both"/>
        <w:rPr>
          <w:color w:val="FF0000"/>
        </w:rPr>
      </w:pP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136E4" w:rsidP="008136E4" w:rsidR="008136E4">
      <w:pPr>
        <w:jc w:val="both"/>
        <w:rPr>
          <w:szCs w:val="24"/>
        </w:rPr>
      </w:pP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TRUGA d.o.o. za poslovne usluge, trgovinu i marketing, OIB: 23722684797 sa sjedištem u Rade Končara 63, Mursko Središće</w:t>
      </w:r>
      <w:r>
        <w:rPr>
          <w:szCs w:val="24"/>
        </w:rPr>
        <w:t>, bit će brisan iz sudskog registra.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 xml:space="preserve">     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136E4" w:rsidP="008136E4" w:rsidR="008136E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136E4" w:rsidP="008136E4" w:rsidR="008136E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  <w:r>
        <w:rPr>
          <w:szCs w:val="24"/>
        </w:rPr>
        <w:t>DNA:</w:t>
      </w:r>
    </w:p>
    <w:p w:rsidRDefault="008136E4" w:rsidP="008136E4" w:rsidR="008136E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136E4" w:rsidP="008136E4" w:rsidR="008136E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136E4" w:rsidP="008136E4" w:rsidR="008136E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TRUGA d.o.o. za poslovne usluge, trgovinu i marketing, OIB: 23722684797 sa sjedištem u Rade Končara 63, Mursko Središće</w:t>
      </w:r>
    </w:p>
    <w:p w:rsidRDefault="008136E4" w:rsidP="008136E4" w:rsidR="008136E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Ivan Vuri, Mursko Središće, Rade Končara 63, OIB: 97679002980</w:t>
      </w:r>
    </w:p>
    <w:p w:rsidRDefault="008136E4" w:rsidP="008136E4" w:rsidR="008136E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136E4" w:rsidP="008136E4" w:rsidR="008136E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8136E4" w:rsidP="008136E4" w:rsidR="008136E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Zavojna ulica 3, Ivanec</w:t>
      </w:r>
    </w:p>
    <w:p w:rsidRDefault="008136E4" w:rsidP="008136E4" w:rsidR="008136E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>
      <w:pPr>
        <w:rPr>
          <w:szCs w:val="24"/>
        </w:rPr>
      </w:pPr>
    </w:p>
    <w:p w:rsidRDefault="008136E4" w:rsidP="008136E4" w:rsidR="008136E4"/>
    <w:p w:rsidRDefault="008136E4" w:rsidP="008136E4" w:rsidR="008136E4"/>
    <w:p w:rsidRDefault="00DA0242" w:rsidP="008136E4" w:rsidR="00DA0242" w:rsidRPr="008136E4"/>
    <w:sectPr w:rsidSect="00EB0D4C" w:rsidR="00DA0242" w:rsidRPr="008136E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6E4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36E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36E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60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St-308/2015-5</izvorni_sadrzaj>
    <derivirana_varijabla naziv="DomainObject.Oznaka_1">St-308/2015-5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 I ŠLJUNČARA TRUGA društvo s ograničenom odgovornošću za proizvodnju</izvorni_sadrzaj>
    <derivirana_varijabla naziv="DomainObject.Predmet.ProtustrankaFormated_1">  BETONARA I ŠLJUNČARA TRUGA društvo s ograničenom odgovornošću za proizvodnju</derivirana_varijabla>
  </DomainObject.Predmet.ProtustrankaFormated>
  <DomainObject.Predmet.ProtustrankaFormatedOIB>
    <izvorni_sadrzaj>  BETONARA I ŠLJUNČARA TRUGA društvo s ograničenom odgovornošću za proizvodnju, OIB 23722684797</izvorni_sadrzaj>
    <derivirana_varijabla naziv="DomainObject.Predmet.ProtustrankaFormatedOIB_1">  BETONARA I ŠLJUNČARA TRUGA društvo s ograničenom odgovornošću za proizvodnju, OIB 23722684797</derivirana_varijabla>
  </DomainObject.Predmet.ProtustrankaFormatedOIB>
  <DomainObject.Predmet.ProtustrankaFormatedWithAdress>
    <izvorni_sadrzaj> BETONARA I ŠLJUNČARA TRUGA društvo s ograničenom odgovornošću za proizvodnju, Rade Končara 63, 40315 Mursko Središće</izvorni_sadrzaj>
    <derivirana_varijabla naziv="DomainObject.Predmet.ProtustrankaFormatedWithAdress_1"> BETONARA I ŠLJUNČARA TRUGA društvo s ograničenom odgovornošću za proizvodnju, Rade Končara 63, 40315 Mursko Središće</derivirana_varijabla>
  </DomainObject.Predmet.ProtustrankaFormatedWithAdress>
  <DomainObject.Predmet.ProtustrankaFormatedWithAdressOIB>
    <izvorni_sadrzaj> BETONARA I ŠLJUNČARA TRUGA društvo s ograničenom odgovornošću za proizvodnju, OIB 23722684797, Rade Končara 63, 40315 Mursko Središće</izvorni_sadrzaj>
    <derivirana_varijabla naziv="DomainObject.Predmet.ProtustrankaFormatedWithAdressOIB_1"> BETONARA I ŠLJUNČARA TRUGA društvo s ograničenom odgovornošću za proizvodnju, OIB 23722684797, Rade Končara 63, 40315 Mursko Središće</derivirana_varijabla>
  </DomainObject.Predmet.ProtustrankaFormatedWithAdressOIB>
  <DomainObject.Predmet.ProtustrankaWithAdress>
    <izvorni_sadrzaj>BETONARA I ŠLJUNČARA TRUGA društvo s ograničenom odgovornošću za proizvodnju Rade Končara 63, 40315 Mursko Središće</izvorni_sadrzaj>
    <derivirana_varijabla naziv="DomainObject.Predmet.ProtustrankaWithAdress_1">BETONARA I ŠLJUNČARA TRUGA društvo s ograničenom odgovornošću za proizvodnju Rade Končara 63, 40315 Mursko Središće</derivirana_varijabla>
  </DomainObject.Predmet.ProtustrankaWithAdress>
  <DomainObject.Predmet.ProtustrankaWithAdressOIB>
    <izvorni_sadrzaj>BETONARA I ŠLJUNČARA TRUGA društvo s ograničenom odgovornošću za proizvodnju, OIB 23722684797, Rade Končara 63, 40315 Mursko Središće</izvorni_sadrzaj>
    <derivirana_varijabla naziv="DomainObject.Predmet.ProtustrankaWithAdressOIB_1">BETONARA I ŠLJUNČARA TRUGA društvo s ograničenom odgovornošću za proizvodnju, OIB 23722684797, Rade Končara 63, 40315 Mursko Središće</derivirana_varijabla>
  </DomainObject.Predmet.ProtustrankaWithAdressOIB>
  <DomainObject.Predmet.ProtustrankaNazivFormated>
    <izvorni_sadrzaj>BETONARA I ŠLJUNČARA TRUGA društvo s ograničenom odgovornošću za proizvodnju</izvorni_sadrzaj>
    <derivirana_varijabla naziv="DomainObject.Predmet.ProtustrankaNazivFormated_1">BETONARA I ŠLJUNČARA TRUGA društvo s ograničenom odgovornošću za proizvodnju</derivirana_varijabla>
  </DomainObject.Predmet.ProtustrankaNazivFormated>
  <DomainObject.Predmet.ProtustrankaNazivFormatedOIB>
    <izvorni_sadrzaj>BETONARA I ŠLJUNČARA TRUGA društvo s ograničenom odgovornošću za proizvodnju, OIB 23722684797</izvorni_sadrzaj>
    <derivirana_varijabla naziv="DomainObject.Predmet.ProtustrankaNazivFormatedOIB_1">BETONARA I ŠLJUNČARA TRUGA društvo s ograničenom odgovornošću za proizvodnju, OIB 23722684797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341658.46</izvorni_sadrzaj>
    <derivirana_varijabla naziv="DomainObject.Predmet.TrenutnaVrijednost_1">341658.46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BETONARA I ŠLJUNČARA TRUGA društvo s ograničenom odgovornošću za proizvodnju</item>
    </izvorni_sadrzaj>
    <derivirana_varijabla naziv="DomainObject.Predmet.ProtuStrankaListFormated_1">
      <item>BETONARA I ŠLJUNČARA TRUGA društvo s ograničenom odgovornošću za proizvodnju</item>
    </derivirana_varijabla>
  </DomainObject.Predmet.ProtuStrankaListFormated>
  <DomainObject.Predmet.ProtuStrankaListFormatedOIB>
    <izvorni_sadrzaj>
      <item>BETONARA I ŠLJUNČARA TRUGA društvo s ograničenom odgovornošću za proizvodnju, OIB 23722684797</item>
    </izvorni_sadrzaj>
    <derivirana_varijabla naziv="DomainObject.Predmet.ProtuStrankaListFormatedOIB_1">
      <item>BETONARA I ŠLJUNČARA TRUGA društvo s ograničenom odgovornošću za proizvodnju, OIB 23722684797</item>
    </derivirana_varijabla>
  </DomainObject.Predmet.ProtuStrankaListFormatedOIB>
  <DomainObject.Predmet.ProtuStrankaListFormatedWithAdress>
    <izvorni_sadrzaj>
      <item>BETONARA I ŠLJUNČARA TRUGA društvo s ograničenom odgovornošću za proizvodnju, Rade Končara 63, 40315 Mursko Središće</item>
    </izvorni_sadrzaj>
    <derivirana_varijabla naziv="DomainObject.Predmet.ProtuStrankaListFormatedWithAdress_1">
      <item>BETONARA I ŠLJUNČARA TRUGA društvo s ograničenom odgovornošću za proizvodnju, Rade Končara 63, 40315 Mursko Središće</item>
    </derivirana_varijabla>
  </DomainObject.Predmet.ProtuStrankaListFormatedWithAdress>
  <DomainObject.Predmet.ProtuStrankaListFormatedWithAdressOIB>
    <izvorni_sadrzaj>
      <item>BETONARA I ŠLJUNČARA TRUGA društvo s ograničenom odgovornošću za proizvodnju, OIB 23722684797, Rade Končara 63, 40315 Mursko Središće</item>
    </izvorni_sadrzaj>
    <derivirana_varijabla naziv="DomainObject.Predmet.ProtuStrankaListFormatedWithAdressOIB_1">
      <item>BETONARA I ŠLJUNČARA TRUGA društvo s ograničenom odgovornošću za proizvodnju, OIB 23722684797, Rade Končara 63, 40315 Mursko Središće</item>
    </derivirana_varijabla>
  </DomainObject.Predmet.ProtuStrankaListFormatedWithAdressOIB>
  <DomainObject.Predmet.ProtuStrankaListNazivFormated>
    <izvorni_sadrzaj>
      <item>BETONARA I ŠLJUNČARA TRUGA društvo s ograničenom odgovornošću za proizvodnju</item>
    </izvorni_sadrzaj>
    <derivirana_varijabla naziv="DomainObject.Predmet.ProtuStrankaListNazivFormated_1">
      <item>BETONARA I ŠLJUNČARA TRUGA društvo s ograničenom odgovornošću za proizvodnju</item>
    </derivirana_varijabla>
  </DomainObject.Predmet.ProtuStrankaListNazivFormated>
  <DomainObject.Predmet.ProtuStrankaListNazivFormatedOIB>
    <izvorni_sadrzaj>
      <item>BETONARA I ŠLJUNČARA TRUGA društvo s ograničenom odgovornošću za proizvodnju, OIB 23722684797</item>
    </izvorni_sadrzaj>
    <derivirana_varijabla naziv="DomainObject.Predmet.ProtuStrankaListNazivFormatedOIB_1">
      <item>BETONARA I ŠLJUNČARA TRUGA društvo s ograničenom odgovornošću za proizvodnju, OIB 23722684797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Ivan Vuri</item>
    </izvorni_sadrzaj>
    <derivirana_varijabla naziv="DomainObject.Predmet.OstaliListFormated_1">
      <item>Sudski registar, Trgovački sud u Varaždinu</item>
      <item>E-oglasna ploča ovog suda</item>
      <item>Ivan Vuri</item>
    </derivirana_varijabla>
  </DomainObject.Predmet.OstaliListFormated>
  <DomainObject.Predmet.OstaliListFormatedOIB>
    <izvorni_sadrzaj>
      <item>Sudski registar, Trgovački sud u Varaždinu</item>
      <item>E-oglasna ploča ovog suda</item>
      <item>Ivan Vuri, OIB 97679002980</item>
    </izvorni_sadrzaj>
    <derivirana_varijabla naziv="DomainObject.Predmet.OstaliListFormatedOIB_1">
      <item>Sudski registar, Trgovački sud u Varaždinu</item>
      <item>E-oglasna ploča ovog suda</item>
      <item>Ivan Vuri, OIB 97679002980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Ivan Vuri, Rade Končara 63, 40315 Mursko Središće</item>
    </izvorni_sadrzaj>
    <derivirana_varijabla naziv="DomainObject.Predmet.OstaliListFormatedWithAdress_1">
      <item>Sudski registar, Trgovački sud u Varaždinu</item>
      <item>E-oglasna ploča ovog suda</item>
      <item>Ivan Vuri, Rade Končara 63, 40315 Mursko Središće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Ivan Vuri, OIB 97679002980, Rade Končara 63, 40315 Mursko Središće</item>
    </izvorni_sadrzaj>
    <derivirana_varijabla naziv="DomainObject.Predmet.OstaliListFormatedWithAdressOIB_1">
      <item>Sudski registar, Trgovački sud u Varaždinu</item>
      <item>E-oglasna ploča ovog suda</item>
      <item>Ivan Vuri, OIB 97679002980, Rade Končara 63, 40315 Mursko Središće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Ivan Vuri</item>
    </izvorni_sadrzaj>
    <derivirana_varijabla naziv="DomainObject.Predmet.OstaliListNazivFormated_1">
      <item>Sudski registar, Trgovački sud u Varaždinu</item>
      <item>E-oglasna ploča ovog suda</item>
      <item>Ivan Vuri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Ivan Vuri, OIB 97679002980</item>
    </izvorni_sadrzaj>
    <derivirana_varijabla naziv="DomainObject.Predmet.OstaliListNazivFormatedOIB_1">
      <item>Sudski registar, Trgovački sud u Varaždinu</item>
      <item>E-oglasna ploča ovog suda</item>
      <item>Ivan Vuri, OIB 97679002980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St-308/2015-5</izvorni_sadrzaj>
    <derivirana_varijabla naziv="DomainObject.PoslovniBrojDokumenta_1">St-308/2015-5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BETONARA I ŠLJUNČARA TRUGA društvo s ograničenom odgovornošću za proizvodnju</izvorni_sadrzaj>
    <derivirana_varijabla naziv="DomainObject.Predmet.ProtustrankaIDrugi_1">BETONARA I ŠLJUNČARA TRUGA društvo s ograničenom odgovornošću za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BETONARA I ŠLJUNČARA TRUGA društvo s ograničenom odgovornošću za proizvodnju, OIB 23722684797, Rade Končara 63, 40315 Mursko Središće</izvorni_sadrzaj>
    <derivirana_varijabla naziv="DomainObject.Predmet.ProtustrankaIDrugiAdressOIB_1">BETONARA I ŠLJUNČARA TRUGA društvo s ograničenom odgovornošću za proizvodnju, OIB 23722684797, Rade Končara 63,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BETONARA I ŠLJUNČARA TRUGA društvo s ograničenom odgovornošću za proizvodnju</item>
      <item>Sudski registar, Trgovački sud u Varaždinu</item>
      <item>E-oglasna ploča ovog suda</item>
      <item>Ivan Vuri</item>
    </izvorni_sadrzaj>
    <derivirana_varijabla naziv="DomainObject.Predmet.SudioniciListNaziv_1">
      <item>Financijska agencija, Regionalni centar Zagreb, Podružnica Varaždin</item>
      <item>BETONARA I ŠLJUNČARA TRUGA društvo s ograničenom odgovornošću za proizvodnju</item>
      <item>Sudski registar, Trgovački sud u Varaždinu</item>
      <item>E-oglasna ploča ovog suda</item>
      <item>Ivan Vuri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BETONARA I ŠLJUNČARA TRUGA društvo s ograničenom odgovornošću za proizvodnju, OIB 23722684797, Rade Končara 63,40315 Mursko Središće</item>
      <item>Sudski registar, Trgovački sud u Varaždinu</item>
      <item>E-oglasna ploča ovog suda</item>
      <item>Ivan Vuri, OIB 97679002980, Rade Končara 63,40315 Mursko Središće</item>
    </izvorni_sadrzaj>
    <derivirana_varijabla naziv="DomainObject.Predmet.SudioniciListAdressOIB_1">
      <item>Financijska agencija, Regionalni centar Zagreb, Podružnica Varaždin, A. Cesarca 2,42000 Varaždin</item>
      <item>BETONARA I ŠLJUNČARA TRUGA društvo s ograničenom odgovornošću za proizvodnju, OIB 23722684797, Rade Končara 63,40315 Mursko Središće</item>
      <item>Sudski registar, Trgovački sud u Varaždinu</item>
      <item>E-oglasna ploča ovog suda</item>
      <item>Ivan Vuri, OIB 97679002980, Rade Končara 63,40315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3AEEC-0B75-498B-99BE-DEA65F1DE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2984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2016-01-27T07:35:00Z</cp:lastPrinted>
  <dcterms:modified xmlns:xsi="http://www.w3.org/2001/XMLSchema-instance" xsi:type="dcterms:W3CDTF">2016-01-27T07:35:00Z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