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cc65" w14:paraId="b26cc65" w:rsidRDefault="00D16393" w:rsidP="00D16393" w:rsidR="00D16393" w:rsidRPr="00EC0394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C039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07609">
        <w:rPr>
          <w:rFonts w:hAnsi="Times New Roman" w:ascii="Times New Roman"/>
          <w:color w:val="auto"/>
          <w:sz w:val="24"/>
          <w:szCs w:val="24"/>
          <w:lang w:val="hr-HR"/>
        </w:rPr>
        <w:t>4160/16-15</w:t>
      </w:r>
    </w:p>
    <w:p w:rsidRDefault="001B3F38" w:rsidP="001B3F38" w:rsidR="001B3F38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EC0394">
      <w:pPr>
        <w:pStyle w:val="Tijeloteksta-uvlaka2"/>
        <w:ind w:firstLine="0"/>
        <w:rPr>
          <w:szCs w:val="24"/>
        </w:rPr>
      </w:pPr>
      <w:r w:rsidRPr="00EC0394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EC0394">
        <w:rPr>
          <w:szCs w:val="24"/>
        </w:rPr>
        <w:t>pretpostavki</w:t>
      </w:r>
      <w:r w:rsidRPr="00EC0394">
        <w:rPr>
          <w:szCs w:val="24"/>
        </w:rPr>
        <w:t xml:space="preserve"> za otvaranje stečajnog postupka nad dužnikom</w:t>
      </w:r>
      <w:r w:rsidR="00BF549B" w:rsidRPr="00EC0394">
        <w:rPr>
          <w:szCs w:val="24"/>
        </w:rPr>
        <w:t xml:space="preserve"> </w:t>
      </w:r>
      <w:r w:rsidR="002F53A0" w:rsidRPr="00452C06">
        <w:rPr>
          <w:szCs w:val="24"/>
        </w:rPr>
        <w:t>TELAMON j.</w:t>
      </w:r>
      <w:r w:rsidR="002F53A0">
        <w:rPr>
          <w:szCs w:val="24"/>
        </w:rPr>
        <w:t xml:space="preserve"> </w:t>
      </w:r>
      <w:r w:rsidR="002F53A0" w:rsidRPr="00452C06">
        <w:rPr>
          <w:szCs w:val="24"/>
        </w:rPr>
        <w:t>d.</w:t>
      </w:r>
      <w:r w:rsidR="002F53A0">
        <w:rPr>
          <w:szCs w:val="24"/>
        </w:rPr>
        <w:t xml:space="preserve"> </w:t>
      </w:r>
      <w:r w:rsidR="002F53A0" w:rsidRPr="00452C06">
        <w:rPr>
          <w:szCs w:val="24"/>
        </w:rPr>
        <w:t>o.</w:t>
      </w:r>
      <w:r w:rsidR="002F53A0">
        <w:rPr>
          <w:szCs w:val="24"/>
        </w:rPr>
        <w:t xml:space="preserve"> </w:t>
      </w:r>
      <w:r w:rsidR="002F53A0" w:rsidRPr="00452C06">
        <w:rPr>
          <w:szCs w:val="24"/>
        </w:rPr>
        <w:t>o., Zagreb, Stjepana Ladiše 11, OIB 09205077415</w:t>
      </w:r>
      <w:r w:rsidR="00C57D95" w:rsidRPr="00EC0394">
        <w:rPr>
          <w:szCs w:val="24"/>
        </w:rPr>
        <w:t>, 21. kolovoza 2017.</w:t>
      </w:r>
    </w:p>
    <w:p w:rsidRDefault="002C1868" w:rsidP="00E2213A" w:rsidR="002C1868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EC0394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2F53A0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F53A0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2F53A0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2F53A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F53A0" w:rsidRPr="002F53A0">
        <w:rPr>
          <w:rFonts w:hAnsi="Times New Roman" w:ascii="Times New Roman"/>
          <w:color w:val="auto"/>
          <w:sz w:val="24"/>
          <w:szCs w:val="24"/>
        </w:rPr>
        <w:t>TELAMON j.</w:t>
      </w:r>
      <w:r w:rsidR="002F53A0" w:rsidRPr="002F53A0">
        <w:rPr>
          <w:color w:val="auto"/>
          <w:szCs w:val="24"/>
        </w:rPr>
        <w:t xml:space="preserve"> </w:t>
      </w:r>
      <w:r w:rsidR="002F53A0" w:rsidRPr="002F53A0">
        <w:rPr>
          <w:rFonts w:hAnsi="Times New Roman" w:ascii="Times New Roman"/>
          <w:color w:val="auto"/>
          <w:sz w:val="24"/>
          <w:szCs w:val="24"/>
        </w:rPr>
        <w:t>d.</w:t>
      </w:r>
      <w:r w:rsidR="002F53A0" w:rsidRPr="002F53A0">
        <w:rPr>
          <w:color w:val="auto"/>
          <w:szCs w:val="24"/>
        </w:rPr>
        <w:t xml:space="preserve"> </w:t>
      </w:r>
      <w:r w:rsidR="002F53A0" w:rsidRPr="002F53A0">
        <w:rPr>
          <w:rFonts w:hAnsi="Times New Roman" w:ascii="Times New Roman"/>
          <w:color w:val="auto"/>
          <w:sz w:val="24"/>
          <w:szCs w:val="24"/>
        </w:rPr>
        <w:t>o.</w:t>
      </w:r>
      <w:r w:rsidR="002F53A0" w:rsidRPr="002F53A0">
        <w:rPr>
          <w:color w:val="auto"/>
          <w:szCs w:val="24"/>
        </w:rPr>
        <w:t xml:space="preserve"> </w:t>
      </w:r>
      <w:r w:rsidR="002F53A0" w:rsidRPr="002F53A0">
        <w:rPr>
          <w:rFonts w:hAnsi="Times New Roman" w:ascii="Times New Roman"/>
          <w:color w:val="auto"/>
          <w:sz w:val="24"/>
          <w:szCs w:val="24"/>
        </w:rPr>
        <w:t>o., Zagreb, Stjepana Ladiše 11, OIB 09205077415</w:t>
      </w:r>
      <w:r w:rsidRPr="002F53A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2F53A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53A0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4F4799" w:rsidRPr="002F53A0">
        <w:rPr>
          <w:rFonts w:hAnsi="Times New Roman" w:ascii="Times New Roman"/>
          <w:color w:val="auto"/>
          <w:sz w:val="24"/>
          <w:szCs w:val="24"/>
          <w:lang w:val="hr-HR"/>
        </w:rPr>
        <w:t xml:space="preserve"> Marijana Sabljić, Zagreb </w:t>
      </w:r>
      <w:r w:rsidR="00C01CD4" w:rsidRPr="002F53A0">
        <w:rPr>
          <w:rFonts w:hAnsi="Times New Roman" w:ascii="Times New Roman"/>
          <w:color w:val="auto"/>
          <w:sz w:val="24"/>
          <w:szCs w:val="24"/>
          <w:lang w:val="hr-HR"/>
        </w:rPr>
        <w:t xml:space="preserve">Ulica </w:t>
      </w:r>
      <w:r w:rsidR="004F4799" w:rsidRPr="002F53A0">
        <w:rPr>
          <w:rFonts w:hAnsi="Times New Roman" w:ascii="Times New Roman"/>
          <w:color w:val="auto"/>
          <w:sz w:val="24"/>
          <w:szCs w:val="24"/>
          <w:lang w:val="hr-HR"/>
        </w:rPr>
        <w:t>Grada Čikaga 18</w:t>
      </w:r>
      <w:r w:rsidR="006F6E87" w:rsidRPr="002F53A0">
        <w:rPr>
          <w:rFonts w:hAnsi="Times New Roman" w:ascii="Times New Roman"/>
          <w:color w:val="auto"/>
          <w:sz w:val="24"/>
          <w:szCs w:val="24"/>
          <w:lang w:val="hr-HR"/>
        </w:rPr>
        <w:t>, OIB 67071032106.</w:t>
      </w:r>
    </w:p>
    <w:p w:rsidRDefault="00E2213A" w:rsidP="00E2213A" w:rsidR="00E2213A" w:rsidRPr="002F53A0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F53A0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2F53A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F53A0" w:rsidRPr="002F53A0">
        <w:rPr>
          <w:rFonts w:hAnsi="Times New Roman" w:ascii="Times New Roman"/>
          <w:color w:val="auto"/>
          <w:sz w:val="24"/>
          <w:szCs w:val="24"/>
        </w:rPr>
        <w:t>TELAMON j.</w:t>
      </w:r>
      <w:r w:rsidR="002F53A0" w:rsidRPr="002F53A0">
        <w:rPr>
          <w:color w:val="auto"/>
          <w:szCs w:val="24"/>
        </w:rPr>
        <w:t xml:space="preserve"> </w:t>
      </w:r>
      <w:r w:rsidR="002F53A0" w:rsidRPr="002F53A0">
        <w:rPr>
          <w:rFonts w:hAnsi="Times New Roman" w:ascii="Times New Roman"/>
          <w:color w:val="auto"/>
          <w:sz w:val="24"/>
          <w:szCs w:val="24"/>
        </w:rPr>
        <w:t>d.</w:t>
      </w:r>
      <w:r w:rsidR="002F53A0" w:rsidRPr="002F53A0">
        <w:rPr>
          <w:color w:val="auto"/>
          <w:szCs w:val="24"/>
        </w:rPr>
        <w:t xml:space="preserve"> </w:t>
      </w:r>
      <w:r w:rsidR="002F53A0" w:rsidRPr="002F53A0">
        <w:rPr>
          <w:rFonts w:hAnsi="Times New Roman" w:ascii="Times New Roman"/>
          <w:color w:val="auto"/>
          <w:sz w:val="24"/>
          <w:szCs w:val="24"/>
        </w:rPr>
        <w:t>o.</w:t>
      </w:r>
      <w:r w:rsidR="002F53A0" w:rsidRPr="002F53A0">
        <w:rPr>
          <w:color w:val="auto"/>
          <w:szCs w:val="24"/>
        </w:rPr>
        <w:t xml:space="preserve"> </w:t>
      </w:r>
      <w:r w:rsidR="002F53A0" w:rsidRPr="002F53A0">
        <w:rPr>
          <w:rFonts w:hAnsi="Times New Roman" w:ascii="Times New Roman"/>
          <w:color w:val="auto"/>
          <w:sz w:val="24"/>
          <w:szCs w:val="24"/>
        </w:rPr>
        <w:t>o., Zagreb, Stjepana Ladiše 11, OIB 09205077415</w:t>
      </w:r>
      <w:r w:rsidR="002C1868" w:rsidRPr="002F53A0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2F53A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EC039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134AF" w:rsidP="00F134AF" w:rsidR="00F134A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05. svibnja 2016. prijedlog za otvaranje stečajnog postupka nad gore navedenom pravnom osobom.</w:t>
      </w:r>
    </w:p>
    <w:p w:rsidRDefault="00F134AF" w:rsidP="00F134AF" w:rsidR="00F134A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411 dana u ukupnom iznosu od 20.921,13 kn.</w:t>
      </w:r>
    </w:p>
    <w:p w:rsidRDefault="00F134AF" w:rsidP="00F134AF" w:rsidR="00F134A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F134AF" w:rsidP="00F134AF" w:rsidR="00F134A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12. svibnja 2016.</w:t>
      </w:r>
    </w:p>
    <w:p w:rsidRDefault="00937537" w:rsidP="00F134AF" w:rsidR="00F134A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134AF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St-4160/16-6 od 3. veljače 2017.  pokrenut prethodni postupak radi utvrđivanja uvjeta za otvaranje stečajnog postupka. </w:t>
      </w:r>
    </w:p>
    <w:p w:rsidRDefault="00E2213A" w:rsidP="00931A4E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F134AF" w:rsidP="00F134AF" w:rsidR="00F134AF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17. svibnja 2017.,  nije pristupio zakonski zastupnik dužnika niti je postupio po nalogu suda.</w:t>
      </w:r>
    </w:p>
    <w:p w:rsidRDefault="00F134AF" w:rsidP="00E2213A" w:rsidR="00F134A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7. veljače 2017. proizlazi da  dužnik ima evidentirane neizvršene osnove za plaćanje u neprekinutom razdoblju od 935 dana u iznosu od 2.338,13 kn.</w:t>
      </w:r>
      <w:r w:rsidR="00E2213A"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F134AF" w:rsidR="00E2213A" w:rsidRPr="00EC039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Pravomoćnim rješenjem ovog suda od </w:t>
      </w:r>
      <w:r w:rsidR="00F134AF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="002D3AC5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EC0394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2F3FC7" w:rsidRPr="00EC0394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D7205D" w:rsidRPr="00EC0394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876F94" w:rsidRPr="00EC0394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F134AF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="003C7FDE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F134AF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="003C7FDE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C0394" w:rsidRPr="00EC0394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r w:rsidR="002D3AC5" w:rsidRPr="00EC0394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A0C4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A0C4C" w:rsidP="00AB7A2F" w:rsidR="000A0C4C" w:rsidRPr="000A0C4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A0C4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A0C4C" w:rsidP="00995CE9" w:rsidR="000A0C4C" w:rsidRPr="000A0C4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A0C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0C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0C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0C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0C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0C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0C4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A0C4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EC0394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EC0394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EC0394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0A0C4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2558AE">
      <w:rPr>
        <w:rFonts w:hAnsi="Verdana" w:ascii="Verdana"/>
        <w:color w:val="auto"/>
        <w:sz w:val="22"/>
        <w:szCs w:val="22"/>
      </w:rPr>
      <w:t>4160</w:t>
    </w:r>
    <w:r w:rsidR="007703DA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9496C"/>
    <w:rsid w:val="0009720E"/>
    <w:rsid w:val="000A0C4C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0E50B2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A26AC"/>
    <w:rsid w:val="001B0069"/>
    <w:rsid w:val="001B3F38"/>
    <w:rsid w:val="001B65DC"/>
    <w:rsid w:val="001D17FE"/>
    <w:rsid w:val="001D3361"/>
    <w:rsid w:val="001E5A2C"/>
    <w:rsid w:val="001F675D"/>
    <w:rsid w:val="002003E5"/>
    <w:rsid w:val="0021000D"/>
    <w:rsid w:val="002256D8"/>
    <w:rsid w:val="00226704"/>
    <w:rsid w:val="00226CBB"/>
    <w:rsid w:val="00252456"/>
    <w:rsid w:val="002558AE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2F3FC7"/>
    <w:rsid w:val="002F53A0"/>
    <w:rsid w:val="00316B6E"/>
    <w:rsid w:val="00321FF6"/>
    <w:rsid w:val="00322DFB"/>
    <w:rsid w:val="00324267"/>
    <w:rsid w:val="003276DE"/>
    <w:rsid w:val="0033045C"/>
    <w:rsid w:val="003450C6"/>
    <w:rsid w:val="003451B5"/>
    <w:rsid w:val="00346C0F"/>
    <w:rsid w:val="00355BF4"/>
    <w:rsid w:val="00362234"/>
    <w:rsid w:val="00387663"/>
    <w:rsid w:val="003A0170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17A1"/>
    <w:rsid w:val="004C3B7F"/>
    <w:rsid w:val="004D01A9"/>
    <w:rsid w:val="004D1CCC"/>
    <w:rsid w:val="004D24C9"/>
    <w:rsid w:val="004E5220"/>
    <w:rsid w:val="004F4799"/>
    <w:rsid w:val="004F487A"/>
    <w:rsid w:val="00504408"/>
    <w:rsid w:val="00517EC7"/>
    <w:rsid w:val="00520A1F"/>
    <w:rsid w:val="00535356"/>
    <w:rsid w:val="00535F57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397E"/>
    <w:rsid w:val="00584E68"/>
    <w:rsid w:val="005B26BC"/>
    <w:rsid w:val="005C459B"/>
    <w:rsid w:val="005C5019"/>
    <w:rsid w:val="005D0FD1"/>
    <w:rsid w:val="005E72B0"/>
    <w:rsid w:val="005F04F8"/>
    <w:rsid w:val="005F189F"/>
    <w:rsid w:val="005F4697"/>
    <w:rsid w:val="005F4CAA"/>
    <w:rsid w:val="006031BB"/>
    <w:rsid w:val="006110CC"/>
    <w:rsid w:val="00617CED"/>
    <w:rsid w:val="006248E6"/>
    <w:rsid w:val="006253A4"/>
    <w:rsid w:val="0063473C"/>
    <w:rsid w:val="00636B03"/>
    <w:rsid w:val="00642D18"/>
    <w:rsid w:val="00653C2B"/>
    <w:rsid w:val="00656D79"/>
    <w:rsid w:val="006606C1"/>
    <w:rsid w:val="006842AB"/>
    <w:rsid w:val="00697D8A"/>
    <w:rsid w:val="006A2A41"/>
    <w:rsid w:val="006B11E6"/>
    <w:rsid w:val="006C0B56"/>
    <w:rsid w:val="006D11F7"/>
    <w:rsid w:val="006D1AF1"/>
    <w:rsid w:val="006D2B0B"/>
    <w:rsid w:val="006D52DA"/>
    <w:rsid w:val="006D65F6"/>
    <w:rsid w:val="006D6C0A"/>
    <w:rsid w:val="006E79C5"/>
    <w:rsid w:val="006F6E87"/>
    <w:rsid w:val="007062EF"/>
    <w:rsid w:val="00706C10"/>
    <w:rsid w:val="00706C7D"/>
    <w:rsid w:val="0071214B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703DA"/>
    <w:rsid w:val="0078325E"/>
    <w:rsid w:val="0079168D"/>
    <w:rsid w:val="0079367F"/>
    <w:rsid w:val="007A680E"/>
    <w:rsid w:val="007B0A28"/>
    <w:rsid w:val="007B2881"/>
    <w:rsid w:val="007C5E77"/>
    <w:rsid w:val="007D3630"/>
    <w:rsid w:val="007E04CA"/>
    <w:rsid w:val="007E34B9"/>
    <w:rsid w:val="007E49DF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26B49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0822"/>
    <w:rsid w:val="008E7030"/>
    <w:rsid w:val="008E7279"/>
    <w:rsid w:val="009027EE"/>
    <w:rsid w:val="00903FE3"/>
    <w:rsid w:val="009053FD"/>
    <w:rsid w:val="00912725"/>
    <w:rsid w:val="00925520"/>
    <w:rsid w:val="00931A4E"/>
    <w:rsid w:val="00934D8C"/>
    <w:rsid w:val="00937537"/>
    <w:rsid w:val="00943EC2"/>
    <w:rsid w:val="00953A17"/>
    <w:rsid w:val="00953CA7"/>
    <w:rsid w:val="00955CDB"/>
    <w:rsid w:val="009637AD"/>
    <w:rsid w:val="0096639A"/>
    <w:rsid w:val="00966A94"/>
    <w:rsid w:val="00996EF4"/>
    <w:rsid w:val="009B4315"/>
    <w:rsid w:val="009C7492"/>
    <w:rsid w:val="009D0686"/>
    <w:rsid w:val="009D1236"/>
    <w:rsid w:val="00A00BDA"/>
    <w:rsid w:val="00A05899"/>
    <w:rsid w:val="00A07C62"/>
    <w:rsid w:val="00A125ED"/>
    <w:rsid w:val="00A21C2C"/>
    <w:rsid w:val="00A25D2D"/>
    <w:rsid w:val="00A707C8"/>
    <w:rsid w:val="00A86503"/>
    <w:rsid w:val="00A9043D"/>
    <w:rsid w:val="00A91DD5"/>
    <w:rsid w:val="00A9421C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05E2A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2466"/>
    <w:rsid w:val="00B84D3B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BE6933"/>
    <w:rsid w:val="00BF549B"/>
    <w:rsid w:val="00C01CD4"/>
    <w:rsid w:val="00C07344"/>
    <w:rsid w:val="00C07609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57D95"/>
    <w:rsid w:val="00C604AD"/>
    <w:rsid w:val="00C61258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54E9"/>
    <w:rsid w:val="00D16393"/>
    <w:rsid w:val="00D217B4"/>
    <w:rsid w:val="00D27911"/>
    <w:rsid w:val="00D35F91"/>
    <w:rsid w:val="00D47ADA"/>
    <w:rsid w:val="00D56F24"/>
    <w:rsid w:val="00D579C8"/>
    <w:rsid w:val="00D70087"/>
    <w:rsid w:val="00D7205D"/>
    <w:rsid w:val="00D72B53"/>
    <w:rsid w:val="00D85964"/>
    <w:rsid w:val="00D87307"/>
    <w:rsid w:val="00DA14DE"/>
    <w:rsid w:val="00DB02AD"/>
    <w:rsid w:val="00DB6C83"/>
    <w:rsid w:val="00DB6FFE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577B9"/>
    <w:rsid w:val="00E66F02"/>
    <w:rsid w:val="00E96608"/>
    <w:rsid w:val="00EB45A0"/>
    <w:rsid w:val="00EB4FB3"/>
    <w:rsid w:val="00EC0394"/>
    <w:rsid w:val="00EC515F"/>
    <w:rsid w:val="00ED1CC8"/>
    <w:rsid w:val="00ED5F35"/>
    <w:rsid w:val="00EE0EB8"/>
    <w:rsid w:val="00EE5873"/>
    <w:rsid w:val="00F134AF"/>
    <w:rsid w:val="00F13953"/>
    <w:rsid w:val="00F44270"/>
    <w:rsid w:val="00F4760E"/>
    <w:rsid w:val="00F517D6"/>
    <w:rsid w:val="00F52BBF"/>
    <w:rsid w:val="00F62958"/>
    <w:rsid w:val="00F651B1"/>
    <w:rsid w:val="00F732BE"/>
    <w:rsid w:val="00F77357"/>
    <w:rsid w:val="00F80A55"/>
    <w:rsid w:val="00F8225D"/>
    <w:rsid w:val="00F858BF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C4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C4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C4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C4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C4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C4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C4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C4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4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6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91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95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69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8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52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49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9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63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04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732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4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19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35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997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45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0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19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54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923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2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4160</izvorni_sadrzaj>
    <derivirana_varijabla naziv="DomainObject.Predmet.Broj_1">4160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St-4160/2016</izvorni_sadrzaj>
    <derivirana_varijabla naziv="DomainObject.Predmet.OznakaBroj_1">St-4160/2016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 ST</izvorni_sadrzaj>
    <derivirana_varijabla naziv="DomainObject.Predmet.PrimjedbaSuca_1">12 Su-30/16 i 12 Su-19/16 od 1.4.2016. IZUZEĆE SILADI  RSTIĆ ST</derivirana_varijabla>
  </DomainObject.Predmet.PrimjedbaSuca>
  <DomainObject.Predmet.ProtustrankaFormated>
    <izvorni_sadrzaj>  TELAMON j.d.o.o.</izvorni_sadrzaj>
    <derivirana_varijabla naziv="DomainObject.Predmet.ProtustrankaFormated_1">  TELAMON j.d.o.o.</derivirana_varijabla>
  </DomainObject.Predmet.ProtustrankaFormated>
  <DomainObject.Predmet.ProtustrankaFormatedOIB>
    <izvorni_sadrzaj>  TELAMON j.d.o.o., OIB 09205077415</izvorni_sadrzaj>
    <derivirana_varijabla naziv="DomainObject.Predmet.ProtustrankaFormatedOIB_1">  TELAMON j.d.o.o., OIB 09205077415</derivirana_varijabla>
  </DomainObject.Predmet.ProtustrankaFormatedOIB>
  <DomainObject.Predmet.ProtustrankaFormatedWithAdress>
    <izvorni_sadrzaj> TELAMON j.d.o.o., Stjepana Ladiše 11, 10000 Zagreb</izvorni_sadrzaj>
    <derivirana_varijabla naziv="DomainObject.Predmet.ProtustrankaFormatedWithAdress_1"> TELAMON j.d.o.o., Stjepana Ladiše 11, 10000 Zagreb</derivirana_varijabla>
  </DomainObject.Predmet.ProtustrankaFormatedWithAdress>
  <DomainObject.Predmet.ProtustrankaFormatedWithAdressOIB>
    <izvorni_sadrzaj> TELAMON j.d.o.o., OIB 09205077415, Stjepana Ladiše 11, 10000 Zagreb</izvorni_sadrzaj>
    <derivirana_varijabla naziv="DomainObject.Predmet.ProtustrankaFormatedWithAdressOIB_1"> TELAMON j.d.o.o., OIB 09205077415, Stjepana Ladiše 11, 10000 Zagreb</derivirana_varijabla>
  </DomainObject.Predmet.ProtustrankaFormatedWithAdressOIB>
  <DomainObject.Predmet.ProtustrankaWithAdress>
    <izvorni_sadrzaj>TELAMON j.d.o.o. Stjepana Ladiše 11, 10000 Zagreb</izvorni_sadrzaj>
    <derivirana_varijabla naziv="DomainObject.Predmet.ProtustrankaWithAdress_1">TELAMON j.d.o.o. Stjepana Ladiše 11, 10000 Zagreb</derivirana_varijabla>
  </DomainObject.Predmet.ProtustrankaWithAdress>
  <DomainObject.Predmet.ProtustrankaWithAdressOIB>
    <izvorni_sadrzaj>TELAMON j.d.o.o., OIB 09205077415, Stjepana Ladiše 11, 10000 Zagreb</izvorni_sadrzaj>
    <derivirana_varijabla naziv="DomainObject.Predmet.ProtustrankaWithAdressOIB_1">TELAMON j.d.o.o., OIB 09205077415, Stjepana Ladiše 11, 10000 Zagreb</derivirana_varijabla>
  </DomainObject.Predmet.ProtustrankaWithAdressOIB>
  <DomainObject.Predmet.ProtustrankaNazivFormated>
    <izvorni_sadrzaj>TELAMON j.d.o.o.</izvorni_sadrzaj>
    <derivirana_varijabla naziv="DomainObject.Predmet.ProtustrankaNazivFormated_1">TELAMON j.d.o.o.</derivirana_varijabla>
  </DomainObject.Predmet.ProtustrankaNazivFormated>
  <DomainObject.Predmet.ProtustrankaNazivFormatedOIB>
    <izvorni_sadrzaj>TELAMON j.d.o.o., OIB 09205077415</izvorni_sadrzaj>
    <derivirana_varijabla naziv="DomainObject.Predmet.ProtustrankaNazivFormatedOIB_1">TELAMON j.d.o.o., OIB 09205077415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Ivić; vjerovnici</izvorni_sadrzaj>
    <derivirana_varijabla naziv="DomainObject.Predmet.StrankaFormated_1">  FINA Regionalni centar Zagreb; Zvonimir Ivić; vjerovnici</derivirana_varijabla>
  </DomainObject.Predmet.StrankaFormated>
  <DomainObject.Predmet.StrankaFormatedOIB>
    <izvorni_sadrzaj>  FINA Regionalni centar Zagreb, OIB 85821130368; Zvonimir Ivić, OIB 73625816147; vjerovnici</izvorni_sadrzaj>
    <derivirana_varijabla naziv="DomainObject.Predmet.StrankaFormatedOIB_1">  FINA Regionalni centar Zagreb, OIB 85821130368; Zvonimir Ivić, OIB 73625816147; vjerovnici</derivirana_varijabla>
  </DomainObject.Predmet.StrankaFormatedOIB>
  <DomainObject.Predmet.StrankaFormatedWithAdress>
    <izvorni_sadrzaj> FINA Regionalni centar Zagreb, Trg svibanjskih žrtava 1995. 1, 10000 Zagreb; Zvonimir Ivić, Trsje 19c, 10000 Zagreb; vjerovnici</izvorni_sadrzaj>
    <derivirana_varijabla naziv="DomainObject.Predmet.StrankaFormatedWithAdress_1"> FINA Regionalni centar Zagreb, Trg svibanjskih žrtava 1995. 1, 10000 Zagreb; Zvonimir Ivić, Trsje 19c, 10000 Zagreb; vjerovnici</derivirana_varijabla>
  </DomainObject.Predmet.StrankaFormatedWithAdress>
  <DomainObject.Predmet.StrankaFormatedWithAdressOIB>
    <izvorni_sadrzaj> FINA Regionalni centar Zagreb, OIB 85821130368, Trg svibanjskih žrtava 1995. 1, 10000 Zagreb; Zvonimir Ivić, OIB 73625816147, Trsje 19c, 10000 Zagreb; vjerovnici</izvorni_sadrzaj>
    <derivirana_varijabla naziv="DomainObject.Predmet.StrankaFormatedWithAdressOIB_1"> FINA Regionalni centar Zagreb, OIB 85821130368, Trg svibanjskih žrtava 1995. 1, 10000 Zagreb; Zvonimir Ivić, OIB 73625816147, Trsje 19c, 10000 Zagreb; vjerovnici</derivirana_varijabla>
  </DomainObject.Predmet.StrankaFormatedWithAdressOIB>
  <DomainObject.Predmet.StrankaWithAdress>
    <izvorni_sadrzaj>FINA Regionalni centar Zagreb Trg svibanjskih žrtava 1995. 1,10000 Zagreb,Zvonimir Ivić Trsje 19c,10000 Zagreb,vjerovnici </izvorni_sadrzaj>
    <derivirana_varijabla naziv="DomainObject.Predmet.StrankaWithAdress_1">FINA Regionalni centar Zagreb Trg svibanjskih žrtava 1995. 1,10000 Zagreb,Zvonimir Ivić Trsje 19c,10000 Zagreb,vjerovnici </derivirana_varijabla>
  </DomainObject.Predmet.StrankaWithAdress>
  <DomainObject.Predmet.StrankaWithAdressOIB>
    <izvorni_sadrzaj>FINA Regionalni centar Zagreb, OIB 85821130368, Trg svibanjskih žrtava 1995. 1,10000 Zagreb,Zvonimir Ivić, OIB 73625816147, Trsje 19c,10000 Zagreb,vjerovnici</izvorni_sadrzaj>
    <derivirana_varijabla naziv="DomainObject.Predmet.StrankaWithAdressOIB_1">FINA Regionalni centar Zagreb, OIB 85821130368, Trg svibanjskih žrtava 1995. 1,10000 Zagreb,Zvonimir Ivić, OIB 73625816147, Trsje 19c,10000 Zagreb,vjerovnici</derivirana_varijabla>
  </DomainObject.Predmet.StrankaWithAdressOIB>
  <DomainObject.Predmet.StrankaNazivFormated>
    <izvorni_sadrzaj>FINA Regionalni centar Zagreb,Zvonimir Ivić,vjerovnici</izvorni_sadrzaj>
    <derivirana_varijabla naziv="DomainObject.Predmet.StrankaNazivFormated_1">FINA Regionalni centar Zagreb,Zvonimir Ivić,vjerovnici</derivirana_varijabla>
  </DomainObject.Predmet.StrankaNazivFormated>
  <DomainObject.Predmet.StrankaNazivFormatedOIB>
    <izvorni_sadrzaj>FINA Regionalni centar Zagreb, OIB 85821130368,Zvonimir Ivić, OIB 73625816147,vjerovnici</izvorni_sadrzaj>
    <derivirana_varijabla naziv="DomainObject.Predmet.StrankaNazivFormatedOIB_1">FINA Regionalni centar Zagreb, OIB 85821130368,Zvonimir Ivić, OIB 73625816147,vjerovnici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Zvonimir Ivić</item>
      <item>vjerovnici</item>
    </izvorni_sadrzaj>
    <derivirana_varijabla naziv="DomainObject.Predmet.StrankaListFormated_1">
      <item>FINA Regionalni centar Zagreb</item>
      <item>Zvonimir Ivić</item>
      <item>vjerovnici</item>
    </derivirana_varijabla>
  </DomainObject.Predmet.StrankaListFormated>
  <DomainObject.Predmet.StrankaListFormatedOIB>
    <izvorni_sadrzaj>
      <item>FINA Regionalni centar Zagreb, OIB 85821130368</item>
      <item>Zvonimir Ivić, OIB 73625816147</item>
      <item>vjerovnici</item>
    </izvorni_sadrzaj>
    <derivirana_varijabla naziv="DomainObject.Predmet.StrankaListFormatedOIB_1">
      <item>FINA Regionalni centar Zagreb, OIB 85821130368</item>
      <item>Zvonimir Ivić, OIB 73625816147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Zvonimir Ivić, Trsje 19c, 10000 Zagreb</item>
      <item>vjerovnici</item>
    </izvorni_sadrzaj>
    <derivirana_varijabla naziv="DomainObject.Predmet.StrankaListFormatedWithAdress_1">
      <item>FINA Regionalni centar Zagreb, Trg svibanjskih žrtava 1995. 1, 10000 Zagreb</item>
      <item>Zvonimir Ivić, Trsje 19c,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Ivić, OIB 73625816147, Trsje 19c,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Zvonimir Ivić, OIB 73625816147, Trsje 19c, 10000 Zagreb</item>
      <item>vjerovnici</item>
    </derivirana_varijabla>
  </DomainObject.Predmet.StrankaListFormatedWithAdressOIB>
  <DomainObject.Predmet.StrankaListNazivFormated>
    <izvorni_sadrzaj>
      <item>FINA Regionalni centar Zagreb</item>
      <item>Zvonimir Ivić</item>
      <item>vjerovnici</item>
    </izvorni_sadrzaj>
    <derivirana_varijabla naziv="DomainObject.Predmet.StrankaListNazivFormated_1">
      <item>FINA Regionalni centar Zagreb</item>
      <item>Zvonimir Ivić</item>
      <item>vjerovnici</item>
    </derivirana_varijabla>
  </DomainObject.Predmet.StrankaListNazivFormated>
  <DomainObject.Predmet.StrankaListNazivFormatedOIB>
    <izvorni_sadrzaj>
      <item>FINA Regionalni centar Zagreb, OIB 85821130368</item>
      <item>Zvonimir Ivić, OIB 73625816147</item>
      <item>vjerovnici</item>
    </izvorni_sadrzaj>
    <derivirana_varijabla naziv="DomainObject.Predmet.StrankaListNazivFormatedOIB_1">
      <item>FINA Regionalni centar Zagreb, OIB 85821130368</item>
      <item>Zvonimir Ivić, OIB 73625816147</item>
      <item>vjerovnici</item>
    </derivirana_varijabla>
  </DomainObject.Predmet.StrankaListNazivFormatedOIB>
  <DomainObject.Predmet.ProtuStrankaListFormated>
    <izvorni_sadrzaj>
      <item>TELAMON j.d.o.o.</item>
    </izvorni_sadrzaj>
    <derivirana_varijabla naziv="DomainObject.Predmet.ProtuStrankaListFormated_1">
      <item>TELAMON j.d.o.o.</item>
    </derivirana_varijabla>
  </DomainObject.Predmet.ProtuStrankaListFormated>
  <DomainObject.Predmet.ProtuStrankaListFormatedOIB>
    <izvorni_sadrzaj>
      <item>TELAMON j.d.o.o., OIB 09205077415</item>
    </izvorni_sadrzaj>
    <derivirana_varijabla naziv="DomainObject.Predmet.ProtuStrankaListFormatedOIB_1">
      <item>TELAMON j.d.o.o., OIB 09205077415</item>
    </derivirana_varijabla>
  </DomainObject.Predmet.ProtuStrankaListFormatedOIB>
  <DomainObject.Predmet.ProtuStrankaListFormatedWithAdress>
    <izvorni_sadrzaj>
      <item>TELAMON j.d.o.o., Stjepana Ladiše 11, 10000 Zagreb</item>
    </izvorni_sadrzaj>
    <derivirana_varijabla naziv="DomainObject.Predmet.ProtuStrankaListFormatedWithAdress_1">
      <item>TELAMON j.d.o.o., Stjepana Ladiše 11, 10000 Zagreb</item>
    </derivirana_varijabla>
  </DomainObject.Predmet.ProtuStrankaListFormatedWithAdress>
  <DomainObject.Predmet.ProtuStrankaListFormatedWithAdressOIB>
    <izvorni_sadrzaj>
      <item>TELAMON j.d.o.o., OIB 09205077415, Stjepana Ladiše 11, 10000 Zagreb</item>
    </izvorni_sadrzaj>
    <derivirana_varijabla naziv="DomainObject.Predmet.ProtuStrankaListFormatedWithAdressOIB_1">
      <item>TELAMON j.d.o.o., OIB 09205077415, Stjepana Ladiše 11, 10000 Zagreb</item>
    </derivirana_varijabla>
  </DomainObject.Predmet.ProtuStrankaListFormatedWithAdressOIB>
  <DomainObject.Predmet.ProtuStrankaListNazivFormated>
    <izvorni_sadrzaj>
      <item>TELAMON j.d.o.o.</item>
    </izvorni_sadrzaj>
    <derivirana_varijabla naziv="DomainObject.Predmet.ProtuStrankaListNazivFormated_1">
      <item>TELAMON j.d.o.o.</item>
    </derivirana_varijabla>
  </DomainObject.Predmet.ProtuStrankaListNazivFormated>
  <DomainObject.Predmet.ProtuStrankaListNazivFormatedOIB>
    <izvorni_sadrzaj>
      <item>TELAMON j.d.o.o., OIB 09205077415</item>
    </izvorni_sadrzaj>
    <derivirana_varijabla naziv="DomainObject.Predmet.ProtuStrankaListNazivFormatedOIB_1">
      <item>TELAMON j.d.o.o., OIB 09205077415</item>
    </derivirana_varijabla>
  </DomainObject.Predmet.ProtuStrankaListNazivFormatedOIB>
  <DomainObject.Predmet.OstaliListFormated>
    <izvorni_sadrzaj>
      <item>Zvonimir Ivić</item>
      <item>Marijana Sabljić</item>
    </izvorni_sadrzaj>
    <derivirana_varijabla naziv="DomainObject.Predmet.OstaliListFormated_1">
      <item>Zvonimir Ivić</item>
      <item>Marijana Sabljić</item>
    </derivirana_varijabla>
  </DomainObject.Predmet.OstaliListFormated>
  <DomainObject.Predmet.OstaliListFormatedOIB>
    <izvorni_sadrzaj>
      <item>Zvonimir Ivić, OIB 73625816147</item>
      <item>Marijana Sabljić, OIB 67071032106</item>
    </izvorni_sadrzaj>
    <derivirana_varijabla naziv="DomainObject.Predmet.OstaliListFormatedOIB_1">
      <item>Zvonimir Ivić, OIB 73625816147</item>
      <item>Marijana Sabljić, OIB 67071032106</item>
    </derivirana_varijabla>
  </DomainObject.Predmet.OstaliListFormatedOIB>
  <DomainObject.Predmet.OstaliListFormatedWithAdress>
    <izvorni_sadrzaj>
      <item>Zvonimir Ivić, Trsje 19 C, 10000 Zagreb</item>
      <item>Marijana Sabljić, Ulica Grada Chicaga 18, 10000 Zagreb</item>
    </izvorni_sadrzaj>
    <derivirana_varijabla naziv="DomainObject.Predmet.OstaliListFormatedWithAdress_1">
      <item>Zvonimir Ivić, Trsje 19 C, 10000 Zagreb</item>
      <item>Marijana Sabljić, Ulica Grada Chicaga 18, 10000 Zagreb</item>
    </derivirana_varijabla>
  </DomainObject.Predmet.OstaliListFormatedWithAdress>
  <DomainObject.Predmet.OstaliListFormatedWithAdressOIB>
    <izvorni_sadrzaj>
      <item>Zvonimir Ivić, OIB 73625816147, Trsje 19 C, 10000 Zagreb</item>
      <item>Marijana Sabljić, OIB 67071032106, Ulica Grada Chicaga 18, 10000 Zagreb</item>
    </izvorni_sadrzaj>
    <derivirana_varijabla naziv="DomainObject.Predmet.OstaliListFormatedWithAdressOIB_1">
      <item>Zvonimir Ivić, OIB 73625816147, Trsje 19 C, 10000 Zagreb</item>
      <item>Marijana Sabljić, OIB 67071032106, Ulica Grada Chicaga 18, 10000 Zagreb</item>
    </derivirana_varijabla>
  </DomainObject.Predmet.OstaliListFormatedWithAdressOIB>
  <DomainObject.Predmet.OstaliListNazivFormated>
    <izvorni_sadrzaj>
      <item>Zvonimir Ivić</item>
      <item>Marijana Sabljić</item>
    </izvorni_sadrzaj>
    <derivirana_varijabla naziv="DomainObject.Predmet.OstaliListNazivFormated_1">
      <item>Zvonimir Ivić</item>
      <item>Marijana Sabljić</item>
    </derivirana_varijabla>
  </DomainObject.Predmet.OstaliListNazivFormated>
  <DomainObject.Predmet.OstaliListNazivFormatedOIB>
    <izvorni_sadrzaj>
      <item>Zvonimir Ivić, OIB 73625816147</item>
      <item>Marijana Sabljić, OIB 67071032106</item>
    </izvorni_sadrzaj>
    <derivirana_varijabla naziv="DomainObject.Predmet.OstaliListNazivFormatedOIB_1">
      <item>Zvonimir Ivić, OIB 73625816147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TELAMON j.d.o.o.</izvorni_sadrzaj>
    <derivirana_varijabla naziv="DomainObject.Predmet.ProtustrankaIDrugi_1">TELAMON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TELAMON j.d.o.o., OIB 09205077415, Stjepana Ladiše 11, 10000 Zagreb</izvorni_sadrzaj>
    <derivirana_varijabla naziv="DomainObject.Predmet.ProtustrankaIDrugiAdressOIB_1">TELAMON j.d.o.o., OIB 09205077415, Stjepana Ladiše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TELAMON j.d.o.o.</item>
      <item>FINA Regionalni centar Zagreb</item>
      <item>Zvonimir Ivić</item>
      <item>vjerovnici</item>
      <item>Zvonimir Ivić</item>
      <item>Marijana Sabljić</item>
    </izvorni_sadrzaj>
    <derivirana_varijabla naziv="DomainObject.Predmet.SudioniciListNaziv_1">
      <item>TELAMON j.d.o.o.</item>
      <item>FINA Regionalni centar Zagreb</item>
      <item>Zvonimir Ivić</item>
      <item>vjerovnici</item>
      <item>Zvonimir Ivić</item>
      <item>Marijana Sabljić</item>
    </derivirana_varijabla>
  </DomainObject.Predmet.SudioniciListNaziv>
  <DomainObject.Predmet.SudioniciListAdressOIB>
    <izvorni_sadrzaj>
      <item>TELAMON j.d.o.o., OIB 09205077415, Stjepana Ladiše 11,10000 Zagreb</item>
      <item>FINA Regionalni centar Zagreb, OIB 85821130368, Trg svibanjskih žrtava 1995. 1,10000 Zagreb</item>
      <item>Zvonimir Ivić, OIB 73625816147, Trsje 19c,10000 Zagreb</item>
      <item>vjerovnici</item>
      <item>Zvonimir Ivić, OIB 73625816147, Trsje 19 C,10000 Zagreb</item>
      <item>Marijana Sabljić, OIB 67071032106, Ulica Grada Chicaga 18,10000 Zagreb</item>
    </izvorni_sadrzaj>
    <derivirana_varijabla naziv="DomainObject.Predmet.SudioniciListAdressOIB_1">
      <item>TELAMON j.d.o.o., OIB 09205077415, Stjepana Ladiše 11,10000 Zagreb</item>
      <item>FINA Regionalni centar Zagreb, OIB 85821130368, Trg svibanjskih žrtava 1995. 1,10000 Zagreb</item>
      <item>Zvonimir Ivić, OIB 73625816147, Trsje 19c,10000 Zagreb</item>
      <item>vjerovnici</item>
      <item>Zvonimir Ivić, OIB 73625816147, Trsje 19 C,10000 Zagreb</item>
      <item>Marijana Sabljić, OIB 67071032106, Ulica Grada Chicaga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09205077415</item>
      <item>, OIB 85821130368</item>
      <item>, OIB 73625816147</item>
      <item>, OIB null</item>
      <item>, OIB 73625816147</item>
      <item>, OIB 67071032106</item>
    </izvorni_sadrzaj>
    <derivirana_varijabla naziv="DomainObject.Predmet.SudioniciListNazivOIB_1">
      <item>, OIB 09205077415</item>
      <item>, OIB 85821130368</item>
      <item>, OIB 73625816147</item>
      <item>, OIB null</item>
      <item>, OIB 73625816147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3408</properties:Characters>
  <properties:Lines>81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2017-08-21T08:06:00Z</dcterms:created>
  <dc:creator>ksvajger</dc:creator>
  <cp:lastModifiedBy>Kristina Švajger</cp:lastModifiedBy>
  <cp:lastPrinted>2017-08-21T08:31:00Z</cp:lastPrinted>
  <dcterms:modified xmlns:xsi="http://www.w3.org/2001/XMLSchema-instance" xsi:type="dcterms:W3CDTF">2017-08-21T08:31:00Z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