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AE3B0C" w:rsidR="005344FD" w:rsidRPr="00E003B6">
            <w:pPr>
              <w:jc w:val="right"/>
              <w:rPr>
                <w:noProof/>
                <w:sz w:val="24"/>
                <w:szCs w:val="24"/>
              </w:rPr>
            </w:pPr>
            <w:r>
              <w:rPr>
                <w:noProof/>
                <w:sz w:val="24"/>
                <w:szCs w:val="24"/>
              </w:rPr>
              <w:t>Poslovni broj: 11.St-</w:t>
            </w:r>
            <w:r w:rsidR="00AE3B0C">
              <w:rPr>
                <w:noProof/>
                <w:sz w:val="24"/>
                <w:szCs w:val="24"/>
              </w:rPr>
              <w:t>1008</w:t>
            </w:r>
            <w:r w:rsidR="005344FD" w:rsidRPr="00E003B6">
              <w:rPr>
                <w:noProof/>
                <w:sz w:val="24"/>
                <w:szCs w:val="24"/>
              </w:rPr>
              <w:t>/201</w:t>
            </w:r>
            <w:r w:rsidR="00E552AD">
              <w:rPr>
                <w:noProof/>
                <w:sz w:val="24"/>
                <w:szCs w:val="24"/>
              </w:rPr>
              <w:t>7</w:t>
            </w:r>
          </w:p>
        </w:tc>
      </w:tr>
    </w:tbl>
    <w:p w14:textId="bf5430f" w14:paraId="bf5430f"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AE3B0C" w:rsidRPr="00AE3B0C">
        <w:rPr>
          <w:szCs w:val="24"/>
          <w:lang w:val="hr-HR"/>
        </w:rPr>
        <w:t>AUTOPRIJEVOZ-SINJ d.o.o., OIB: 79427305365, Sinj, Miljenka Buljana 2</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AE3B0C">
        <w:rPr>
          <w:lang w:val="hr-HR"/>
        </w:rPr>
        <w:t xml:space="preserve">Pozivaju se </w:t>
      </w:r>
      <w:r w:rsidR="00AE3B0C" w:rsidRPr="00AE3B0C">
        <w:rPr>
          <w:lang w:val="hr-HR"/>
        </w:rPr>
        <w:t xml:space="preserve">Joško Jerkan </w:t>
      </w:r>
      <w:r w:rsidR="00AE3B0C">
        <w:rPr>
          <w:lang w:val="hr-HR"/>
        </w:rPr>
        <w:t xml:space="preserve">iz </w:t>
      </w:r>
      <w:r w:rsidR="00AE3B0C" w:rsidRPr="00AE3B0C">
        <w:rPr>
          <w:lang w:val="hr-HR"/>
        </w:rPr>
        <w:t>Sinj</w:t>
      </w:r>
      <w:r w:rsidR="00AE3B0C">
        <w:rPr>
          <w:lang w:val="hr-HR"/>
        </w:rPr>
        <w:t>a</w:t>
      </w:r>
      <w:r w:rsidR="00AE3B0C" w:rsidRPr="00AE3B0C">
        <w:rPr>
          <w:lang w:val="hr-HR"/>
        </w:rPr>
        <w:t>, Dinka Šimunovića 4</w:t>
      </w:r>
      <w:r w:rsidR="00AE3B0C">
        <w:rPr>
          <w:lang w:val="hr-HR"/>
        </w:rPr>
        <w:t xml:space="preserve">, OIB: 84447022058 i </w:t>
      </w:r>
      <w:r w:rsidR="00AE3B0C" w:rsidRPr="00AE3B0C">
        <w:rPr>
          <w:lang w:val="hr-HR"/>
        </w:rPr>
        <w:t>Tonći Radalj</w:t>
      </w:r>
      <w:r w:rsidR="00AE3B0C">
        <w:rPr>
          <w:lang w:val="hr-HR"/>
        </w:rPr>
        <w:t xml:space="preserve"> iz Makarske, Splitska 65, OIB: 18436001084 </w:t>
      </w:r>
      <w:r w:rsidRPr="001003B7">
        <w:rPr>
          <w:lang w:val="hr-HR"/>
        </w:rPr>
        <w:t>(dalje: obvezni</w:t>
      </w:r>
      <w:r w:rsidR="00AE3B0C">
        <w:rPr>
          <w:lang w:val="hr-HR"/>
        </w:rPr>
        <w:t>ci</w:t>
      </w:r>
      <w:r w:rsidRPr="001003B7">
        <w:rPr>
          <w:lang w:val="hr-HR"/>
        </w:rPr>
        <w:t xml:space="preserve">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kao osob</w:t>
      </w:r>
      <w:r w:rsidR="00AE3B0C">
        <w:rPr>
          <w:lang w:val="hr-HR"/>
        </w:rPr>
        <w:t>e</w:t>
      </w:r>
      <w:r w:rsidR="00ED1748" w:rsidRPr="001003B7">
        <w:rPr>
          <w:lang w:val="hr-HR"/>
        </w:rPr>
        <w:t xml:space="preserve"> ovlaštena za zastupanje dužnika po zakonu, </w:t>
      </w:r>
      <w:r w:rsidR="00AE3B0C">
        <w:rPr>
          <w:lang w:val="hr-HR"/>
        </w:rPr>
        <w:t>u roku od 8 dana solidarno plate</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E3B0C">
        <w:rPr>
          <w:lang w:val="hr-HR"/>
        </w:rPr>
        <w:t>1008</w:t>
      </w:r>
      <w:r w:rsidR="001A7235">
        <w:rPr>
          <w:lang w:val="hr-HR"/>
        </w:rPr>
        <w:t>-2017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w:t>
      </w:r>
      <w:r w:rsidR="00AE3B0C">
        <w:rPr>
          <w:szCs w:val="24"/>
        </w:rPr>
        <w:t xml:space="preserve">obveznici plaćanja predujma ne plate </w:t>
      </w:r>
      <w:r w:rsidR="002A4AD2" w:rsidRPr="001003B7">
        <w:rPr>
          <w:szCs w:val="24"/>
        </w:rPr>
        <w:t xml:space="preserve">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w:t>
      </w:r>
      <w:r w:rsidR="00AE3B0C">
        <w:rPr>
          <w:szCs w:val="24"/>
        </w:rPr>
        <w:t>e</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w:t>
      </w:r>
      <w:r w:rsidR="00AE3B0C">
        <w:rPr>
          <w:szCs w:val="24"/>
        </w:rPr>
        <w:t>ju</w:t>
      </w:r>
      <w:r w:rsidR="002A4AD2" w:rsidRPr="001003B7">
        <w:rPr>
          <w:szCs w:val="24"/>
        </w:rPr>
        <w:t xml:space="preserve">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w:t>
      </w:r>
      <w:r w:rsidR="00AE3B0C">
        <w:rPr>
          <w:szCs w:val="24"/>
        </w:rPr>
        <w:t>ci plaćanja predujma vode</w:t>
      </w:r>
      <w:r w:rsidRPr="001003B7">
        <w:rPr>
          <w:szCs w:val="24"/>
        </w:rPr>
        <w:t xml:space="preserve"> svoje račune ili ima</w:t>
      </w:r>
      <w:r w:rsidR="00AE3B0C">
        <w:rPr>
          <w:szCs w:val="24"/>
        </w:rPr>
        <w:t>ju</w:t>
      </w:r>
      <w:r w:rsidRPr="001003B7">
        <w:rPr>
          <w:szCs w:val="24"/>
        </w:rPr>
        <w:t xml:space="preserve">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E3B0C">
        <w:t>1008</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5E1F1F" w:rsidP="00E552AD" w:rsidR="00E552AD" w:rsidRPr="00E552AD">
      <w:pPr>
        <w:spacing w:before="40"/>
        <w:ind w:firstLine="709"/>
        <w:jc w:val="both"/>
        <w:rPr>
          <w:szCs w:val="24"/>
        </w:rPr>
      </w:pPr>
      <w:r>
        <w:rPr>
          <w:szCs w:val="24"/>
        </w:rPr>
        <w:t>Financijska agencija, Regionalni centar Split, Podružnica Split, podnijela je ovom sudu 3. studenog 2017</w:t>
      </w:r>
      <w:r w:rsidRPr="0060586F">
        <w:rPr>
          <w:szCs w:val="24"/>
        </w:rPr>
        <w:t>.</w:t>
      </w:r>
      <w:r>
        <w:rPr>
          <w:szCs w:val="24"/>
        </w:rPr>
        <w:t xml:space="preserve">, na temelju odredbe čl. 110.  st. 1. SZ-a, prijedlog za otvaranje stečajnog postupka nad dužnikom </w:t>
      </w:r>
      <w:r w:rsidRPr="00F23B97">
        <w:rPr>
          <w:szCs w:val="24"/>
        </w:rPr>
        <w:t>AUTOPRIJEVOZ-SINJ d.o.o., OIB: 79427305365, Sinj, Miljenka Buljana 2</w:t>
      </w:r>
      <w:r>
        <w:rPr>
          <w:szCs w:val="24"/>
        </w:rPr>
        <w:t xml:space="preserve">. </w:t>
      </w:r>
      <w:r w:rsidRPr="00C87988">
        <w:rPr>
          <w:szCs w:val="24"/>
        </w:rPr>
        <w:t>U prijedlogu se navodi da dužnik na</w:t>
      </w:r>
      <w:r>
        <w:rPr>
          <w:szCs w:val="24"/>
        </w:rPr>
        <w:t xml:space="preserve"> dan 27. listopada 2017</w:t>
      </w:r>
      <w:r w:rsidRPr="00C87988">
        <w:rPr>
          <w:szCs w:val="24"/>
        </w:rPr>
        <w:t xml:space="preserve">. </w:t>
      </w:r>
      <w:r>
        <w:rPr>
          <w:szCs w:val="24"/>
        </w:rPr>
        <w:t xml:space="preserve">u Očevidniku redoslijeda osnova za plaćanje ima evidentirane neizvršene osnove za plaćanja u neprekinutom razdoblju od 120 dana, u ukupnom iznosu od 7.986.784,67 kn, kao i da prema podacima koji su dostavljeni od Hrvatskog zavoda za mirovinsko osiguranje dužnik ima 7 zaposlenih. </w:t>
      </w:r>
      <w:r>
        <w:t>Predlag</w:t>
      </w:r>
      <w:r w:rsidRPr="00564E07">
        <w:t xml:space="preserve">atelj </w:t>
      </w:r>
      <w:r>
        <w:t xml:space="preserve">ističe da </w:t>
      </w:r>
      <w:r w:rsidRPr="00564E07">
        <w:t>ne raspolaže s</w:t>
      </w:r>
      <w:r>
        <w:t>a</w:t>
      </w:r>
      <w:r w:rsidRPr="00564E07">
        <w:t xml:space="preserve"> drugim podacima o imovini dužnika. </w:t>
      </w:r>
      <w:r w:rsidR="00482EC8" w:rsidRPr="00564E07">
        <w:t xml:space="preserve"> </w:t>
      </w:r>
    </w:p>
    <w:p w:rsidRDefault="001A7235" w:rsidP="001A7235" w:rsidR="00E552AD" w:rsidRPr="00E552AD">
      <w:pPr>
        <w:spacing w:before="100"/>
        <w:ind w:firstLine="709"/>
        <w:jc w:val="both"/>
      </w:pPr>
      <w:r>
        <w:t>Rješenjem ovog suda 11.St-</w:t>
      </w:r>
      <w:r w:rsidR="005E1F1F">
        <w:t>1008</w:t>
      </w:r>
      <w:r w:rsidR="00E552AD" w:rsidRPr="00E552AD">
        <w:t xml:space="preserve">/2017 od </w:t>
      </w:r>
      <w:r>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864413" w:rsidRPr="001003B7">
        <w:t xml:space="preserve">da </w:t>
      </w:r>
      <w:r w:rsidR="005E1F1F">
        <w:t>Joško Jerkan i Tonći Radalj</w:t>
      </w:r>
      <w:r w:rsidR="00B56F92" w:rsidRPr="001003B7">
        <w:t>, kao osob</w:t>
      </w:r>
      <w:r w:rsidR="005E1F1F">
        <w:t>e</w:t>
      </w:r>
      <w:r w:rsidR="008162BE" w:rsidRPr="001003B7">
        <w:t xml:space="preserve"> ovlašten</w:t>
      </w:r>
      <w:r w:rsidR="005E1F1F">
        <w:t>e</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5E1F1F">
        <w:t>su</w:t>
      </w:r>
      <w:r w:rsidR="008162BE" w:rsidRPr="001003B7">
        <w:t xml:space="preserve"> u roku iz čl. 110. st. 2. SZ-a podni</w:t>
      </w:r>
      <w:r w:rsidR="005E1F1F">
        <w:t>jeli</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5E1F1F">
        <w:t>Joška Jerkana i Tonća Radalja, kao</w:t>
      </w:r>
      <w:r w:rsidR="00F60F0C" w:rsidRPr="001003B7">
        <w:t xml:space="preserve"> o</w:t>
      </w:r>
      <w:r w:rsidR="00B56F92" w:rsidRPr="001003B7">
        <w:t>sob</w:t>
      </w:r>
      <w:r w:rsidR="005E1F1F">
        <w:t>e</w:t>
      </w:r>
      <w:r w:rsidR="004B677A" w:rsidRPr="001003B7">
        <w:t xml:space="preserve"> </w:t>
      </w:r>
      <w:r w:rsidR="005E1F1F">
        <w:t>ovlaštene</w:t>
      </w:r>
      <w:r w:rsidR="008162BE" w:rsidRPr="001003B7">
        <w:t xml:space="preserve"> za zastupanje dužnika po zakonu, </w:t>
      </w:r>
      <w:r w:rsidR="00DA0FF8" w:rsidRPr="001003B7">
        <w:t xml:space="preserve">na </w:t>
      </w:r>
      <w:r w:rsidR="005E1F1F">
        <w:t xml:space="preserve">solidarno </w:t>
      </w:r>
      <w:r w:rsidR="00DA0FF8" w:rsidRPr="001003B7">
        <w:t xml:space="preserve">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E1F1F" w:rsidP="00381069" w:rsidR="00381069" w:rsidRPr="001003B7">
      <w:pPr>
        <w:pStyle w:val="Odlomakpopisa"/>
        <w:numPr>
          <w:ilvl w:val="0"/>
          <w:numId w:val="3"/>
        </w:numPr>
        <w:ind w:left="567"/>
      </w:pPr>
      <w:r>
        <w:t>zastupnicima</w:t>
      </w:r>
      <w:r w:rsidR="005344FD">
        <w:t xml:space="preserve"> po zakonu dužnika </w:t>
      </w:r>
      <w:r>
        <w:t>Jošku Jerkanu i Tonću Radalju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F0F65">
          <w:rPr>
            <w:noProof/>
          </w:rPr>
          <w:t>3</w:t>
        </w:r>
        <w:r>
          <w:fldChar w:fldCharType="end"/>
        </w:r>
      </w:p>
    </w:sdtContent>
  </w:sdt>
  <w:p w:rsidRDefault="005344FD" w:rsidP="00564E07" w:rsidR="00564E07">
    <w:pPr>
      <w:pStyle w:val="Zaglavlje"/>
      <w:jc w:val="right"/>
    </w:pPr>
    <w:r>
      <w:t xml:space="preserve">Poslovni broj: </w:t>
    </w:r>
    <w:r w:rsidR="00F501C7">
      <w:t>11.St-</w:t>
    </w:r>
    <w:r w:rsidR="00AE3B0C">
      <w:t>1008</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0F65"/>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2EC8"/>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E1F1F"/>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E3B0C"/>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F0F65"/>
    <w:rPr>
      <w:color w:val="808080"/>
      <w:bdr w:space="0" w:sz="0" w:color="auto" w:val="none"/>
      <w:shd w:fill="auto" w:color="auto" w:val="clear"/>
    </w:rPr>
  </w:style>
  <w:style w:customStyle="true" w:styleId="eSPISCCParagraphDefaultFont" w:type="character">
    <w:name w:val="eSPIS_CC_Paragraph Default Font"/>
    <w:basedOn w:val="Zadanifontodlomka"/>
    <w:rsid w:val="002F0F6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F0F6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F0F6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F0F6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F0F65"/>
    <w:rPr>
      <w:color w:val="808080"/>
      <w:bdr w:color="auto" w:space="0" w:sz="0" w:val="none"/>
      <w:shd w:color="auto" w:fill="auto" w:val="clear"/>
    </w:rPr>
  </w:style>
  <w:style w:customStyle="1" w:styleId="eSPISCCParagraphDefaultFont" w:type="character">
    <w:name w:val="eSPIS_CC_Paragraph Default Font"/>
    <w:basedOn w:val="Zadanifontodlomka"/>
    <w:rsid w:val="002F0F6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F0F6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F0F6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F0F6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1008</izvorni_sadrzaj>
    <derivirana_varijabla naziv="DomainObject.Predmet.Broj_1">1008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2017.</izvorni_sadrzaj>
    <derivirana_varijabla naziv="DomainObject.Predmet.DatumOsnivanja_1">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St-1008/2017</izvorni_sadrzaj>
    <derivirana_varijabla naziv="DomainObject.Predmet.OznakaBroj_1">St-1008/2017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zaposlenih</izvorni_sadrzaj>
    <derivirana_varijabla naziv="DomainObject.Predmet.PrimjedbaSuca_1">7 zaposlenih</derivirana_varijabla>
  </DomainObject.Predmet.PrimjedbaSuca>
  <DomainObject.Predmet.ProtustrankaFormated>
    <izvorni_sadrzaj>  AUTOPRIJEVOZ-SINJ, društvo s ograničenom odgovornošću  za obavljanje komunalne djelatnosti prijevoza putnika u javnom promet</izvorni_sadrzaj>
    <derivirana_varijabla naziv="DomainObject.Predmet.ProtustrankaFormated_1">  AUTOPRIJEVOZ-SINJ, društvo s ograničenom odgovornošću  za obavljanje komunalne djelatnosti prijevoza putnika u javnom promet</derivirana_varijabla>
  </DomainObject.Predmet.ProtustrankaFormated>
  <DomainObject.Predmet.ProtustrankaFormatedOIB>
    <izvorni_sadrzaj>  AUTOPRIJEVOZ-SINJ, društvo s ograničenom odgovornošću  za obavljanje komunalne djelatnosti prijevoza putnika u javnom promet, OIB 79427305365</izvorni_sadrzaj>
    <derivirana_varijabla naziv="DomainObject.Predmet.ProtustrankaFormatedOIB_1">  AUTOPRIJEVOZ-SINJ, društvo s ograničenom odgovornošću  za obavljanje komunalne djelatnosti prijevoza putnika u javnom promet, OIB 79427305365</derivirana_varijabla>
  </DomainObject.Predmet.ProtustrankaFormatedOIB>
  <DomainObject.Predmet.ProtustrankaFormatedWithAdress>
    <izvorni_sadrzaj> AUTOPRIJEVOZ-SINJ, društvo s ograničenom odgovornošću  za obavljanje komunalne djelatnosti prijevoza putnika u javnom promet, Miljenka Buljana 2, 21230 Sinj</izvorni_sadrzaj>
    <derivirana_varijabla naziv="DomainObject.Predmet.ProtustrankaFormatedWithAdress_1"> AUTOPRIJEVOZ-SINJ, društvo s ograničenom odgovornošću  za obavljanje komunalne djelatnosti prijevoza putnika u javnom promet, Miljenka Buljana 2, 21230 Sinj</derivirana_varijabla>
  </DomainObject.Predmet.ProtustrankaFormatedWithAdress>
  <DomainObject.Predmet.ProtustrankaFormatedWithAdressOIB>
    <izvorni_sadrzaj> AUTOPRIJEVOZ-SINJ, društvo s ograničenom odgovornošću  za obavljanje komunalne djelatnosti prijevoza putnika u javnom promet, OIB 79427305365, Miljenka Buljana 2, 21230 Sinj</izvorni_sadrzaj>
    <derivirana_varijabla naziv="DomainObject.Predmet.ProtustrankaFormatedWithAdressOIB_1"> AUTOPRIJEVOZ-SINJ, društvo s ograničenom odgovornošću  za obavljanje komunalne djelatnosti prijevoza putnika u javnom promet, OIB 79427305365, Miljenka Buljana 2, 21230 Sinj</derivirana_varijabla>
  </DomainObject.Predmet.ProtustrankaFormatedWithAdressOIB>
  <DomainObject.Predmet.ProtustrankaWithAdress>
    <izvorni_sadrzaj>AUTOPRIJEVOZ-SINJ, društvo s ograničenom odgovornošću  za obavljanje komunalne djelatnosti prijevoza putnika u javnom promet Miljenka Buljana 2, 21230 Sinj</izvorni_sadrzaj>
    <derivirana_varijabla naziv="DomainObject.Predmet.ProtustrankaWithAdress_1">AUTOPRIJEVOZ-SINJ, društvo s ograničenom odgovornošću  za obavljanje komunalne djelatnosti prijevoza putnika u javnom promet Miljenka Buljana 2, 21230 Sinj</derivirana_varijabla>
  </DomainObject.Predmet.ProtustrankaWithAdress>
  <DomainObject.Predmet.ProtustrankaWithAdressOIB>
    <izvorni_sadrzaj>AUTOPRIJEVOZ-SINJ, društvo s ograničenom odgovornošću  za obavljanje komunalne djelatnosti prijevoza putnika u javnom promet, OIB 79427305365, Miljenka Buljana 2, 21230 Sinj</izvorni_sadrzaj>
    <derivirana_varijabla naziv="DomainObject.Predmet.ProtustrankaWithAdressOIB_1">AUTOPRIJEVOZ-SINJ, društvo s ograničenom odgovornošću  za obavljanje komunalne djelatnosti prijevoza putnika u javnom promet, OIB 79427305365, Miljenka Buljana 2, 21230 Sinj</derivirana_varijabla>
  </DomainObject.Predmet.ProtustrankaWithAdressOIB>
  <DomainObject.Predmet.ProtustrankaNazivFormated>
    <izvorni_sadrzaj>AUTOPRIJEVOZ-SINJ, društvo s ograničenom odgovornošću  za obavljanje komunalne djelatnosti prijevoza putnika u javnom promet</izvorni_sadrzaj>
    <derivirana_varijabla naziv="DomainObject.Predmet.ProtustrankaNazivFormated_1">AUTOPRIJEVOZ-SINJ, društvo s ograničenom odgovornošću  za obavljanje komunalne djelatnosti prijevoza putnika u javnom promet</derivirana_varijabla>
  </DomainObject.Predmet.ProtustrankaNazivFormated>
  <DomainObject.Predmet.ProtustrankaNazivFormatedOIB>
    <izvorni_sadrzaj>AUTOPRIJEVOZ-SINJ, društvo s ograničenom odgovornošću  za obavljanje komunalne djelatnosti prijevoza putnika u javnom promet, OIB 79427305365</izvorni_sadrzaj>
    <derivirana_varijabla naziv="DomainObject.Predmet.ProtustrankaNazivFormatedOIB_1">AUTOPRIJEVOZ-SINJ, društvo s ograničenom odgovornošću  za obavljanje komunalne djelatnosti prijevoza putnika u javnom promet, OIB 79427305365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7986784.67</izvorni_sadrzaj>
    <derivirana_varijabla naziv="DomainObject.Predmet.TrenutnaVrijednost_1">7986784.67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AUTOPRIJEVOZ-SINJ, društvo s ograničenom odgovornošću  za obavljanje komunalne djelatnosti prijevoza putnika u javnom promet</item>
    </izvorni_sadrzaj>
    <derivirana_varijabla naziv="DomainObject.Predmet.ProtuStrankaListFormated_1">
      <item>AUTOPRIJEVOZ-SINJ, društvo s ograničenom odgovornošću  za obavljanje komunalne djelatnosti prijevoza putnika u javnom promet</item>
    </derivirana_varijabla>
  </DomainObject.Predmet.ProtuStrankaListFormated>
  <DomainObject.Predmet.ProtuStrankaListFormatedOIB>
    <izvorni_sadrzaj>
      <item>AUTOPRIJEVOZ-SINJ, društvo s ograničenom odgovornošću  za obavljanje komunalne djelatnosti prijevoza putnika u javnom promet, OIB 79427305365</item>
    </izvorni_sadrzaj>
    <derivirana_varijabla naziv="DomainObject.Predmet.ProtuStrankaListFormatedOIB_1">
      <item>AUTOPRIJEVOZ-SINJ, društvo s ograničenom odgovornošću  za obavljanje komunalne djelatnosti prijevoza putnika u javnom promet, OIB 79427305365</item>
    </derivirana_varijabla>
  </DomainObject.Predmet.ProtuStrankaListFormatedOIB>
  <DomainObject.Predmet.ProtuStrankaListFormatedWithAdress>
    <izvorni_sadrzaj>
      <item>AUTOPRIJEVOZ-SINJ, društvo s ograničenom odgovornošću  za obavljanje komunalne djelatnosti prijevoza putnika u javnom promet, Miljenka Buljana 2, 21230 Sinj</item>
    </izvorni_sadrzaj>
    <derivirana_varijabla naziv="DomainObject.Predmet.ProtuStrankaListFormatedWithAdress_1">
      <item>AUTOPRIJEVOZ-SINJ, društvo s ograničenom odgovornošću  za obavljanje komunalne djelatnosti prijevoza putnika u javnom promet, Miljenka Buljana 2, 21230 Sinj</item>
    </derivirana_varijabla>
  </DomainObject.Predmet.ProtuStrankaListFormatedWithAdress>
  <DomainObject.Predmet.ProtuStrankaListFormatedWithAdressOIB>
    <izvorni_sadrzaj>
      <item>AUTOPRIJEVOZ-SINJ, društvo s ograničenom odgovornošću  za obavljanje komunalne djelatnosti prijevoza putnika u javnom promet, OIB 79427305365, Miljenka Buljana 2, 21230 Sinj</item>
    </izvorni_sadrzaj>
    <derivirana_varijabla naziv="DomainObject.Predmet.ProtuStrankaListFormatedWithAdressOIB_1">
      <item>AUTOPRIJEVOZ-SINJ, društvo s ograničenom odgovornošću  za obavljanje komunalne djelatnosti prijevoza putnika u javnom promet, OIB 79427305365, Miljenka Buljana 2, 21230 Sinj</item>
    </derivirana_varijabla>
  </DomainObject.Predmet.ProtuStrankaListFormatedWithAdressOIB>
  <DomainObject.Predmet.ProtuStrankaListNazivFormated>
    <izvorni_sadrzaj>
      <item>AUTOPRIJEVOZ-SINJ, društvo s ograničenom odgovornošću  za obavljanje komunalne djelatnosti prijevoza putnika u javnom promet</item>
    </izvorni_sadrzaj>
    <derivirana_varijabla naziv="DomainObject.Predmet.ProtuStrankaListNazivFormated_1">
      <item>AUTOPRIJEVOZ-SINJ, društvo s ograničenom odgovornošću  za obavljanje komunalne djelatnosti prijevoza putnika u javnom promet</item>
    </derivirana_varijabla>
  </DomainObject.Predmet.ProtuStrankaListNazivFormated>
  <DomainObject.Predmet.ProtuStrankaListNazivFormatedOIB>
    <izvorni_sadrzaj>
      <item>AUTOPRIJEVOZ-SINJ, društvo s ograničenom odgovornošću  za obavljanje komunalne djelatnosti prijevoza putnika u javnom promet, OIB 79427305365</item>
    </izvorni_sadrzaj>
    <derivirana_varijabla naziv="DomainObject.Predmet.ProtuStrankaListNazivFormatedOIB_1">
      <item>AUTOPRIJEVOZ-SINJ, društvo s ograničenom odgovornošću  za obavljanje komunalne djelatnosti prijevoza putnika u javnom promet, OIB 79427305365</item>
    </derivirana_varijabla>
  </DomainObject.Predmet.ProtuStrankaListNazivFormatedOIB>
  <DomainObject.Predmet.OstaliListFormated>
    <izvorni_sadrzaj>
      <item>Joško Jerkan</item>
      <item>Tonći Radalj</item>
    </izvorni_sadrzaj>
    <derivirana_varijabla naziv="DomainObject.Predmet.OstaliListFormated_1">
      <item>Joško Jerkan</item>
      <item>Tonći Radalj</item>
    </derivirana_varijabla>
  </DomainObject.Predmet.OstaliListFormated>
  <DomainObject.Predmet.OstaliListFormatedOIB>
    <izvorni_sadrzaj>
      <item>Joško Jerkan, OIB 84447022058</item>
      <item>Tonći Radalj, OIB 18436001084</item>
    </izvorni_sadrzaj>
    <derivirana_varijabla naziv="DomainObject.Predmet.OstaliListFormatedOIB_1">
      <item>Joško Jerkan, OIB 84447022058</item>
      <item>Tonći Radalj, OIB 18436001084</item>
    </derivirana_varijabla>
  </DomainObject.Predmet.OstaliListFormatedOIB>
  <DomainObject.Predmet.OstaliListFormatedWithAdress>
    <izvorni_sadrzaj>
      <item>Joško Jerkan, Dinka Šimunovića 4, 21230 Sinj</item>
      <item>Tonći Radalj, Splitska 65, 21300 Makarska</item>
    </izvorni_sadrzaj>
    <derivirana_varijabla naziv="DomainObject.Predmet.OstaliListFormatedWithAdress_1">
      <item>Joško Jerkan, Dinka Šimunovića 4, 21230 Sinj</item>
      <item>Tonći Radalj, Splitska 65, 21300 Makarska</item>
    </derivirana_varijabla>
  </DomainObject.Predmet.OstaliListFormatedWithAdress>
  <DomainObject.Predmet.OstaliListFormatedWithAdressOIB>
    <izvorni_sadrzaj>
      <item>Joško Jerkan, OIB 84447022058, Dinka Šimunovića 4, 21230 Sinj</item>
      <item>Tonći Radalj, OIB 18436001084, Splitska 65, 21300 Makarska</item>
    </izvorni_sadrzaj>
    <derivirana_varijabla naziv="DomainObject.Predmet.OstaliListFormatedWithAdressOIB_1">
      <item>Joško Jerkan, OIB 84447022058, Dinka Šimunovića 4, 21230 Sinj</item>
      <item>Tonći Radalj, OIB 18436001084, Splitska 65, 21300 Makarska</item>
    </derivirana_varijabla>
  </DomainObject.Predmet.OstaliListFormatedWithAdressOIB>
  <DomainObject.Predmet.OstaliListNazivFormated>
    <izvorni_sadrzaj>
      <item>Joško Jerkan</item>
      <item>Tonći Radalj</item>
    </izvorni_sadrzaj>
    <derivirana_varijabla naziv="DomainObject.Predmet.OstaliListNazivFormated_1">
      <item>Joško Jerkan</item>
      <item>Tonći Radalj</item>
    </derivirana_varijabla>
  </DomainObject.Predmet.OstaliListNazivFormated>
  <DomainObject.Predmet.OstaliListNazivFormatedOIB>
    <izvorni_sadrzaj>
      <item>Joško Jerkan, OIB 84447022058</item>
      <item>Tonći Radalj, OIB 18436001084</item>
    </izvorni_sadrzaj>
    <derivirana_varijabla naziv="DomainObject.Predmet.OstaliListNazivFormatedOIB_1">
      <item>Joško Jerkan, OIB 84447022058</item>
      <item>Tonći Radalj, OIB 18436001084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AUTOPRIJEVOZ-SINJ, društvo s ograničenom odgovornošću  za obavljanje komunalne djelatnosti prijevoza putnika u javnom promet</izvorni_sadrzaj>
    <derivirana_varijabla naziv="DomainObject.Predmet.ProtustrankaIDrugi_1">AUTOPRIJEVOZ-SINJ, društvo s ograničenom odgovornošću  za obavljanje komunalne djelatnosti prijevoza putnika u javnom promet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AUTOPRIJEVOZ-SINJ, društvo s ograničenom odgovornošću  za obavljanje komunalne djelatnosti prijevoza putnika u javnom promet, OIB 79427305365, Miljenka Buljana 2, 21230 Sinj</izvorni_sadrzaj>
    <derivirana_varijabla naziv="DomainObject.Predmet.ProtustrankaIDrugiAdressOIB_1">AUTOPRIJEVOZ-SINJ, društvo s ograničenom odgovornošću  za obavljanje komunalne djelatnosti prijevoza putnika u javnom promet, OIB 79427305365, Miljenka Buljana 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AUTOPRIJEVOZ-SINJ, društvo s ograničenom odgovornošću  za obavljanje komunalne djelatnosti prijevoza putnika u javnom promet</item>
      <item>FINANCIJSKA AGENCIJA, RC SPLIT</item>
      <item>Joško Jerkan</item>
      <item>Tonći Radalj</item>
    </izvorni_sadrzaj>
    <derivirana_varijabla naziv="DomainObject.Predmet.SudioniciListNaziv_1">
      <item>AUTOPRIJEVOZ-SINJ, društvo s ograničenom odgovornošću  za obavljanje komunalne djelatnosti prijevoza putnika u javnom promet</item>
      <item>FINANCIJSKA AGENCIJA, RC SPLIT</item>
      <item>Joško Jerkan</item>
      <item>Tonći Radalj</item>
    </derivirana_varijabla>
  </DomainObject.Predmet.SudioniciListNaziv>
  <DomainObject.Predmet.SudioniciListAdressOIB>
    <izvorni_sadrzaj>
      <item>AUTOPRIJEVOZ-SINJ, društvo s ograničenom odgovornošću  za obavljanje komunalne djelatnosti prijevoza putnika u javnom promet, OIB 79427305365, Miljenka Buljana 2,21230 Sinj</item>
      <item>FINANCIJSKA AGENCIJA, RC SPLIT, OIB 85821130368, Mažuranićevo šetalište 24 b,21000 Split</item>
      <item>Joško Jerkan, OIB 84447022058, Dinka Šimunovića 4,21230 Sinj</item>
      <item>Tonći Radalj, OIB 18436001084, Splitska 65,21300 Makarska</item>
    </izvorni_sadrzaj>
    <derivirana_varijabla naziv="DomainObject.Predmet.SudioniciListAdressOIB_1">
      <item>AUTOPRIJEVOZ-SINJ, društvo s ograničenom odgovornošću  za obavljanje komunalne djelatnosti prijevoza putnika u javnom promet, OIB 79427305365, Miljenka Buljana 2,21230 Sinj</item>
      <item>FINANCIJSKA AGENCIJA, RC SPLIT, OIB 85821130368, Mažuranićevo šetalište 24 b,21000 Split</item>
      <item>Joško Jerkan, OIB 84447022058, Dinka Šimunovića 4,21230 Sinj</item>
      <item>Tonći Radalj, OIB 18436001084, Splitska 65,21300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79427305365</item>
      <item>, OIB 85821130368</item>
      <item>, OIB 84447022058</item>
      <item>, OIB 18436001084</item>
    </izvorni_sadrzaj>
    <derivirana_varijabla naziv="DomainObject.Predmet.SudioniciListNazivOIB_1">
      <item>, OIB 79427305365</item>
      <item>, OIB 85821130368</item>
      <item>, OIB 84447022058</item>
      <item>, OIB 18436001084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1E35AD-8B19-48A9-BC42-12C3B4F231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1054</properties:Words>
  <properties:Characters>5755</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2018-02-06T09:28:00Z</dcterms:created>
  <dc:creator>Katarina Mikulić</dc:creator>
  <cp:lastModifiedBy>Ana Golub Gruić</cp:lastModifiedBy>
  <cp:lastPrinted>2018-02-06T09:28:00Z</cp:lastPrinted>
  <dcterms:modified xmlns:xsi="http://www.w3.org/2001/XMLSchema-instance" xsi:type="dcterms:W3CDTF">2018-02-06T12:13:00Z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